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854D6" w:rsidRPr="00BE29D4" w:rsidRDefault="00D854D6" w:rsidP="0005424F">
      <w:pPr>
        <w:pStyle w:val="21"/>
        <w:rPr>
          <w:sz w:val="32"/>
          <w:szCs w:val="32"/>
        </w:rPr>
      </w:pPr>
    </w:p>
    <w:p w:rsidR="00BA5DED" w:rsidRPr="00BE29D4" w:rsidRDefault="00C27793" w:rsidP="0005424F">
      <w:pPr>
        <w:pStyle w:val="af9"/>
        <w:jc w:val="center"/>
        <w:rPr>
          <w:sz w:val="32"/>
          <w:szCs w:val="32"/>
        </w:rPr>
      </w:pPr>
      <w:r w:rsidRPr="00BE29D4">
        <w:rPr>
          <w:sz w:val="32"/>
          <w:szCs w:val="32"/>
        </w:rPr>
        <w:t>Ольга Коваленко-Левонович</w:t>
      </w:r>
    </w:p>
    <w:p w:rsidR="00BA5DED" w:rsidRPr="00BE29D4" w:rsidRDefault="00BA5DED" w:rsidP="0005424F">
      <w:pPr>
        <w:jc w:val="center"/>
      </w:pPr>
    </w:p>
    <w:p w:rsidR="00CA7A05" w:rsidRPr="00BE29D4" w:rsidRDefault="00CA7A05" w:rsidP="0005424F">
      <w:pPr>
        <w:jc w:val="center"/>
      </w:pPr>
    </w:p>
    <w:p w:rsidR="00BA5DED" w:rsidRPr="00BE29D4" w:rsidRDefault="00BA5DED" w:rsidP="0005424F">
      <w:pPr>
        <w:jc w:val="center"/>
      </w:pPr>
    </w:p>
    <w:p w:rsidR="00BA5DED" w:rsidRPr="00BE29D4" w:rsidRDefault="00573BC1" w:rsidP="0005424F">
      <w:pPr>
        <w:pStyle w:val="af8"/>
      </w:pPr>
      <w:r w:rsidRPr="00BE29D4">
        <w:t>Дарован день</w:t>
      </w:r>
    </w:p>
    <w:p w:rsidR="00D854D6" w:rsidRPr="00BE29D4" w:rsidRDefault="00D854D6" w:rsidP="0005424F">
      <w:pPr>
        <w:jc w:val="center"/>
      </w:pPr>
    </w:p>
    <w:p w:rsidR="00D854D6" w:rsidRPr="00BE29D4" w:rsidRDefault="00BE29D4" w:rsidP="0005424F">
      <w:pPr>
        <w:ind w:firstLine="0"/>
        <w:jc w:val="center"/>
        <w:rPr>
          <w:sz w:val="32"/>
          <w:szCs w:val="32"/>
        </w:rPr>
      </w:pPr>
      <w:r w:rsidRPr="00BE29D4">
        <w:rPr>
          <w:sz w:val="32"/>
          <w:szCs w:val="32"/>
        </w:rPr>
        <w:t>стихотворения</w:t>
      </w:r>
    </w:p>
    <w:p w:rsidR="00D854D6" w:rsidRPr="00BE29D4" w:rsidRDefault="00D854D6" w:rsidP="0005424F">
      <w:pPr>
        <w:jc w:val="center"/>
      </w:pPr>
    </w:p>
    <w:p w:rsidR="00F97548" w:rsidRPr="00BE29D4" w:rsidRDefault="00F97548" w:rsidP="0005424F">
      <w:pPr>
        <w:jc w:val="center"/>
      </w:pPr>
    </w:p>
    <w:p w:rsidR="00F97548" w:rsidRPr="00BE29D4" w:rsidRDefault="00F97548" w:rsidP="0005424F">
      <w:pPr>
        <w:jc w:val="center"/>
      </w:pPr>
    </w:p>
    <w:p w:rsidR="00031FAB" w:rsidRPr="00BE29D4" w:rsidRDefault="00031FAB" w:rsidP="0005424F"/>
    <w:p w:rsidR="00F97548" w:rsidRPr="00BE29D4" w:rsidRDefault="00F97548" w:rsidP="0005424F"/>
    <w:p w:rsidR="00CA7A05" w:rsidRPr="00BE29D4" w:rsidRDefault="00CA7A05" w:rsidP="0005424F"/>
    <w:p w:rsidR="00CA7A05" w:rsidRPr="00BE29D4" w:rsidRDefault="00CA7A05" w:rsidP="0005424F"/>
    <w:p w:rsidR="00CA7A05" w:rsidRPr="00BE29D4" w:rsidRDefault="00CA7A05" w:rsidP="0005424F"/>
    <w:p w:rsidR="00D854D6" w:rsidRPr="00BE29D4" w:rsidRDefault="00D854D6" w:rsidP="0005424F">
      <w:pPr>
        <w:ind w:firstLine="0"/>
      </w:pPr>
    </w:p>
    <w:p w:rsidR="00D854D6" w:rsidRPr="00BE29D4" w:rsidRDefault="00D854D6" w:rsidP="0005424F"/>
    <w:p w:rsidR="00D854D6" w:rsidRPr="00BE29D4" w:rsidRDefault="00D854D6" w:rsidP="0005424F"/>
    <w:p w:rsidR="00D854D6" w:rsidRPr="00BE29D4" w:rsidRDefault="006277E8" w:rsidP="0005424F">
      <w:pPr>
        <w:pStyle w:val="a8"/>
        <w:rPr>
          <w:rFonts w:ascii="Times New Roman" w:hAnsi="Times New Roman"/>
          <w:sz w:val="22"/>
          <w:szCs w:val="22"/>
        </w:rPr>
      </w:pPr>
      <w:r w:rsidRPr="00BE29D4">
        <w:rPr>
          <w:rFonts w:ascii="Times New Roman" w:hAnsi="Times New Roman"/>
          <w:sz w:val="22"/>
          <w:szCs w:val="22"/>
        </w:rPr>
        <w:t>Москва</w:t>
      </w:r>
    </w:p>
    <w:p w:rsidR="00D854D6" w:rsidRPr="00BE29D4" w:rsidRDefault="00E11384" w:rsidP="0005424F">
      <w:pPr>
        <w:pStyle w:val="a8"/>
        <w:rPr>
          <w:rFonts w:ascii="Times New Roman" w:hAnsi="Times New Roman"/>
          <w:sz w:val="22"/>
          <w:szCs w:val="22"/>
        </w:rPr>
      </w:pPr>
      <w:r w:rsidRPr="00BE29D4">
        <w:rPr>
          <w:rFonts w:ascii="Times New Roman" w:hAnsi="Times New Roman"/>
          <w:noProof/>
          <w:sz w:val="22"/>
          <w:szCs w:val="22"/>
          <w:lang w:eastAsia="ru-RU"/>
        </w:rPr>
        <w:drawing>
          <wp:inline distT="0" distB="0" distL="0" distR="0" wp14:anchorId="78EC3901" wp14:editId="1953C983">
            <wp:extent cx="901700" cy="325755"/>
            <wp:effectExtent l="19050" t="0" r="0" b="0"/>
            <wp:docPr id="16" name="Рисунок 16" descr="E:\Izdat09\01_ГРАФИКА\корпоратив\Лого и Колонтитулы для InDesign\Logo_09.06.09_чб_25х9м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E:\Izdat09\01_ГРАФИКА\корпоратив\Лого и Колонтитулы для InDesign\Logo_09.06.09_чб_25х9мм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1700" cy="325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7A05" w:rsidRPr="00BE29D4" w:rsidRDefault="00D854D6" w:rsidP="0005424F">
      <w:pPr>
        <w:pStyle w:val="a8"/>
        <w:rPr>
          <w:rFonts w:ascii="Times New Roman" w:hAnsi="Times New Roman"/>
          <w:sz w:val="22"/>
          <w:szCs w:val="22"/>
        </w:rPr>
      </w:pPr>
      <w:r w:rsidRPr="00BE29D4">
        <w:rPr>
          <w:rFonts w:ascii="Times New Roman" w:hAnsi="Times New Roman"/>
          <w:sz w:val="22"/>
          <w:szCs w:val="22"/>
        </w:rPr>
        <w:t>201</w:t>
      </w:r>
      <w:r w:rsidR="00C27793" w:rsidRPr="00BE29D4">
        <w:rPr>
          <w:rFonts w:ascii="Times New Roman" w:hAnsi="Times New Roman"/>
          <w:sz w:val="22"/>
          <w:szCs w:val="22"/>
        </w:rPr>
        <w:t>5</w:t>
      </w:r>
    </w:p>
    <w:p w:rsidR="00F97548" w:rsidRPr="00BE29D4" w:rsidRDefault="00F97548" w:rsidP="0005424F">
      <w:pPr>
        <w:pStyle w:val="a8"/>
        <w:rPr>
          <w:sz w:val="22"/>
          <w:szCs w:val="22"/>
        </w:rPr>
      </w:pPr>
    </w:p>
    <w:p w:rsidR="00F97548" w:rsidRPr="00BE29D4" w:rsidRDefault="00F97548" w:rsidP="0005424F"/>
    <w:p w:rsidR="00F97548" w:rsidRPr="00BE29D4" w:rsidRDefault="00F97548" w:rsidP="0005424F"/>
    <w:p w:rsidR="00F97548" w:rsidRPr="00BE29D4" w:rsidRDefault="00F97548" w:rsidP="0005424F">
      <w:pPr>
        <w:pStyle w:val="afa"/>
        <w:rPr>
          <w:rFonts w:ascii="Georgia" w:hAnsi="Georgia"/>
          <w:sz w:val="22"/>
        </w:rPr>
      </w:pPr>
    </w:p>
    <w:p w:rsidR="00F97548" w:rsidRPr="00BE29D4" w:rsidRDefault="00F97548" w:rsidP="0005424F">
      <w:pPr>
        <w:rPr>
          <w:rStyle w:val="af1"/>
          <w:sz w:val="22"/>
          <w:szCs w:val="22"/>
        </w:rPr>
      </w:pPr>
    </w:p>
    <w:p w:rsidR="00F97548" w:rsidRPr="00BE29D4" w:rsidRDefault="00F97548" w:rsidP="0005424F">
      <w:pPr>
        <w:rPr>
          <w:rStyle w:val="af1"/>
          <w:sz w:val="22"/>
          <w:szCs w:val="22"/>
        </w:rPr>
      </w:pPr>
    </w:p>
    <w:p w:rsidR="00F97548" w:rsidRPr="00BE29D4" w:rsidRDefault="00F97548" w:rsidP="0005424F">
      <w:pPr>
        <w:rPr>
          <w:rStyle w:val="af1"/>
          <w:sz w:val="22"/>
          <w:szCs w:val="22"/>
        </w:rPr>
      </w:pPr>
    </w:p>
    <w:p w:rsidR="00F97548" w:rsidRPr="00BE29D4" w:rsidRDefault="00F97548" w:rsidP="0005424F">
      <w:pPr>
        <w:rPr>
          <w:rStyle w:val="af1"/>
          <w:sz w:val="22"/>
          <w:szCs w:val="22"/>
        </w:rPr>
      </w:pPr>
    </w:p>
    <w:p w:rsidR="00F97548" w:rsidRPr="00BE29D4" w:rsidRDefault="00F97548" w:rsidP="0005424F">
      <w:pPr>
        <w:rPr>
          <w:rStyle w:val="af1"/>
          <w:sz w:val="22"/>
          <w:szCs w:val="22"/>
        </w:rPr>
      </w:pPr>
    </w:p>
    <w:p w:rsidR="00F97548" w:rsidRPr="00BE29D4" w:rsidRDefault="00F97548" w:rsidP="0005424F">
      <w:pPr>
        <w:rPr>
          <w:rStyle w:val="af1"/>
          <w:sz w:val="22"/>
          <w:szCs w:val="22"/>
        </w:rPr>
      </w:pPr>
    </w:p>
    <w:p w:rsidR="00BA14A8" w:rsidRPr="00BE29D4" w:rsidRDefault="00BA14A8" w:rsidP="0005424F">
      <w:pPr>
        <w:pStyle w:val="af"/>
        <w:rPr>
          <w:rStyle w:val="ac"/>
          <w:sz w:val="22"/>
          <w:szCs w:val="22"/>
        </w:rPr>
      </w:pPr>
    </w:p>
    <w:p w:rsidR="00BA14A8" w:rsidRPr="00BE29D4" w:rsidRDefault="00BA14A8" w:rsidP="0005424F">
      <w:pPr>
        <w:pStyle w:val="af"/>
        <w:rPr>
          <w:rStyle w:val="ac"/>
          <w:sz w:val="22"/>
          <w:szCs w:val="22"/>
        </w:rPr>
      </w:pPr>
    </w:p>
    <w:p w:rsidR="00BA14A8" w:rsidRPr="00BE29D4" w:rsidRDefault="00BA14A8" w:rsidP="0005424F">
      <w:pPr>
        <w:pStyle w:val="af"/>
        <w:rPr>
          <w:rStyle w:val="ac"/>
          <w:sz w:val="22"/>
          <w:szCs w:val="22"/>
        </w:rPr>
      </w:pPr>
    </w:p>
    <w:p w:rsidR="00BA14A8" w:rsidRPr="00BE29D4" w:rsidRDefault="00BA14A8" w:rsidP="0005424F">
      <w:pPr>
        <w:pStyle w:val="af"/>
        <w:rPr>
          <w:rStyle w:val="ac"/>
          <w:sz w:val="22"/>
          <w:szCs w:val="22"/>
        </w:rPr>
      </w:pPr>
    </w:p>
    <w:p w:rsid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8394A" w:rsidRPr="00B86E55" w:rsidRDefault="00F8394A" w:rsidP="00B86E55">
      <w:pPr>
        <w:shd w:val="clear" w:color="auto" w:fill="FFFFFF"/>
        <w:spacing w:line="320" w:lineRule="atLeast"/>
        <w:ind w:firstLine="0"/>
        <w:jc w:val="center"/>
        <w:rPr>
          <w:rFonts w:eastAsia="Times New Roman"/>
          <w:b/>
          <w:i/>
          <w:color w:val="000000"/>
          <w:sz w:val="28"/>
          <w:szCs w:val="28"/>
          <w:lang w:eastAsia="ru-RU"/>
        </w:rPr>
      </w:pPr>
      <w:r w:rsidRPr="00B86E55">
        <w:rPr>
          <w:rFonts w:eastAsia="Times New Roman"/>
          <w:b/>
          <w:i/>
          <w:color w:val="000000"/>
          <w:sz w:val="28"/>
          <w:szCs w:val="28"/>
          <w:lang w:eastAsia="ru-RU"/>
        </w:rPr>
        <w:lastRenderedPageBreak/>
        <w:t xml:space="preserve">В </w:t>
      </w:r>
      <w:r w:rsidR="00B86E55" w:rsidRPr="00B86E55">
        <w:rPr>
          <w:rFonts w:eastAsia="Times New Roman"/>
          <w:b/>
          <w:i/>
          <w:color w:val="000000"/>
          <w:sz w:val="28"/>
          <w:szCs w:val="28"/>
          <w:lang w:eastAsia="ru-RU"/>
        </w:rPr>
        <w:t>огромном и богатом мире</w:t>
      </w:r>
    </w:p>
    <w:p w:rsidR="00F8394A" w:rsidRP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8394A" w:rsidRPr="00F8394A" w:rsidRDefault="00F8394A" w:rsidP="00F8394A">
      <w:pPr>
        <w:shd w:val="clear" w:color="auto" w:fill="FFFFFF"/>
        <w:spacing w:line="320" w:lineRule="atLeast"/>
        <w:ind w:firstLine="708"/>
        <w:jc w:val="left"/>
        <w:rPr>
          <w:rFonts w:eastAsia="Times New Roman"/>
          <w:color w:val="000000"/>
          <w:sz w:val="20"/>
          <w:szCs w:val="20"/>
          <w:lang w:eastAsia="ru-RU"/>
        </w:rPr>
      </w:pPr>
      <w:r w:rsidRPr="00F8394A">
        <w:rPr>
          <w:rFonts w:eastAsia="Times New Roman"/>
          <w:color w:val="000000"/>
          <w:sz w:val="20"/>
          <w:szCs w:val="20"/>
          <w:lang w:eastAsia="ru-RU"/>
        </w:rPr>
        <w:t>Взявшийся за написание стихов стремится сконце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н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трировано выразить в строках то, что он видит, чувствует, п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е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реживает, как относится к происходящему в поле его зрения. И если он Поэт, то при этом он создаёт свой мир. Поэтический мир автора может ограничиться узкими рамками, а может быть безграничным.</w:t>
      </w:r>
    </w:p>
    <w:p w:rsidR="00F8394A" w:rsidRPr="00F8394A" w:rsidRDefault="00F8394A" w:rsidP="00F8394A">
      <w:pPr>
        <w:shd w:val="clear" w:color="auto" w:fill="FFFFFF"/>
        <w:spacing w:line="320" w:lineRule="atLeast"/>
        <w:ind w:firstLine="708"/>
        <w:jc w:val="left"/>
        <w:rPr>
          <w:rFonts w:eastAsia="Times New Roman"/>
          <w:color w:val="000000"/>
          <w:sz w:val="20"/>
          <w:szCs w:val="20"/>
          <w:lang w:eastAsia="ru-RU"/>
        </w:rPr>
      </w:pPr>
      <w:r w:rsidRPr="00F8394A">
        <w:rPr>
          <w:rFonts w:eastAsia="Times New Roman"/>
          <w:color w:val="000000"/>
          <w:sz w:val="20"/>
          <w:szCs w:val="20"/>
          <w:lang w:eastAsia="ru-RU"/>
        </w:rPr>
        <w:t xml:space="preserve">Поэтический мир Ольги </w:t>
      </w:r>
      <w:r w:rsidR="004E7448">
        <w:rPr>
          <w:rFonts w:eastAsia="Times New Roman"/>
          <w:color w:val="000000"/>
          <w:sz w:val="20"/>
          <w:szCs w:val="20"/>
          <w:lang w:eastAsia="ru-RU"/>
        </w:rPr>
        <w:t>Коваленко-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Левонович пор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а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жает своими размерами. Темы её стихов разнообразны: л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ю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бовь, семья, природа, Россия, Бог. Всё это есть в её стихах. Все сти</w:t>
      </w:r>
      <w:r w:rsidR="00365A60">
        <w:rPr>
          <w:rFonts w:eastAsia="Times New Roman"/>
          <w:color w:val="000000"/>
          <w:sz w:val="20"/>
          <w:szCs w:val="20"/>
          <w:lang w:eastAsia="ru-RU"/>
        </w:rPr>
        <w:t>хи написаны от души. Они высоко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 xml:space="preserve">профессиональны. Они простые, но не простенькие. Это та простота, </w:t>
      </w:r>
      <w:r w:rsidR="00A21DBA">
        <w:rPr>
          <w:rFonts w:eastAsia="Times New Roman"/>
          <w:color w:val="000000"/>
          <w:sz w:val="20"/>
          <w:szCs w:val="20"/>
          <w:lang w:eastAsia="ru-RU"/>
        </w:rPr>
        <w:t xml:space="preserve"> 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которая требует большой работы души и ума. Здесь нет излишней вычурн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о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сти, но в каждом стихотворении за строками угадывается б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о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гатейшее содержание. Стихи выверены, взвешены, избавлены от многословия. Они не навязчивы, но так и затягивают п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о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грузиться в мир её поэзии.</w:t>
      </w:r>
    </w:p>
    <w:p w:rsidR="00F8394A" w:rsidRPr="00F8394A" w:rsidRDefault="00F8394A" w:rsidP="00F8394A">
      <w:pPr>
        <w:shd w:val="clear" w:color="auto" w:fill="FFFFFF"/>
        <w:spacing w:line="320" w:lineRule="atLeast"/>
        <w:ind w:firstLine="708"/>
        <w:jc w:val="left"/>
        <w:rPr>
          <w:rFonts w:eastAsia="Times New Roman"/>
          <w:color w:val="000000"/>
          <w:sz w:val="20"/>
          <w:szCs w:val="20"/>
          <w:lang w:eastAsia="ru-RU"/>
        </w:rPr>
      </w:pPr>
      <w:r w:rsidRPr="00F8394A">
        <w:rPr>
          <w:rFonts w:eastAsia="Times New Roman"/>
          <w:color w:val="000000"/>
          <w:sz w:val="20"/>
          <w:szCs w:val="20"/>
          <w:lang w:eastAsia="ru-RU"/>
        </w:rPr>
        <w:t>Этот мир полон добра, любви, сочувствия и сопереж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и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вания к чужим бедам и горестям, будь то родные, близкие люди</w:t>
      </w:r>
      <w:r w:rsidR="00365A60">
        <w:rPr>
          <w:rFonts w:eastAsia="Times New Roman"/>
          <w:color w:val="000000"/>
          <w:sz w:val="20"/>
          <w:szCs w:val="20"/>
          <w:lang w:eastAsia="ru-RU"/>
        </w:rPr>
        <w:t>,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 xml:space="preserve"> или незнакомый старичок</w:t>
      </w:r>
      <w:r w:rsidR="00365A60">
        <w:rPr>
          <w:rFonts w:eastAsia="Times New Roman"/>
          <w:color w:val="000000"/>
          <w:sz w:val="20"/>
          <w:szCs w:val="20"/>
          <w:lang w:eastAsia="ru-RU"/>
        </w:rPr>
        <w:t>,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 xml:space="preserve"> или спящая девочка на во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к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зале. Куда зовёт нас автор стихов в своём мире? Вот, напр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и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мер, на поиск счастья. В чем оно? Может быть, в деньгах?</w:t>
      </w:r>
    </w:p>
    <w:p w:rsidR="00F8394A" w:rsidRP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sz w:val="20"/>
          <w:szCs w:val="20"/>
          <w:lang w:eastAsia="ru-RU"/>
        </w:rPr>
      </w:pPr>
    </w:p>
    <w:p w:rsidR="00F8394A" w:rsidRP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sz w:val="20"/>
          <w:szCs w:val="20"/>
          <w:lang w:eastAsia="ru-RU"/>
        </w:rPr>
      </w:pPr>
      <w:r w:rsidRPr="00F8394A">
        <w:rPr>
          <w:rFonts w:eastAsia="Times New Roman"/>
          <w:color w:val="000000"/>
          <w:sz w:val="20"/>
          <w:szCs w:val="20"/>
          <w:lang w:eastAsia="ru-RU"/>
        </w:rPr>
        <w:t xml:space="preserve">Денег нет, успеха тоже </w:t>
      </w:r>
      <w:proofErr w:type="gramStart"/>
      <w:r w:rsidRPr="00F8394A">
        <w:rPr>
          <w:rFonts w:eastAsia="Times New Roman"/>
          <w:color w:val="000000"/>
          <w:sz w:val="20"/>
          <w:szCs w:val="20"/>
          <w:lang w:eastAsia="ru-RU"/>
        </w:rPr>
        <w:t>нету</w:t>
      </w:r>
      <w:proofErr w:type="gramEnd"/>
      <w:r w:rsidRPr="00F8394A">
        <w:rPr>
          <w:rFonts w:eastAsia="Times New Roman"/>
          <w:color w:val="000000"/>
          <w:sz w:val="20"/>
          <w:szCs w:val="20"/>
          <w:lang w:eastAsia="ru-RU"/>
        </w:rPr>
        <w:t>…</w:t>
      </w:r>
    </w:p>
    <w:p w:rsidR="00F8394A" w:rsidRP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sz w:val="20"/>
          <w:szCs w:val="20"/>
          <w:lang w:eastAsia="ru-RU"/>
        </w:rPr>
      </w:pPr>
      <w:r w:rsidRPr="00F8394A">
        <w:rPr>
          <w:rFonts w:eastAsia="Times New Roman"/>
          <w:color w:val="000000"/>
          <w:sz w:val="20"/>
          <w:szCs w:val="20"/>
          <w:lang w:eastAsia="ru-RU"/>
        </w:rPr>
        <w:t>Если нужно</w:t>
      </w:r>
      <w:proofErr w:type="gramStart"/>
      <w:r w:rsidRPr="00F8394A">
        <w:rPr>
          <w:rFonts w:eastAsia="Times New Roman"/>
          <w:color w:val="000000"/>
          <w:sz w:val="20"/>
          <w:szCs w:val="20"/>
          <w:lang w:eastAsia="ru-RU"/>
        </w:rPr>
        <w:t xml:space="preserve"> С</w:t>
      </w:r>
      <w:proofErr w:type="gramEnd"/>
      <w:r w:rsidRPr="00F8394A">
        <w:rPr>
          <w:rFonts w:eastAsia="Times New Roman"/>
          <w:color w:val="000000"/>
          <w:sz w:val="20"/>
          <w:szCs w:val="20"/>
          <w:lang w:eastAsia="ru-RU"/>
        </w:rPr>
        <w:t>ам Господь подаст…</w:t>
      </w:r>
    </w:p>
    <w:p w:rsidR="00F8394A" w:rsidRP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sz w:val="20"/>
          <w:szCs w:val="20"/>
          <w:lang w:eastAsia="ru-RU"/>
        </w:rPr>
      </w:pPr>
      <w:r w:rsidRPr="00F8394A">
        <w:rPr>
          <w:rFonts w:eastAsia="Times New Roman"/>
          <w:color w:val="000000"/>
          <w:sz w:val="20"/>
          <w:szCs w:val="20"/>
          <w:lang w:eastAsia="ru-RU"/>
        </w:rPr>
        <w:t>Счастье, я скажу вам по секрету,</w:t>
      </w:r>
    </w:p>
    <w:p w:rsidR="00F8394A" w:rsidRP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sz w:val="20"/>
          <w:szCs w:val="20"/>
          <w:lang w:eastAsia="ru-RU"/>
        </w:rPr>
      </w:pPr>
      <w:r w:rsidRPr="00F8394A">
        <w:rPr>
          <w:rFonts w:eastAsia="Times New Roman"/>
          <w:color w:val="000000"/>
          <w:sz w:val="20"/>
          <w:szCs w:val="20"/>
          <w:lang w:eastAsia="ru-RU"/>
        </w:rPr>
        <w:t>Не зависит вовсе от богатств.</w:t>
      </w:r>
    </w:p>
    <w:p w:rsidR="00F8394A" w:rsidRP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sz w:val="20"/>
          <w:szCs w:val="20"/>
          <w:lang w:eastAsia="ru-RU"/>
        </w:rPr>
      </w:pPr>
      <w:r w:rsidRPr="00F8394A">
        <w:rPr>
          <w:rFonts w:eastAsia="Times New Roman"/>
          <w:color w:val="000000"/>
          <w:sz w:val="20"/>
          <w:szCs w:val="20"/>
          <w:lang w:eastAsia="ru-RU"/>
        </w:rPr>
        <w:lastRenderedPageBreak/>
        <w:t>Не зависит даже от здоровья,</w:t>
      </w:r>
    </w:p>
    <w:p w:rsidR="00F8394A" w:rsidRP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sz w:val="20"/>
          <w:szCs w:val="20"/>
          <w:lang w:eastAsia="ru-RU"/>
        </w:rPr>
      </w:pPr>
      <w:r w:rsidRPr="00F8394A">
        <w:rPr>
          <w:rFonts w:eastAsia="Times New Roman"/>
          <w:color w:val="000000"/>
          <w:sz w:val="20"/>
          <w:szCs w:val="20"/>
          <w:lang w:eastAsia="ru-RU"/>
        </w:rPr>
        <w:t>Пусть его с тележкой целый воз.</w:t>
      </w:r>
    </w:p>
    <w:p w:rsidR="00F8394A" w:rsidRP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sz w:val="20"/>
          <w:szCs w:val="20"/>
          <w:lang w:eastAsia="ru-RU"/>
        </w:rPr>
      </w:pPr>
      <w:r w:rsidRPr="00F8394A">
        <w:rPr>
          <w:rFonts w:eastAsia="Times New Roman"/>
          <w:color w:val="000000"/>
          <w:sz w:val="20"/>
          <w:szCs w:val="20"/>
          <w:lang w:eastAsia="ru-RU"/>
        </w:rPr>
        <w:t>Кто стакан воды у изголовья</w:t>
      </w:r>
    </w:p>
    <w:p w:rsidR="00F8394A" w:rsidRP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sz w:val="20"/>
          <w:szCs w:val="20"/>
          <w:lang w:eastAsia="ru-RU"/>
        </w:rPr>
      </w:pPr>
      <w:r w:rsidRPr="00F8394A">
        <w:rPr>
          <w:rFonts w:eastAsia="Times New Roman"/>
          <w:color w:val="000000"/>
          <w:sz w:val="20"/>
          <w:szCs w:val="20"/>
          <w:lang w:eastAsia="ru-RU"/>
        </w:rPr>
        <w:t>Нам поставит? Вот главней вопрос.</w:t>
      </w:r>
    </w:p>
    <w:p w:rsidR="00F8394A" w:rsidRP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sz w:val="20"/>
          <w:szCs w:val="20"/>
          <w:lang w:eastAsia="ru-RU"/>
        </w:rPr>
      </w:pPr>
    </w:p>
    <w:p w:rsidR="00F8394A" w:rsidRPr="00F8394A" w:rsidRDefault="00F8394A" w:rsidP="00F8394A">
      <w:pPr>
        <w:shd w:val="clear" w:color="auto" w:fill="FFFFFF"/>
        <w:spacing w:line="320" w:lineRule="atLeast"/>
        <w:ind w:firstLine="708"/>
        <w:jc w:val="left"/>
        <w:rPr>
          <w:rFonts w:eastAsia="Times New Roman"/>
          <w:color w:val="000000"/>
          <w:sz w:val="20"/>
          <w:szCs w:val="20"/>
          <w:lang w:eastAsia="ru-RU"/>
        </w:rPr>
      </w:pPr>
      <w:r w:rsidRPr="00F8394A">
        <w:rPr>
          <w:rFonts w:eastAsia="Times New Roman"/>
          <w:color w:val="000000"/>
          <w:sz w:val="20"/>
          <w:szCs w:val="20"/>
          <w:lang w:eastAsia="ru-RU"/>
        </w:rPr>
        <w:t>И сразу можно понять, какие ценности в этом мире дороги автору. Стихи легко читаются, но как чудесно выражен в них смысл жизни человека. Не о богатстве печётся она, не о личной выгоде, а о том, чего заслужила у тех, с кем была р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я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дом в этой жизни.</w:t>
      </w:r>
    </w:p>
    <w:p w:rsidR="00F8394A" w:rsidRPr="00F8394A" w:rsidRDefault="00F8394A" w:rsidP="00F8394A">
      <w:pPr>
        <w:shd w:val="clear" w:color="auto" w:fill="FFFFFF"/>
        <w:spacing w:line="320" w:lineRule="atLeast"/>
        <w:ind w:firstLine="708"/>
        <w:jc w:val="left"/>
        <w:rPr>
          <w:rFonts w:eastAsia="Times New Roman"/>
          <w:color w:val="000000"/>
          <w:sz w:val="20"/>
          <w:szCs w:val="20"/>
          <w:lang w:eastAsia="ru-RU"/>
        </w:rPr>
      </w:pPr>
      <w:r w:rsidRPr="00F8394A">
        <w:rPr>
          <w:rFonts w:eastAsia="Times New Roman"/>
          <w:color w:val="000000"/>
          <w:sz w:val="20"/>
          <w:szCs w:val="20"/>
          <w:lang w:eastAsia="ru-RU"/>
        </w:rPr>
        <w:t>Ольге подвластны разные формы стиха. Она способна написать стихотворение на целую страницу, и не устаёшь от его прочтения. Наиболее частой формой является стихотв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о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рение в четыре-пять строф. И в них она умеет вместить осно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в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ную мысль с тонким поэтическим не навязчивым, но умным выводом. Может она и в восемь, а то и в четыре строки вм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е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стить содержание, достойное целого рассказа или даже ром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а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на.</w:t>
      </w:r>
    </w:p>
    <w:p w:rsidR="00F8394A" w:rsidRP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sz w:val="20"/>
          <w:szCs w:val="20"/>
          <w:lang w:eastAsia="ru-RU"/>
        </w:rPr>
      </w:pPr>
    </w:p>
    <w:p w:rsidR="00F8394A" w:rsidRP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sz w:val="20"/>
          <w:szCs w:val="20"/>
          <w:lang w:eastAsia="ru-RU"/>
        </w:rPr>
      </w:pPr>
      <w:r w:rsidRPr="00F8394A">
        <w:rPr>
          <w:rFonts w:eastAsia="Times New Roman"/>
          <w:color w:val="000000"/>
          <w:sz w:val="20"/>
          <w:szCs w:val="20"/>
          <w:lang w:eastAsia="ru-RU"/>
        </w:rPr>
        <w:t>Нас пустят первыми под нож.</w:t>
      </w:r>
    </w:p>
    <w:p w:rsidR="00F8394A" w:rsidRP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sz w:val="20"/>
          <w:szCs w:val="20"/>
          <w:lang w:eastAsia="ru-RU"/>
        </w:rPr>
      </w:pPr>
      <w:r w:rsidRPr="00F8394A">
        <w:rPr>
          <w:rFonts w:eastAsia="Times New Roman"/>
          <w:color w:val="000000"/>
          <w:sz w:val="20"/>
          <w:szCs w:val="20"/>
          <w:lang w:eastAsia="ru-RU"/>
        </w:rPr>
        <w:t>Придёт пора проверить стадо…</w:t>
      </w:r>
    </w:p>
    <w:p w:rsidR="00F8394A" w:rsidRP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sz w:val="20"/>
          <w:szCs w:val="20"/>
          <w:lang w:eastAsia="ru-RU"/>
        </w:rPr>
      </w:pPr>
      <w:r w:rsidRPr="00F8394A">
        <w:rPr>
          <w:rFonts w:eastAsia="Times New Roman"/>
          <w:color w:val="000000"/>
          <w:sz w:val="20"/>
          <w:szCs w:val="20"/>
          <w:lang w:eastAsia="ru-RU"/>
        </w:rPr>
        <w:t>Не блеешь, скажут, а поёшь.</w:t>
      </w:r>
    </w:p>
    <w:p w:rsidR="00F8394A" w:rsidRP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sz w:val="20"/>
          <w:szCs w:val="20"/>
          <w:lang w:eastAsia="ru-RU"/>
        </w:rPr>
      </w:pPr>
      <w:r w:rsidRPr="00F8394A">
        <w:rPr>
          <w:rFonts w:eastAsia="Times New Roman"/>
          <w:color w:val="000000"/>
          <w:sz w:val="20"/>
          <w:szCs w:val="20"/>
          <w:lang w:eastAsia="ru-RU"/>
        </w:rPr>
        <w:t xml:space="preserve">А нам </w:t>
      </w:r>
      <w:proofErr w:type="spellStart"/>
      <w:r w:rsidRPr="00F8394A">
        <w:rPr>
          <w:rFonts w:eastAsia="Times New Roman"/>
          <w:color w:val="000000"/>
          <w:sz w:val="20"/>
          <w:szCs w:val="20"/>
          <w:lang w:eastAsia="ru-RU"/>
        </w:rPr>
        <w:t>неблеющих</w:t>
      </w:r>
      <w:proofErr w:type="spellEnd"/>
      <w:r w:rsidRPr="00F8394A">
        <w:rPr>
          <w:rFonts w:eastAsia="Times New Roman"/>
          <w:color w:val="000000"/>
          <w:sz w:val="20"/>
          <w:szCs w:val="20"/>
          <w:lang w:eastAsia="ru-RU"/>
        </w:rPr>
        <w:t xml:space="preserve"> не надо.</w:t>
      </w:r>
    </w:p>
    <w:p w:rsidR="00F8394A" w:rsidRP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sz w:val="20"/>
          <w:szCs w:val="20"/>
          <w:lang w:eastAsia="ru-RU"/>
        </w:rPr>
      </w:pPr>
    </w:p>
    <w:p w:rsidR="00F8394A" w:rsidRP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sz w:val="20"/>
          <w:szCs w:val="20"/>
          <w:lang w:eastAsia="ru-RU"/>
        </w:rPr>
      </w:pPr>
      <w:r w:rsidRPr="00F8394A">
        <w:rPr>
          <w:rFonts w:eastAsia="Times New Roman"/>
          <w:color w:val="000000"/>
          <w:sz w:val="20"/>
          <w:szCs w:val="20"/>
          <w:lang w:eastAsia="ru-RU"/>
        </w:rPr>
        <w:t>Придёт наш час, и ясным днём</w:t>
      </w:r>
    </w:p>
    <w:p w:rsidR="00F8394A" w:rsidRP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sz w:val="20"/>
          <w:szCs w:val="20"/>
          <w:lang w:eastAsia="ru-RU"/>
        </w:rPr>
      </w:pPr>
      <w:r w:rsidRPr="00F8394A">
        <w:rPr>
          <w:rFonts w:eastAsia="Times New Roman"/>
          <w:color w:val="000000"/>
          <w:sz w:val="20"/>
          <w:szCs w:val="20"/>
          <w:lang w:eastAsia="ru-RU"/>
        </w:rPr>
        <w:t>Над нами небо распахнётся,</w:t>
      </w:r>
    </w:p>
    <w:p w:rsidR="00F8394A" w:rsidRP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sz w:val="20"/>
          <w:szCs w:val="20"/>
          <w:lang w:eastAsia="ru-RU"/>
        </w:rPr>
      </w:pPr>
      <w:r w:rsidRPr="00F8394A">
        <w:rPr>
          <w:rFonts w:eastAsia="Times New Roman"/>
          <w:color w:val="000000"/>
          <w:sz w:val="20"/>
          <w:szCs w:val="20"/>
          <w:lang w:eastAsia="ru-RU"/>
        </w:rPr>
        <w:t>И мы, слабея, упадём</w:t>
      </w:r>
    </w:p>
    <w:p w:rsidR="00F8394A" w:rsidRP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sz w:val="20"/>
          <w:szCs w:val="20"/>
          <w:lang w:eastAsia="ru-RU"/>
        </w:rPr>
      </w:pPr>
      <w:r w:rsidRPr="00F8394A">
        <w:rPr>
          <w:rFonts w:eastAsia="Times New Roman"/>
          <w:color w:val="000000"/>
          <w:sz w:val="20"/>
          <w:szCs w:val="20"/>
          <w:lang w:eastAsia="ru-RU"/>
        </w:rPr>
        <w:t>На дно небесного колодца.</w:t>
      </w:r>
    </w:p>
    <w:p w:rsidR="00F8394A" w:rsidRPr="00F8394A" w:rsidRDefault="00F8394A" w:rsidP="00BD4B10">
      <w:pPr>
        <w:shd w:val="clear" w:color="auto" w:fill="FFFFFF"/>
        <w:spacing w:line="320" w:lineRule="atLeast"/>
        <w:ind w:firstLine="708"/>
        <w:jc w:val="left"/>
        <w:rPr>
          <w:rFonts w:eastAsia="Times New Roman"/>
          <w:color w:val="000000"/>
          <w:sz w:val="20"/>
          <w:szCs w:val="20"/>
          <w:lang w:eastAsia="ru-RU"/>
        </w:rPr>
      </w:pPr>
      <w:r w:rsidRPr="00F8394A">
        <w:rPr>
          <w:rFonts w:eastAsia="Times New Roman"/>
          <w:color w:val="000000"/>
          <w:sz w:val="20"/>
          <w:szCs w:val="20"/>
          <w:lang w:eastAsia="ru-RU"/>
        </w:rPr>
        <w:lastRenderedPageBreak/>
        <w:t>Горние выси, отношение к Богу пронизывает всю кн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и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гу стихов.  Автор не старается пересказать библейские сюж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е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ты. Её более всего волнует  путь к Богу. Ей хочется не просто пойти в храм и помолиться, хотя и это важно</w:t>
      </w:r>
      <w:r w:rsidR="00365A60">
        <w:rPr>
          <w:rFonts w:eastAsia="Times New Roman"/>
          <w:color w:val="000000"/>
          <w:sz w:val="20"/>
          <w:szCs w:val="20"/>
          <w:lang w:eastAsia="ru-RU"/>
        </w:rPr>
        <w:t>,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 xml:space="preserve"> и без этого нельзя. Но ещё важнее при</w:t>
      </w:r>
      <w:r>
        <w:rPr>
          <w:rFonts w:eastAsia="Times New Roman"/>
          <w:color w:val="000000"/>
          <w:sz w:val="20"/>
          <w:szCs w:val="20"/>
          <w:lang w:eastAsia="ru-RU"/>
        </w:rPr>
        <w:t>й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ти к Богу с чистой совестью и о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т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крытой душой, преодолеть в себе соблазны страсти или бога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т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ства.  Вся её очень нелёгкая жизнь полна забот о детях, коих вырас</w:t>
      </w:r>
      <w:r w:rsidR="00365A60">
        <w:rPr>
          <w:rFonts w:eastAsia="Times New Roman"/>
          <w:color w:val="000000"/>
          <w:sz w:val="20"/>
          <w:szCs w:val="20"/>
          <w:lang w:eastAsia="ru-RU"/>
        </w:rPr>
        <w:t>тила троих, в условиях не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 xml:space="preserve">простых семейных отношений. Работа в школе, работа с детьми – это её профессия. Надо уметь не только учить и воспитывать, но и воспитать в себе терпимость к чужим недостаткам, но не к подлости. Она саму себя готова даже змеёй изобразить. Хотя </w:t>
      </w:r>
      <w:proofErr w:type="gramStart"/>
      <w:r w:rsidRPr="00F8394A">
        <w:rPr>
          <w:rFonts w:eastAsia="Times New Roman"/>
          <w:color w:val="000000"/>
          <w:sz w:val="20"/>
          <w:szCs w:val="20"/>
          <w:lang w:eastAsia="ru-RU"/>
        </w:rPr>
        <w:t>змеиного</w:t>
      </w:r>
      <w:proofErr w:type="gramEnd"/>
      <w:r w:rsidRPr="00F8394A">
        <w:rPr>
          <w:rFonts w:eastAsia="Times New Roman"/>
          <w:color w:val="000000"/>
          <w:sz w:val="20"/>
          <w:szCs w:val="20"/>
          <w:lang w:eastAsia="ru-RU"/>
        </w:rPr>
        <w:t xml:space="preserve"> в ней отр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о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дясь не бывало.</w:t>
      </w:r>
    </w:p>
    <w:p w:rsidR="00F8394A" w:rsidRP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sz w:val="20"/>
          <w:szCs w:val="20"/>
          <w:lang w:eastAsia="ru-RU"/>
        </w:rPr>
      </w:pPr>
    </w:p>
    <w:p w:rsidR="00F8394A" w:rsidRP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sz w:val="20"/>
          <w:szCs w:val="20"/>
          <w:lang w:eastAsia="ru-RU"/>
        </w:rPr>
      </w:pPr>
      <w:r w:rsidRPr="00F8394A">
        <w:rPr>
          <w:rFonts w:eastAsia="Times New Roman"/>
          <w:color w:val="000000"/>
          <w:sz w:val="20"/>
          <w:szCs w:val="20"/>
          <w:lang w:eastAsia="ru-RU"/>
        </w:rPr>
        <w:t>Я себя считала доброю.</w:t>
      </w:r>
    </w:p>
    <w:p w:rsidR="00F8394A" w:rsidRP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sz w:val="20"/>
          <w:szCs w:val="20"/>
          <w:lang w:eastAsia="ru-RU"/>
        </w:rPr>
      </w:pPr>
      <w:r w:rsidRPr="00F8394A">
        <w:rPr>
          <w:rFonts w:eastAsia="Times New Roman"/>
          <w:color w:val="000000"/>
          <w:sz w:val="20"/>
          <w:szCs w:val="20"/>
          <w:lang w:eastAsia="ru-RU"/>
        </w:rPr>
        <w:t>Но унизили меня.</w:t>
      </w:r>
    </w:p>
    <w:p w:rsidR="00F8394A" w:rsidRP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sz w:val="20"/>
          <w:szCs w:val="20"/>
          <w:lang w:eastAsia="ru-RU"/>
        </w:rPr>
      </w:pPr>
      <w:r w:rsidRPr="00F8394A">
        <w:rPr>
          <w:rFonts w:eastAsia="Times New Roman"/>
          <w:color w:val="000000"/>
          <w:sz w:val="20"/>
          <w:szCs w:val="20"/>
          <w:lang w:eastAsia="ru-RU"/>
        </w:rPr>
        <w:t>Поднялась обида коброю,</w:t>
      </w:r>
    </w:p>
    <w:p w:rsidR="00F8394A" w:rsidRP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sz w:val="20"/>
          <w:szCs w:val="20"/>
          <w:lang w:eastAsia="ru-RU"/>
        </w:rPr>
      </w:pPr>
      <w:r w:rsidRPr="00F8394A">
        <w:rPr>
          <w:rFonts w:eastAsia="Times New Roman"/>
          <w:color w:val="000000"/>
          <w:sz w:val="20"/>
          <w:szCs w:val="20"/>
          <w:lang w:eastAsia="ru-RU"/>
        </w:rPr>
        <w:t xml:space="preserve">Изготовилась змея, </w:t>
      </w:r>
    </w:p>
    <w:p w:rsidR="00F8394A" w:rsidRP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sz w:val="20"/>
          <w:szCs w:val="20"/>
          <w:lang w:eastAsia="ru-RU"/>
        </w:rPr>
      </w:pPr>
      <w:r w:rsidRPr="00F8394A">
        <w:rPr>
          <w:rFonts w:eastAsia="Times New Roman"/>
          <w:color w:val="000000"/>
          <w:sz w:val="20"/>
          <w:szCs w:val="20"/>
          <w:lang w:eastAsia="ru-RU"/>
        </w:rPr>
        <w:t>Чтоб расправиться с обидчиком,</w:t>
      </w:r>
    </w:p>
    <w:p w:rsidR="00F8394A" w:rsidRP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sz w:val="20"/>
          <w:szCs w:val="20"/>
          <w:lang w:eastAsia="ru-RU"/>
        </w:rPr>
      </w:pPr>
      <w:r w:rsidRPr="00F8394A">
        <w:rPr>
          <w:rFonts w:eastAsia="Times New Roman"/>
          <w:color w:val="000000"/>
          <w:sz w:val="20"/>
          <w:szCs w:val="20"/>
          <w:lang w:eastAsia="ru-RU"/>
        </w:rPr>
        <w:t>Покусать и наказать…</w:t>
      </w:r>
    </w:p>
    <w:p w:rsidR="00F8394A" w:rsidRPr="00F8394A" w:rsidRDefault="00F8394A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sz w:val="20"/>
          <w:szCs w:val="20"/>
          <w:lang w:eastAsia="ru-RU"/>
        </w:rPr>
      </w:pPr>
    </w:p>
    <w:p w:rsidR="00F8394A" w:rsidRPr="00F8394A" w:rsidRDefault="00F8394A" w:rsidP="00F8394A">
      <w:pPr>
        <w:shd w:val="clear" w:color="auto" w:fill="FFFFFF"/>
        <w:spacing w:line="320" w:lineRule="atLeast"/>
        <w:ind w:firstLine="708"/>
        <w:jc w:val="left"/>
        <w:rPr>
          <w:rFonts w:eastAsia="Times New Roman"/>
          <w:color w:val="000000"/>
          <w:sz w:val="20"/>
          <w:szCs w:val="20"/>
          <w:lang w:eastAsia="ru-RU"/>
        </w:rPr>
      </w:pPr>
      <w:r w:rsidRPr="00F8394A">
        <w:rPr>
          <w:rFonts w:eastAsia="Times New Roman"/>
          <w:color w:val="000000"/>
          <w:sz w:val="20"/>
          <w:szCs w:val="20"/>
          <w:lang w:eastAsia="ru-RU"/>
        </w:rPr>
        <w:t>Ах, как хочется о</w:t>
      </w:r>
      <w:r w:rsidR="00365A60">
        <w:rPr>
          <w:rFonts w:eastAsia="Times New Roman"/>
          <w:color w:val="000000"/>
          <w:sz w:val="20"/>
          <w:szCs w:val="20"/>
          <w:lang w:eastAsia="ru-RU"/>
        </w:rPr>
        <w:t>томстить, ответить так, чтоб не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пова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д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но было. А она сдерживает себя:  «Свой родной, свой домор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о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щенн</w:t>
      </w:r>
      <w:r w:rsidR="00A21DBA">
        <w:rPr>
          <w:rFonts w:eastAsia="Times New Roman"/>
          <w:color w:val="000000"/>
          <w:sz w:val="20"/>
          <w:szCs w:val="20"/>
          <w:lang w:eastAsia="ru-RU"/>
        </w:rPr>
        <w:t>ый обезвреживаю яд». Как это не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просто сделать.</w:t>
      </w:r>
    </w:p>
    <w:p w:rsidR="00F8394A" w:rsidRPr="00F8394A" w:rsidRDefault="00F8394A" w:rsidP="00365A60">
      <w:pPr>
        <w:shd w:val="clear" w:color="auto" w:fill="FFFFFF"/>
        <w:spacing w:line="320" w:lineRule="atLeast"/>
        <w:ind w:firstLine="708"/>
        <w:jc w:val="left"/>
        <w:rPr>
          <w:rFonts w:eastAsia="Times New Roman"/>
          <w:color w:val="000000"/>
          <w:sz w:val="20"/>
          <w:szCs w:val="20"/>
          <w:lang w:eastAsia="ru-RU"/>
        </w:rPr>
      </w:pPr>
      <w:r w:rsidRPr="00F8394A">
        <w:rPr>
          <w:rFonts w:eastAsia="Times New Roman"/>
          <w:color w:val="000000"/>
          <w:sz w:val="20"/>
          <w:szCs w:val="20"/>
          <w:lang w:eastAsia="ru-RU"/>
        </w:rPr>
        <w:t>Тема любви также проходит через всю книгу. Это и любовь к родителям</w:t>
      </w:r>
      <w:r w:rsidR="00365A60">
        <w:rPr>
          <w:rFonts w:eastAsia="Times New Roman"/>
          <w:color w:val="000000"/>
          <w:sz w:val="20"/>
          <w:szCs w:val="20"/>
          <w:lang w:eastAsia="ru-RU"/>
        </w:rPr>
        <w:t>,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 xml:space="preserve"> и к детям</w:t>
      </w:r>
      <w:r w:rsidR="00365A60">
        <w:rPr>
          <w:rFonts w:eastAsia="Times New Roman"/>
          <w:color w:val="000000"/>
          <w:sz w:val="20"/>
          <w:szCs w:val="20"/>
          <w:lang w:eastAsia="ru-RU"/>
        </w:rPr>
        <w:t>,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 xml:space="preserve"> и к близкому человеку. Её л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ю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 xml:space="preserve">бовь – не выдумка и </w:t>
      </w:r>
      <w:proofErr w:type="gramStart"/>
      <w:r w:rsidRPr="00F8394A">
        <w:rPr>
          <w:rFonts w:eastAsia="Times New Roman"/>
          <w:color w:val="000000"/>
          <w:sz w:val="20"/>
          <w:szCs w:val="20"/>
          <w:lang w:eastAsia="ru-RU"/>
        </w:rPr>
        <w:t>не желание</w:t>
      </w:r>
      <w:proofErr w:type="gramEnd"/>
      <w:r w:rsidRPr="00F8394A">
        <w:rPr>
          <w:rFonts w:eastAsia="Times New Roman"/>
          <w:color w:val="000000"/>
          <w:sz w:val="20"/>
          <w:szCs w:val="20"/>
          <w:lang w:eastAsia="ru-RU"/>
        </w:rPr>
        <w:t xml:space="preserve"> как-то устроить своё счастье. В любви Ольга открыта, не прячется за изгородью слов. Она 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lastRenderedPageBreak/>
        <w:t xml:space="preserve">обнажает душу. Её волнения </w:t>
      </w:r>
      <w:r w:rsidR="00365A60">
        <w:rPr>
          <w:rFonts w:eastAsia="Times New Roman"/>
          <w:color w:val="000000"/>
          <w:sz w:val="20"/>
          <w:szCs w:val="20"/>
          <w:lang w:eastAsia="ru-RU"/>
        </w:rPr>
        <w:t xml:space="preserve">- 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это не боязнь поступить реш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и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тельно на жизненном повороте, это нежелание принести н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е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приятности другим людям. Она тщательно взвешивает свои поступки и находит своё счастье. Слёзы уронив, она лишь х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о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чет, чтобы любимому «приснился дождь и капли с неба».</w:t>
      </w:r>
    </w:p>
    <w:p w:rsidR="00F8394A" w:rsidRPr="00F8394A" w:rsidRDefault="00F8394A" w:rsidP="00EC2274">
      <w:pPr>
        <w:shd w:val="clear" w:color="auto" w:fill="FFFFFF"/>
        <w:spacing w:line="320" w:lineRule="atLeast"/>
        <w:ind w:firstLine="708"/>
        <w:jc w:val="left"/>
        <w:rPr>
          <w:rFonts w:eastAsia="Times New Roman"/>
          <w:color w:val="000000"/>
          <w:sz w:val="20"/>
          <w:szCs w:val="20"/>
          <w:lang w:eastAsia="ru-RU"/>
        </w:rPr>
      </w:pPr>
      <w:r w:rsidRPr="00F8394A">
        <w:rPr>
          <w:rFonts w:eastAsia="Times New Roman"/>
          <w:color w:val="000000"/>
          <w:sz w:val="20"/>
          <w:szCs w:val="20"/>
          <w:lang w:eastAsia="ru-RU"/>
        </w:rPr>
        <w:t xml:space="preserve">Большая часть жизни Ольги </w:t>
      </w:r>
      <w:r w:rsidR="004E7448">
        <w:rPr>
          <w:rFonts w:eastAsia="Times New Roman"/>
          <w:color w:val="000000"/>
          <w:sz w:val="20"/>
          <w:szCs w:val="20"/>
          <w:lang w:eastAsia="ru-RU"/>
        </w:rPr>
        <w:t>Коваленко-Левонович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 xml:space="preserve"> прошла в Забайкалье. Стихи о природе преимущественно св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я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заны именно с теми местами. Забайкалье в её ярких выраж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е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ниях предстаёт зримо и образно. Взгляд её, и не только на природу, оттачивался при помощи фотообъектива. Именно фотообъектив помогает ей часто увидеть то, что может быть скрыто от простого обывателя и может быть замечено только поэтом: «Избушки – новогодние игрушки на дымках своих висят». Это надо же так заметить, что избушки, построенные на земле, висят на горних ниточках.</w:t>
      </w:r>
    </w:p>
    <w:p w:rsidR="00F8394A" w:rsidRPr="00F8394A" w:rsidRDefault="00F8394A" w:rsidP="00EC2274">
      <w:pPr>
        <w:shd w:val="clear" w:color="auto" w:fill="FFFFFF"/>
        <w:spacing w:line="320" w:lineRule="atLeast"/>
        <w:ind w:firstLine="708"/>
        <w:jc w:val="left"/>
        <w:rPr>
          <w:rFonts w:eastAsia="Times New Roman"/>
          <w:color w:val="000000"/>
          <w:sz w:val="20"/>
          <w:szCs w:val="20"/>
          <w:lang w:eastAsia="ru-RU"/>
        </w:rPr>
      </w:pPr>
      <w:r w:rsidRPr="00F8394A">
        <w:rPr>
          <w:rFonts w:eastAsia="Times New Roman"/>
          <w:color w:val="000000"/>
          <w:sz w:val="20"/>
          <w:szCs w:val="20"/>
          <w:lang w:eastAsia="ru-RU"/>
        </w:rPr>
        <w:t>Вообще у Ольги в стихах столько поэтических обра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з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ных находок и неожиданных выводов, скрытых за строками, что цитировать её можно бесконечно. Практически в каждом стихотворении находится что-то такое, что приводит к уди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в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лению, а то и к восторгу. Прочитав всю книгу, прихожу к уд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и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 xml:space="preserve">вительному выводу, что за прекрасными стихами осталось ещё столько нераскрытой души, что хватит и ещё не на одну. Остаётся пожелать ей успехов, а читателям </w:t>
      </w:r>
      <w:r w:rsidR="00364B9A">
        <w:rPr>
          <w:rFonts w:eastAsia="Times New Roman"/>
          <w:color w:val="000000"/>
          <w:sz w:val="20"/>
          <w:szCs w:val="20"/>
          <w:lang w:eastAsia="ru-RU"/>
        </w:rPr>
        <w:t xml:space="preserve">- </w:t>
      </w:r>
      <w:r w:rsidRPr="00F8394A">
        <w:rPr>
          <w:rFonts w:eastAsia="Times New Roman"/>
          <w:color w:val="000000"/>
          <w:sz w:val="20"/>
          <w:szCs w:val="20"/>
          <w:lang w:eastAsia="ru-RU"/>
        </w:rPr>
        <w:t>порадоваться вместе с ней.</w:t>
      </w:r>
    </w:p>
    <w:p w:rsidR="00BD4B10" w:rsidRDefault="00F8394A" w:rsidP="00560BC5">
      <w:pPr>
        <w:shd w:val="clear" w:color="auto" w:fill="FFFFFF"/>
        <w:spacing w:line="320" w:lineRule="atLeast"/>
        <w:ind w:firstLine="0"/>
        <w:jc w:val="right"/>
        <w:rPr>
          <w:rFonts w:eastAsia="Times New Roman"/>
          <w:color w:val="000000"/>
          <w:sz w:val="20"/>
          <w:szCs w:val="20"/>
          <w:lang w:eastAsia="ru-RU"/>
        </w:rPr>
      </w:pPr>
      <w:r w:rsidRPr="00F8394A">
        <w:rPr>
          <w:rFonts w:eastAsia="Times New Roman"/>
          <w:color w:val="000000"/>
          <w:sz w:val="20"/>
          <w:szCs w:val="20"/>
          <w:lang w:eastAsia="ru-RU"/>
        </w:rPr>
        <w:t xml:space="preserve">                         </w:t>
      </w:r>
      <w:r w:rsidRPr="00560BC5">
        <w:rPr>
          <w:rFonts w:eastAsia="Times New Roman"/>
          <w:b/>
          <w:i/>
          <w:color w:val="000000"/>
          <w:sz w:val="20"/>
          <w:szCs w:val="20"/>
          <w:lang w:eastAsia="ru-RU"/>
        </w:rPr>
        <w:t>В</w:t>
      </w:r>
      <w:r w:rsidR="00BD4B10" w:rsidRPr="00560BC5">
        <w:rPr>
          <w:rFonts w:eastAsia="Times New Roman"/>
          <w:b/>
          <w:i/>
          <w:color w:val="000000"/>
          <w:sz w:val="20"/>
          <w:szCs w:val="20"/>
          <w:lang w:eastAsia="ru-RU"/>
        </w:rPr>
        <w:t>иктор</w:t>
      </w:r>
      <w:r w:rsidRPr="00560BC5">
        <w:rPr>
          <w:rFonts w:eastAsia="Times New Roman"/>
          <w:b/>
          <w:i/>
          <w:color w:val="000000"/>
          <w:sz w:val="20"/>
          <w:szCs w:val="20"/>
          <w:lang w:eastAsia="ru-RU"/>
        </w:rPr>
        <w:t xml:space="preserve"> Красавин</w:t>
      </w:r>
      <w:r w:rsidR="00BD4B10">
        <w:rPr>
          <w:rFonts w:eastAsia="Times New Roman"/>
          <w:color w:val="000000"/>
          <w:sz w:val="20"/>
          <w:szCs w:val="20"/>
          <w:lang w:eastAsia="ru-RU"/>
        </w:rPr>
        <w:t xml:space="preserve">, </w:t>
      </w:r>
    </w:p>
    <w:p w:rsidR="00BD4B10" w:rsidRDefault="00BD4B10" w:rsidP="00560BC5">
      <w:pPr>
        <w:shd w:val="clear" w:color="auto" w:fill="FFFFFF"/>
        <w:spacing w:line="320" w:lineRule="atLeast"/>
        <w:ind w:firstLine="0"/>
        <w:jc w:val="right"/>
        <w:rPr>
          <w:rFonts w:eastAsia="Times New Roman"/>
          <w:color w:val="000000"/>
          <w:sz w:val="20"/>
          <w:szCs w:val="20"/>
          <w:lang w:eastAsia="ru-RU"/>
        </w:rPr>
      </w:pPr>
      <w:r>
        <w:rPr>
          <w:rFonts w:eastAsia="Times New Roman"/>
          <w:color w:val="000000"/>
          <w:sz w:val="20"/>
          <w:szCs w:val="20"/>
          <w:lang w:eastAsia="ru-RU"/>
        </w:rPr>
        <w:t xml:space="preserve">руководитель литературного объединения </w:t>
      </w:r>
    </w:p>
    <w:p w:rsidR="00F8394A" w:rsidRPr="00F8394A" w:rsidRDefault="00BD4B10" w:rsidP="00560BC5">
      <w:pPr>
        <w:shd w:val="clear" w:color="auto" w:fill="FFFFFF"/>
        <w:spacing w:line="320" w:lineRule="atLeast"/>
        <w:ind w:firstLine="0"/>
        <w:jc w:val="right"/>
        <w:rPr>
          <w:rFonts w:eastAsia="Times New Roman"/>
          <w:color w:val="000000"/>
          <w:sz w:val="20"/>
          <w:szCs w:val="20"/>
          <w:lang w:eastAsia="ru-RU"/>
        </w:rPr>
      </w:pPr>
      <w:r>
        <w:rPr>
          <w:rFonts w:eastAsia="Times New Roman"/>
          <w:color w:val="000000"/>
          <w:sz w:val="20"/>
          <w:szCs w:val="20"/>
          <w:lang w:eastAsia="ru-RU"/>
        </w:rPr>
        <w:t>«Дмитровские Зори»</w:t>
      </w:r>
      <w:r w:rsidR="00365A60">
        <w:rPr>
          <w:rFonts w:eastAsia="Times New Roman"/>
          <w:color w:val="000000"/>
          <w:sz w:val="20"/>
          <w:szCs w:val="20"/>
          <w:lang w:eastAsia="ru-RU"/>
        </w:rPr>
        <w:t>.</w:t>
      </w:r>
    </w:p>
    <w:p w:rsidR="00AE01B2" w:rsidRPr="00BE29D4" w:rsidRDefault="00EB6E2E" w:rsidP="0005424F">
      <w:pPr>
        <w:pStyle w:val="1"/>
        <w:rPr>
          <w:rStyle w:val="ad"/>
          <w:b/>
          <w:bCs/>
          <w:iCs w:val="0"/>
          <w:sz w:val="22"/>
          <w:szCs w:val="22"/>
        </w:rPr>
      </w:pPr>
      <w:r w:rsidRPr="00BE29D4">
        <w:rPr>
          <w:rStyle w:val="ad"/>
          <w:sz w:val="22"/>
          <w:szCs w:val="22"/>
        </w:rPr>
        <w:br w:type="page"/>
      </w:r>
    </w:p>
    <w:p w:rsidR="00D97533" w:rsidRPr="00BE29D4" w:rsidRDefault="003E52A4" w:rsidP="00D97533">
      <w:pPr>
        <w:pStyle w:val="afb"/>
        <w:rPr>
          <w:sz w:val="22"/>
          <w:szCs w:val="22"/>
        </w:rPr>
      </w:pPr>
      <w:r>
        <w:rPr>
          <w:noProof/>
          <w:sz w:val="22"/>
          <w:szCs w:val="22"/>
          <w:lang w:eastAsia="ru-RU"/>
        </w:rPr>
        <w:lastRenderedPageBreak/>
        <w:drawing>
          <wp:inline distT="0" distB="0" distL="0" distR="0">
            <wp:extent cx="3743960" cy="5152533"/>
            <wp:effectExtent l="0" t="0" r="0" b="0"/>
            <wp:docPr id="3" name="Рисунок 3" descr="H:\ФОТО ОЛИ\иллюстрации\ГОТОВЫЕ\img510_hf_hf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ФОТО ОЛИ\иллюстрации\ГОТОВЫЕ\img510_hf_hfа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960" cy="51525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7533" w:rsidRPr="00BE29D4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D97533" w:rsidRPr="00BE29D4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D97533" w:rsidRPr="00BE29D4" w:rsidRDefault="00D97533" w:rsidP="00D97533">
      <w:pPr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Трещат сороки в перелеске.</w:t>
      </w:r>
      <w:r w:rsidRPr="00BE29D4">
        <w:rPr>
          <w:rFonts w:eastAsia="Times New Roman"/>
          <w:color w:val="000000"/>
          <w:lang w:eastAsia="ru-RU"/>
        </w:rPr>
        <w:br/>
        <w:t>Села печален древний лик.</w:t>
      </w:r>
      <w:r w:rsidRPr="00BE29D4">
        <w:rPr>
          <w:rFonts w:eastAsia="Times New Roman"/>
          <w:color w:val="000000"/>
          <w:lang w:eastAsia="ru-RU"/>
        </w:rPr>
        <w:br/>
        <w:t>В пруду не слышно рыбьих всплесков.</w:t>
      </w:r>
      <w:r w:rsidRPr="00BE29D4">
        <w:rPr>
          <w:rFonts w:eastAsia="Times New Roman"/>
          <w:color w:val="000000"/>
          <w:lang w:eastAsia="ru-RU"/>
        </w:rPr>
        <w:br/>
        <w:t>Раскинул зонтик борщевик…</w:t>
      </w:r>
      <w:r w:rsidRPr="00BE29D4">
        <w:rPr>
          <w:rFonts w:eastAsia="Times New Roman"/>
          <w:color w:val="000000"/>
          <w:lang w:eastAsia="ru-RU"/>
        </w:rPr>
        <w:br/>
      </w:r>
    </w:p>
    <w:p w:rsidR="00D97533" w:rsidRPr="00BE29D4" w:rsidRDefault="00D97533" w:rsidP="00D97533">
      <w:pPr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Вода в колодце стала горькой.</w:t>
      </w:r>
      <w:r w:rsidRPr="00BE29D4">
        <w:rPr>
          <w:rFonts w:eastAsia="Times New Roman"/>
          <w:color w:val="000000"/>
          <w:lang w:eastAsia="ru-RU"/>
        </w:rPr>
        <w:br/>
        <w:t>Бурьян штурмует сельский ток.</w:t>
      </w:r>
      <w:r w:rsidRPr="00BE29D4">
        <w:rPr>
          <w:rFonts w:eastAsia="Times New Roman"/>
          <w:color w:val="000000"/>
          <w:lang w:eastAsia="ru-RU"/>
        </w:rPr>
        <w:br/>
        <w:t>Заборы ветхие – в подпорках.</w:t>
      </w:r>
      <w:r w:rsidRPr="00BE29D4">
        <w:rPr>
          <w:rFonts w:eastAsia="Times New Roman"/>
          <w:color w:val="000000"/>
          <w:lang w:eastAsia="ru-RU"/>
        </w:rPr>
        <w:br/>
        <w:t>Косилки отслужили срок,</w:t>
      </w:r>
      <w:r w:rsidRPr="00BE29D4">
        <w:rPr>
          <w:rFonts w:eastAsia="Times New Roman"/>
          <w:color w:val="000000"/>
          <w:lang w:eastAsia="ru-RU"/>
        </w:rPr>
        <w:br/>
      </w:r>
    </w:p>
    <w:p w:rsidR="00D97533" w:rsidRPr="00BE29D4" w:rsidRDefault="00D97533" w:rsidP="00D97533">
      <w:pPr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Комбайн ржавеет у дороги.</w:t>
      </w:r>
      <w:r w:rsidRPr="00BE29D4">
        <w:rPr>
          <w:rFonts w:eastAsia="Times New Roman"/>
          <w:color w:val="000000"/>
          <w:lang w:eastAsia="ru-RU"/>
        </w:rPr>
        <w:br/>
        <w:t>Поля кустами заросли.</w:t>
      </w:r>
      <w:r w:rsidRPr="00BE29D4">
        <w:rPr>
          <w:rFonts w:eastAsia="Times New Roman"/>
          <w:color w:val="000000"/>
          <w:lang w:eastAsia="ru-RU"/>
        </w:rPr>
        <w:br/>
        <w:t>А люди, жалуясь на Бога,</w:t>
      </w:r>
      <w:r w:rsidRPr="00BE29D4">
        <w:rPr>
          <w:rFonts w:eastAsia="Times New Roman"/>
          <w:color w:val="000000"/>
          <w:lang w:eastAsia="ru-RU"/>
        </w:rPr>
        <w:br/>
        <w:t>Лекарство ищут от тоски.</w:t>
      </w:r>
      <w:r w:rsidRPr="00BE29D4">
        <w:rPr>
          <w:rFonts w:eastAsia="Times New Roman"/>
          <w:color w:val="000000"/>
          <w:lang w:eastAsia="ru-RU"/>
        </w:rPr>
        <w:br/>
      </w:r>
    </w:p>
    <w:p w:rsidR="00D97533" w:rsidRPr="00BE29D4" w:rsidRDefault="00D97533" w:rsidP="00D97533">
      <w:pPr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 xml:space="preserve">Начальство </w:t>
      </w:r>
      <w:proofErr w:type="gramStart"/>
      <w:r w:rsidRPr="00BE29D4">
        <w:rPr>
          <w:rFonts w:eastAsia="Times New Roman"/>
          <w:color w:val="000000"/>
          <w:lang w:eastAsia="ru-RU"/>
        </w:rPr>
        <w:t>костерят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 привычно.</w:t>
      </w:r>
      <w:r w:rsidRPr="00BE29D4">
        <w:rPr>
          <w:rFonts w:eastAsia="Times New Roman"/>
          <w:color w:val="000000"/>
          <w:lang w:eastAsia="ru-RU"/>
        </w:rPr>
        <w:br/>
        <w:t>Детишки в город подались.</w:t>
      </w:r>
      <w:r w:rsidRPr="00BE29D4">
        <w:rPr>
          <w:rFonts w:eastAsia="Times New Roman"/>
          <w:color w:val="000000"/>
          <w:lang w:eastAsia="ru-RU"/>
        </w:rPr>
        <w:br/>
        <w:t>Травой поросший, горемычный,</w:t>
      </w:r>
      <w:r w:rsidRPr="00BE29D4">
        <w:rPr>
          <w:rFonts w:eastAsia="Times New Roman"/>
          <w:color w:val="000000"/>
          <w:lang w:eastAsia="ru-RU"/>
        </w:rPr>
        <w:br/>
        <w:t>Храм, осыпаясь, смотрит ввысь.</w:t>
      </w:r>
    </w:p>
    <w:p w:rsidR="00D97533" w:rsidRPr="00BE29D4" w:rsidRDefault="00D97533" w:rsidP="00D97533">
      <w:pPr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D97533" w:rsidRPr="00BE29D4" w:rsidRDefault="00D97533" w:rsidP="00D97533">
      <w:pPr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Тропу изрезали овраги,</w:t>
      </w:r>
    </w:p>
    <w:p w:rsidR="00D97533" w:rsidRPr="00BE29D4" w:rsidRDefault="00D97533" w:rsidP="00D97533">
      <w:pPr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Дубрава старая – густа.</w:t>
      </w:r>
    </w:p>
    <w:p w:rsidR="00D97533" w:rsidRPr="00BE29D4" w:rsidRDefault="00D97533" w:rsidP="00D97533">
      <w:pPr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Рисуют ласточки зигзаги</w:t>
      </w:r>
    </w:p>
    <w:p w:rsidR="00D97533" w:rsidRPr="00BE29D4" w:rsidRDefault="00D97533" w:rsidP="00D97533">
      <w:pPr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Над колокольней без креста.</w:t>
      </w:r>
    </w:p>
    <w:p w:rsidR="00D97533" w:rsidRDefault="00D97533" w:rsidP="00D97533">
      <w:pPr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br/>
      </w:r>
    </w:p>
    <w:p w:rsidR="00D97533" w:rsidRDefault="00D97533" w:rsidP="00D97533">
      <w:pPr>
        <w:spacing w:line="320" w:lineRule="atLeast"/>
        <w:ind w:firstLine="0"/>
        <w:jc w:val="left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D97533" w:rsidRPr="00BE29D4" w:rsidRDefault="00D97533" w:rsidP="00D97533">
      <w:pPr>
        <w:spacing w:line="320" w:lineRule="atLeast"/>
        <w:ind w:firstLine="0"/>
        <w:jc w:val="left"/>
        <w:rPr>
          <w:rFonts w:eastAsia="Times New Roman"/>
          <w:i/>
          <w:sz w:val="28"/>
          <w:szCs w:val="28"/>
          <w:lang w:eastAsia="ru-RU"/>
        </w:rPr>
      </w:pPr>
      <w:r w:rsidRPr="00BE29D4"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Русь</w:t>
      </w:r>
    </w:p>
    <w:p w:rsidR="00D97533" w:rsidRPr="00BE29D4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Кто мы, кто мы для Тебя, Россия?</w:t>
      </w:r>
      <w:r w:rsidRPr="00BE29D4">
        <w:rPr>
          <w:rFonts w:eastAsia="Times New Roman"/>
          <w:color w:val="000000"/>
          <w:lang w:eastAsia="ru-RU"/>
        </w:rPr>
        <w:br/>
        <w:t>Дочери твои и сыновья?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…В лихолетья Ты не голосила, </w:t>
      </w:r>
      <w:r w:rsidRPr="00BE29D4">
        <w:rPr>
          <w:rFonts w:eastAsia="Times New Roman"/>
          <w:color w:val="000000"/>
          <w:lang w:eastAsia="ru-RU"/>
        </w:rPr>
        <w:br/>
        <w:t xml:space="preserve">Очи слёзные ладонью </w:t>
      </w:r>
      <w:proofErr w:type="spellStart"/>
      <w:r w:rsidRPr="00BE29D4">
        <w:rPr>
          <w:rFonts w:eastAsia="Times New Roman"/>
          <w:color w:val="000000"/>
          <w:lang w:eastAsia="ru-RU"/>
        </w:rPr>
        <w:t>заслоня</w:t>
      </w:r>
      <w:proofErr w:type="spellEnd"/>
      <w:r w:rsidRPr="00BE29D4">
        <w:rPr>
          <w:rFonts w:eastAsia="Times New Roman"/>
          <w:color w:val="000000"/>
          <w:lang w:eastAsia="ru-RU"/>
        </w:rPr>
        <w:t>.</w:t>
      </w:r>
      <w:r w:rsidRPr="00BE29D4">
        <w:rPr>
          <w:rFonts w:eastAsia="Times New Roman"/>
          <w:color w:val="000000"/>
          <w:lang w:eastAsia="ru-RU"/>
        </w:rPr>
        <w:br/>
        <w:t>Ты нужду с достоинством терпела,</w:t>
      </w:r>
      <w:r w:rsidRPr="00BE29D4">
        <w:rPr>
          <w:rFonts w:eastAsia="Times New Roman"/>
          <w:color w:val="000000"/>
          <w:lang w:eastAsia="ru-RU"/>
        </w:rPr>
        <w:br/>
        <w:t>Крохи собирала для сирот.</w:t>
      </w:r>
      <w:r w:rsidRPr="00BE29D4">
        <w:rPr>
          <w:rFonts w:eastAsia="Times New Roman"/>
          <w:color w:val="000000"/>
          <w:lang w:eastAsia="ru-RU"/>
        </w:rPr>
        <w:br/>
        <w:t>Скольких схоронила и отпела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Г</w:t>
      </w:r>
      <w:proofErr w:type="gramEnd"/>
      <w:r w:rsidRPr="00BE29D4">
        <w:rPr>
          <w:rFonts w:eastAsia="Times New Roman"/>
          <w:color w:val="000000"/>
          <w:lang w:eastAsia="ru-RU"/>
        </w:rPr>
        <w:t>оревала за славянский род…</w:t>
      </w:r>
      <w:r w:rsidRPr="00BE29D4">
        <w:rPr>
          <w:rFonts w:eastAsia="Times New Roman"/>
          <w:color w:val="000000"/>
          <w:lang w:eastAsia="ru-RU"/>
        </w:rPr>
        <w:br/>
        <w:t>Было время – рожь не колосилась,</w:t>
      </w:r>
      <w:r w:rsidRPr="00BE29D4">
        <w:rPr>
          <w:rFonts w:eastAsia="Times New Roman"/>
          <w:color w:val="000000"/>
          <w:lang w:eastAsia="ru-RU"/>
        </w:rPr>
        <w:br/>
        <w:t>Взрывы искорёжили поля.</w:t>
      </w:r>
      <w:r w:rsidRPr="00BE29D4">
        <w:rPr>
          <w:rFonts w:eastAsia="Times New Roman"/>
          <w:color w:val="000000"/>
          <w:lang w:eastAsia="ru-RU"/>
        </w:rPr>
        <w:br/>
        <w:t>Огненные бури проносились,</w:t>
      </w:r>
      <w:r w:rsidRPr="00BE29D4">
        <w:rPr>
          <w:rFonts w:eastAsia="Times New Roman"/>
          <w:color w:val="000000"/>
          <w:lang w:eastAsia="ru-RU"/>
        </w:rPr>
        <w:br/>
        <w:t>Всё смешалось: небо и земля.</w:t>
      </w:r>
      <w:r w:rsidRPr="00BE29D4">
        <w:rPr>
          <w:rFonts w:eastAsia="Times New Roman"/>
          <w:color w:val="000000"/>
          <w:lang w:eastAsia="ru-RU"/>
        </w:rPr>
        <w:br/>
        <w:t>В эти годы собирала жатву,</w:t>
      </w:r>
      <w:r w:rsidRPr="00BE29D4">
        <w:rPr>
          <w:rFonts w:eastAsia="Times New Roman"/>
          <w:color w:val="000000"/>
          <w:lang w:eastAsia="ru-RU"/>
        </w:rPr>
        <w:br/>
        <w:t>Щедрую, по градам-весям смерть.</w:t>
      </w:r>
      <w:r w:rsidRPr="00BE29D4">
        <w:rPr>
          <w:rFonts w:eastAsia="Times New Roman"/>
          <w:color w:val="000000"/>
          <w:lang w:eastAsia="ru-RU"/>
        </w:rPr>
        <w:br/>
        <w:t>Ты о жизни так молилась жарко,</w:t>
      </w:r>
      <w:r w:rsidRPr="00BE29D4">
        <w:rPr>
          <w:rFonts w:eastAsia="Times New Roman"/>
          <w:color w:val="000000"/>
          <w:lang w:eastAsia="ru-RU"/>
        </w:rPr>
        <w:br/>
        <w:t>Как другой, конечно, не суметь.</w:t>
      </w:r>
      <w:r w:rsidRPr="00BE29D4">
        <w:rPr>
          <w:rFonts w:eastAsia="Times New Roman"/>
          <w:color w:val="000000"/>
          <w:lang w:eastAsia="ru-RU"/>
        </w:rPr>
        <w:br/>
        <w:t>Как могла, хранила и спасала</w:t>
      </w:r>
      <w:proofErr w:type="gramStart"/>
      <w:r w:rsidRPr="00BE29D4">
        <w:rPr>
          <w:rFonts w:eastAsia="Times New Roman"/>
          <w:color w:val="000000"/>
          <w:lang w:eastAsia="ru-RU"/>
        </w:rPr>
        <w:br/>
        <w:t>С</w:t>
      </w:r>
      <w:proofErr w:type="gramEnd"/>
      <w:r w:rsidRPr="00BE29D4">
        <w:rPr>
          <w:rFonts w:eastAsia="Times New Roman"/>
          <w:color w:val="000000"/>
          <w:lang w:eastAsia="ru-RU"/>
        </w:rPr>
        <w:t>вой народ от супостатов Ты.</w:t>
      </w:r>
      <w:r w:rsidRPr="00BE29D4">
        <w:rPr>
          <w:rFonts w:eastAsia="Times New Roman"/>
          <w:color w:val="000000"/>
          <w:lang w:eastAsia="ru-RU"/>
        </w:rPr>
        <w:br/>
        <w:t>Но История пока не пролистала</w:t>
      </w:r>
      <w:proofErr w:type="gramStart"/>
      <w:r w:rsidRPr="00BE29D4">
        <w:rPr>
          <w:rFonts w:eastAsia="Times New Roman"/>
          <w:color w:val="000000"/>
          <w:lang w:eastAsia="ru-RU"/>
        </w:rPr>
        <w:br/>
        <w:t>В</w:t>
      </w:r>
      <w:proofErr w:type="gramEnd"/>
      <w:r w:rsidRPr="00BE29D4">
        <w:rPr>
          <w:rFonts w:eastAsia="Times New Roman"/>
          <w:color w:val="000000"/>
          <w:lang w:eastAsia="ru-RU"/>
        </w:rPr>
        <w:t>сех скорбей печальные листы.</w:t>
      </w:r>
      <w:r w:rsidRPr="00BE29D4">
        <w:rPr>
          <w:rFonts w:eastAsia="Times New Roman"/>
          <w:color w:val="000000"/>
          <w:lang w:eastAsia="ru-RU"/>
        </w:rPr>
        <w:br/>
        <w:t>Пусть хотят тебя служанкой сделать,</w:t>
      </w:r>
      <w:r w:rsidRPr="00BE29D4">
        <w:rPr>
          <w:rFonts w:eastAsia="Times New Roman"/>
          <w:color w:val="000000"/>
          <w:lang w:eastAsia="ru-RU"/>
        </w:rPr>
        <w:br/>
        <w:t>Радости, надежд лишают пусть,</w:t>
      </w:r>
      <w:r w:rsidRPr="00BE29D4">
        <w:rPr>
          <w:rFonts w:eastAsia="Times New Roman"/>
          <w:color w:val="000000"/>
          <w:lang w:eastAsia="ru-RU"/>
        </w:rPr>
        <w:br/>
        <w:t xml:space="preserve">Белоглазая косится чудь и </w:t>
      </w:r>
      <w:proofErr w:type="spellStart"/>
      <w:r w:rsidRPr="00BE29D4">
        <w:rPr>
          <w:rFonts w:eastAsia="Times New Roman"/>
          <w:color w:val="000000"/>
          <w:lang w:eastAsia="ru-RU"/>
        </w:rPr>
        <w:t>нелюдь</w:t>
      </w:r>
      <w:proofErr w:type="spellEnd"/>
      <w:r w:rsidRPr="00BE29D4">
        <w:rPr>
          <w:rFonts w:eastAsia="Times New Roman"/>
          <w:color w:val="000000"/>
          <w:lang w:eastAsia="ru-RU"/>
        </w:rPr>
        <w:t>,</w:t>
      </w:r>
      <w:r w:rsidRPr="00BE29D4">
        <w:rPr>
          <w:rFonts w:eastAsia="Times New Roman"/>
          <w:color w:val="000000"/>
          <w:lang w:eastAsia="ru-RU"/>
        </w:rPr>
        <w:br/>
        <w:t>Будешь, как была – Святая Русь.</w:t>
      </w: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D97533" w:rsidRPr="00BE29D4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 w:rsidRPr="00BE29D4"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Воскресные зарисовки</w:t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Сегодня в храме многолюдно.</w:t>
      </w:r>
      <w:r w:rsidRPr="00BE29D4">
        <w:rPr>
          <w:rFonts w:eastAsia="Times New Roman"/>
          <w:color w:val="000000"/>
          <w:lang w:eastAsia="ru-RU"/>
        </w:rPr>
        <w:br/>
        <w:t>Толпа, и повернуться  трудно.</w:t>
      </w:r>
      <w:r w:rsidRPr="00BE29D4">
        <w:rPr>
          <w:rFonts w:eastAsia="Times New Roman"/>
          <w:color w:val="000000"/>
          <w:lang w:eastAsia="ru-RU"/>
        </w:rPr>
        <w:br/>
        <w:t>К иконам вовсе не пробраться.</w:t>
      </w:r>
      <w:r w:rsidRPr="00BE29D4">
        <w:rPr>
          <w:rFonts w:eastAsia="Times New Roman"/>
          <w:color w:val="000000"/>
          <w:lang w:eastAsia="ru-RU"/>
        </w:rPr>
        <w:br/>
        <w:t>Старушки к лавочкам теснятся.</w:t>
      </w:r>
      <w:r w:rsidRPr="00BE29D4">
        <w:rPr>
          <w:rFonts w:eastAsia="Times New Roman"/>
          <w:color w:val="000000"/>
          <w:lang w:eastAsia="ru-RU"/>
        </w:rPr>
        <w:br/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Горит свечей медовых лес.</w:t>
      </w:r>
      <w:r w:rsidRPr="00BE29D4">
        <w:rPr>
          <w:rFonts w:eastAsia="Times New Roman"/>
          <w:color w:val="000000"/>
          <w:lang w:eastAsia="ru-RU"/>
        </w:rPr>
        <w:br/>
        <w:t>Звенят молитвы до Небес.</w:t>
      </w:r>
      <w:r w:rsidRPr="00BE29D4">
        <w:rPr>
          <w:rFonts w:eastAsia="Times New Roman"/>
          <w:color w:val="000000"/>
          <w:lang w:eastAsia="ru-RU"/>
        </w:rPr>
        <w:br/>
        <w:t>Пищат детишки слабым хором.</w:t>
      </w:r>
      <w:r w:rsidRPr="00BE29D4">
        <w:rPr>
          <w:rFonts w:eastAsia="Times New Roman"/>
          <w:color w:val="000000"/>
          <w:lang w:eastAsia="ru-RU"/>
        </w:rPr>
        <w:br/>
        <w:t>Все на мамаш глядят с укором.</w:t>
      </w:r>
      <w:r w:rsidRPr="00BE29D4">
        <w:rPr>
          <w:rFonts w:eastAsia="Times New Roman"/>
          <w:color w:val="000000"/>
          <w:lang w:eastAsia="ru-RU"/>
        </w:rPr>
        <w:br/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proofErr w:type="spellStart"/>
      <w:r w:rsidRPr="00BE29D4">
        <w:rPr>
          <w:rFonts w:eastAsia="Times New Roman"/>
          <w:color w:val="000000"/>
          <w:lang w:eastAsia="ru-RU"/>
        </w:rPr>
        <w:t>Алтарник</w:t>
      </w:r>
      <w:proofErr w:type="spellEnd"/>
      <w:r w:rsidRPr="00BE29D4">
        <w:rPr>
          <w:rFonts w:eastAsia="Times New Roman"/>
          <w:color w:val="000000"/>
          <w:lang w:eastAsia="ru-RU"/>
        </w:rPr>
        <w:t xml:space="preserve"> нынешний, Серёжа,</w:t>
      </w:r>
      <w:r w:rsidRPr="00BE29D4">
        <w:rPr>
          <w:rFonts w:eastAsia="Times New Roman"/>
          <w:color w:val="000000"/>
          <w:lang w:eastAsia="ru-RU"/>
        </w:rPr>
        <w:br/>
        <w:t>Свечу выносит осторожно.</w:t>
      </w:r>
      <w:r w:rsidRPr="00BE29D4">
        <w:rPr>
          <w:rFonts w:eastAsia="Times New Roman"/>
          <w:color w:val="000000"/>
          <w:lang w:eastAsia="ru-RU"/>
        </w:rPr>
        <w:br/>
        <w:t>Священник возглас подаёт, </w:t>
      </w:r>
      <w:r w:rsidRPr="00BE29D4">
        <w:rPr>
          <w:rFonts w:eastAsia="Times New Roman"/>
          <w:color w:val="000000"/>
          <w:lang w:eastAsia="ru-RU"/>
        </w:rPr>
        <w:br/>
        <w:t>И дружно крестится народ.</w:t>
      </w:r>
      <w:r w:rsidRPr="00BE29D4">
        <w:rPr>
          <w:rFonts w:eastAsia="Times New Roman"/>
          <w:color w:val="000000"/>
          <w:lang w:eastAsia="ru-RU"/>
        </w:rPr>
        <w:br/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Вот исповедь, и к аналою</w:t>
      </w:r>
      <w:r w:rsidRPr="00BE29D4">
        <w:rPr>
          <w:rFonts w:eastAsia="Times New Roman"/>
          <w:color w:val="000000"/>
          <w:lang w:eastAsia="ru-RU"/>
        </w:rPr>
        <w:br/>
        <w:t>Приход придвинулся волною.</w:t>
      </w:r>
      <w:r w:rsidRPr="00BE29D4">
        <w:rPr>
          <w:rFonts w:eastAsia="Times New Roman"/>
          <w:color w:val="000000"/>
          <w:lang w:eastAsia="ru-RU"/>
        </w:rPr>
        <w:br/>
        <w:t>Старик взглянул на образа,</w:t>
      </w:r>
      <w:r w:rsidRPr="00BE29D4">
        <w:rPr>
          <w:rFonts w:eastAsia="Times New Roman"/>
          <w:color w:val="000000"/>
          <w:lang w:eastAsia="ru-RU"/>
        </w:rPr>
        <w:br/>
        <w:t>Потупил влажные глаза.</w:t>
      </w:r>
      <w:r w:rsidRPr="00BE29D4">
        <w:rPr>
          <w:rFonts w:eastAsia="Times New Roman"/>
          <w:color w:val="000000"/>
          <w:lang w:eastAsia="ru-RU"/>
        </w:rPr>
        <w:br/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Вот у священника старушка.</w:t>
      </w:r>
      <w:r w:rsidRPr="00BE29D4">
        <w:rPr>
          <w:rFonts w:eastAsia="Times New Roman"/>
          <w:color w:val="000000"/>
          <w:lang w:eastAsia="ru-RU"/>
        </w:rPr>
        <w:br/>
        <w:t>И шепчет батюшке на ушко.</w:t>
      </w:r>
      <w:r w:rsidRPr="00BE29D4">
        <w:rPr>
          <w:rFonts w:eastAsia="Times New Roman"/>
          <w:color w:val="000000"/>
          <w:lang w:eastAsia="ru-RU"/>
        </w:rPr>
        <w:br/>
        <w:t>Подходят бледные  девицы.</w:t>
      </w:r>
      <w:r w:rsidRPr="00BE29D4">
        <w:rPr>
          <w:rFonts w:eastAsia="Times New Roman"/>
          <w:color w:val="000000"/>
          <w:lang w:eastAsia="ru-RU"/>
        </w:rPr>
        <w:br/>
        <w:t>Отходят – розовые лица.</w:t>
      </w:r>
      <w:r w:rsidRPr="00BE29D4">
        <w:rPr>
          <w:rFonts w:eastAsia="Times New Roman"/>
          <w:color w:val="000000"/>
          <w:lang w:eastAsia="ru-RU"/>
        </w:rPr>
        <w:br/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Переминается парнишка.</w:t>
      </w:r>
      <w:r w:rsidRPr="00BE29D4">
        <w:rPr>
          <w:rFonts w:eastAsia="Times New Roman"/>
          <w:color w:val="000000"/>
          <w:lang w:eastAsia="ru-RU"/>
        </w:rPr>
        <w:br/>
        <w:t>Второй стоит – уткнулся в книжку.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lastRenderedPageBreak/>
        <w:t>А третий крутит головой.</w:t>
      </w:r>
      <w:r w:rsidRPr="00BE29D4">
        <w:rPr>
          <w:rFonts w:eastAsia="Times New Roman"/>
          <w:color w:val="000000"/>
          <w:lang w:eastAsia="ru-RU"/>
        </w:rPr>
        <w:br/>
        <w:t>Похоже, в храме он впервой…</w:t>
      </w:r>
      <w:r w:rsidRPr="00BE29D4">
        <w:rPr>
          <w:rFonts w:eastAsia="Times New Roman"/>
          <w:color w:val="000000"/>
          <w:lang w:eastAsia="ru-RU"/>
        </w:rPr>
        <w:br/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Ну вот, и детки, и мамаши</w:t>
      </w:r>
      <w:proofErr w:type="gramStart"/>
      <w:r w:rsidRPr="00BE29D4">
        <w:rPr>
          <w:rFonts w:eastAsia="Times New Roman"/>
          <w:color w:val="000000"/>
          <w:lang w:eastAsia="ru-RU"/>
        </w:rPr>
        <w:br/>
        <w:t>И</w:t>
      </w:r>
      <w:proofErr w:type="gramEnd"/>
      <w:r w:rsidRPr="00BE29D4">
        <w:rPr>
          <w:rFonts w:eastAsia="Times New Roman"/>
          <w:color w:val="000000"/>
          <w:lang w:eastAsia="ru-RU"/>
        </w:rPr>
        <w:t>дут, скрестивши руки, к чаше.</w:t>
      </w:r>
      <w:r w:rsidRPr="00BE29D4">
        <w:rPr>
          <w:rFonts w:eastAsia="Times New Roman"/>
          <w:color w:val="000000"/>
          <w:lang w:eastAsia="ru-RU"/>
        </w:rPr>
        <w:br/>
        <w:t>Причастников неровный ряд…</w:t>
      </w:r>
      <w:r w:rsidRPr="00BE29D4">
        <w:rPr>
          <w:rFonts w:eastAsia="Times New Roman"/>
          <w:color w:val="000000"/>
          <w:lang w:eastAsia="ru-RU"/>
        </w:rPr>
        <w:br/>
      </w:r>
      <w:proofErr w:type="spellStart"/>
      <w:r w:rsidRPr="00BE29D4">
        <w:rPr>
          <w:rFonts w:eastAsia="Times New Roman"/>
          <w:color w:val="000000"/>
          <w:lang w:eastAsia="ru-RU"/>
        </w:rPr>
        <w:t>Алтарник</w:t>
      </w:r>
      <w:proofErr w:type="spellEnd"/>
      <w:r w:rsidRPr="00BE29D4">
        <w:rPr>
          <w:rFonts w:eastAsia="Times New Roman"/>
          <w:color w:val="000000"/>
          <w:lang w:eastAsia="ru-RU"/>
        </w:rPr>
        <w:t xml:space="preserve"> держит красный плат…</w:t>
      </w:r>
      <w:r w:rsidRPr="00BE29D4">
        <w:rPr>
          <w:rFonts w:eastAsia="Times New Roman"/>
          <w:color w:val="000000"/>
          <w:lang w:eastAsia="ru-RU"/>
        </w:rPr>
        <w:br/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У батюшки усталый вид.</w:t>
      </w:r>
      <w:r w:rsidRPr="00BE29D4">
        <w:rPr>
          <w:rFonts w:eastAsia="Times New Roman"/>
          <w:color w:val="000000"/>
          <w:lang w:eastAsia="ru-RU"/>
        </w:rPr>
        <w:br/>
        <w:t>Но он с амвона говорит.</w:t>
      </w:r>
      <w:r w:rsidRPr="00BE29D4">
        <w:rPr>
          <w:rFonts w:eastAsia="Times New Roman"/>
          <w:color w:val="000000"/>
          <w:lang w:eastAsia="ru-RU"/>
        </w:rPr>
        <w:br/>
        <w:t>Народ подходит ко Кресту</w:t>
      </w:r>
      <w:proofErr w:type="gramStart"/>
      <w:r w:rsidRPr="00BE29D4">
        <w:rPr>
          <w:rFonts w:eastAsia="Times New Roman"/>
          <w:color w:val="000000"/>
          <w:lang w:eastAsia="ru-RU"/>
        </w:rPr>
        <w:br/>
        <w:t>Н</w:t>
      </w:r>
      <w:proofErr w:type="gramEnd"/>
      <w:r w:rsidRPr="00BE29D4">
        <w:rPr>
          <w:rFonts w:eastAsia="Times New Roman"/>
          <w:color w:val="000000"/>
          <w:lang w:eastAsia="ru-RU"/>
        </w:rPr>
        <w:t>а нём распятому  Христу…</w:t>
      </w:r>
      <w:r w:rsidRPr="00BE29D4">
        <w:rPr>
          <w:rFonts w:eastAsia="Times New Roman"/>
          <w:color w:val="000000"/>
          <w:lang w:eastAsia="ru-RU"/>
        </w:rPr>
        <w:br/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Собрались люди на Крещенье,</w:t>
      </w:r>
      <w:r w:rsidRPr="00BE29D4">
        <w:rPr>
          <w:rFonts w:eastAsia="Times New Roman"/>
          <w:color w:val="000000"/>
          <w:lang w:eastAsia="ru-RU"/>
        </w:rPr>
        <w:br/>
        <w:t>И ждут, когда придёт священник.</w:t>
      </w:r>
      <w:r w:rsidRPr="00BE29D4">
        <w:rPr>
          <w:rFonts w:eastAsia="Times New Roman"/>
          <w:color w:val="000000"/>
          <w:lang w:eastAsia="ru-RU"/>
        </w:rPr>
        <w:br/>
        <w:t>Кадильный дым</w:t>
      </w:r>
      <w:proofErr w:type="gramStart"/>
      <w:r w:rsidRPr="00BE29D4">
        <w:rPr>
          <w:rFonts w:eastAsia="Times New Roman"/>
          <w:color w:val="000000"/>
          <w:lang w:eastAsia="ru-RU"/>
        </w:rPr>
        <w:t>… М</w:t>
      </w:r>
      <w:proofErr w:type="gramEnd"/>
      <w:r w:rsidRPr="00BE29D4">
        <w:rPr>
          <w:rFonts w:eastAsia="Times New Roman"/>
          <w:color w:val="000000"/>
          <w:lang w:eastAsia="ru-RU"/>
        </w:rPr>
        <w:t>ерцают свечи…</w:t>
      </w:r>
      <w:r w:rsidRPr="00BE29D4">
        <w:rPr>
          <w:rFonts w:eastAsia="Times New Roman"/>
          <w:color w:val="000000"/>
          <w:lang w:eastAsia="ru-RU"/>
        </w:rPr>
        <w:br/>
        <w:t>Всем православным в храме – легче.</w:t>
      </w:r>
      <w:r w:rsidRPr="00BE29D4">
        <w:rPr>
          <w:rFonts w:eastAsia="Times New Roman"/>
          <w:color w:val="000000"/>
          <w:lang w:eastAsia="ru-RU"/>
        </w:rPr>
        <w:br/>
      </w:r>
    </w:p>
    <w:p w:rsidR="00D97533" w:rsidRPr="00BE29D4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Уходят лишние проблемы,</w:t>
      </w:r>
      <w:r w:rsidRPr="00BE29D4">
        <w:rPr>
          <w:rFonts w:eastAsia="Times New Roman"/>
          <w:color w:val="000000"/>
          <w:lang w:eastAsia="ru-RU"/>
        </w:rPr>
        <w:br/>
      </w:r>
      <w:proofErr w:type="spellStart"/>
      <w:r w:rsidRPr="00BE29D4">
        <w:rPr>
          <w:rFonts w:eastAsia="Times New Roman"/>
          <w:color w:val="000000"/>
          <w:lang w:eastAsia="ru-RU"/>
        </w:rPr>
        <w:t>Воочью</w:t>
      </w:r>
      <w:proofErr w:type="spellEnd"/>
      <w:r w:rsidRPr="00BE29D4">
        <w:rPr>
          <w:rFonts w:eastAsia="Times New Roman"/>
          <w:color w:val="000000"/>
          <w:lang w:eastAsia="ru-RU"/>
        </w:rPr>
        <w:t xml:space="preserve"> видим – кто мы, с кем мы….</w:t>
      </w:r>
      <w:r w:rsidRPr="00BE29D4">
        <w:rPr>
          <w:rFonts w:eastAsia="Times New Roman"/>
          <w:color w:val="000000"/>
          <w:lang w:eastAsia="ru-RU"/>
        </w:rPr>
        <w:br/>
        <w:t>… У храма бабушки стоят,</w:t>
      </w:r>
      <w:r w:rsidRPr="00BE29D4">
        <w:rPr>
          <w:rFonts w:eastAsia="Times New Roman"/>
          <w:color w:val="000000"/>
          <w:lang w:eastAsia="ru-RU"/>
        </w:rPr>
        <w:br/>
        <w:t>И расходиться не хотят….</w:t>
      </w:r>
    </w:p>
    <w:p w:rsidR="00D97533" w:rsidRPr="00BE29D4" w:rsidRDefault="00D97533" w:rsidP="00D97533">
      <w:pPr>
        <w:jc w:val="center"/>
        <w:rPr>
          <w:i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D97533" w:rsidRPr="00D451BD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 w:rsidRPr="00D451BD"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 xml:space="preserve">В городе чужом </w:t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В городе чужом – одна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С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реди шума, взгляды - </w:t>
      </w:r>
      <w:proofErr w:type="spellStart"/>
      <w:r w:rsidRPr="00BE29D4">
        <w:rPr>
          <w:rFonts w:eastAsia="Times New Roman"/>
          <w:color w:val="000000"/>
          <w:lang w:eastAsia="ru-RU"/>
        </w:rPr>
        <w:t>скользом</w:t>
      </w:r>
      <w:proofErr w:type="spellEnd"/>
      <w:r w:rsidRPr="00BE29D4">
        <w:rPr>
          <w:rFonts w:eastAsia="Times New Roman"/>
          <w:color w:val="000000"/>
          <w:lang w:eastAsia="ru-RU"/>
        </w:rPr>
        <w:t>.</w:t>
      </w:r>
      <w:r w:rsidRPr="00BE29D4">
        <w:rPr>
          <w:rFonts w:eastAsia="Times New Roman"/>
          <w:color w:val="000000"/>
          <w:lang w:eastAsia="ru-RU"/>
        </w:rPr>
        <w:br/>
        <w:t>Словно бы коснулась дна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Н</w:t>
      </w:r>
      <w:proofErr w:type="gramEnd"/>
      <w:r w:rsidRPr="00BE29D4">
        <w:rPr>
          <w:rFonts w:eastAsia="Times New Roman"/>
          <w:color w:val="000000"/>
          <w:lang w:eastAsia="ru-RU"/>
        </w:rPr>
        <w:t>а витрине сохнут розы.</w:t>
      </w:r>
      <w:r w:rsidRPr="00BE29D4">
        <w:rPr>
          <w:rFonts w:eastAsia="Times New Roman"/>
          <w:color w:val="000000"/>
          <w:lang w:eastAsia="ru-RU"/>
        </w:rPr>
        <w:br/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Пёстрых вывесок сумбур,</w:t>
      </w:r>
      <w:r w:rsidRPr="00BE29D4">
        <w:rPr>
          <w:rFonts w:eastAsia="Times New Roman"/>
          <w:color w:val="000000"/>
          <w:lang w:eastAsia="ru-RU"/>
        </w:rPr>
        <w:br/>
        <w:t>И машин столпотворенье.</w:t>
      </w:r>
      <w:r w:rsidRPr="00BE29D4">
        <w:rPr>
          <w:rFonts w:eastAsia="Times New Roman"/>
          <w:color w:val="000000"/>
          <w:lang w:eastAsia="ru-RU"/>
        </w:rPr>
        <w:br/>
        <w:t>Нищий ждёт</w:t>
      </w:r>
      <w:proofErr w:type="gramStart"/>
      <w:r w:rsidRPr="00BE29D4">
        <w:rPr>
          <w:rFonts w:eastAsia="Times New Roman"/>
          <w:color w:val="000000"/>
          <w:lang w:eastAsia="ru-RU"/>
        </w:rPr>
        <w:t>… Ц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ветёт </w:t>
      </w:r>
      <w:proofErr w:type="spellStart"/>
      <w:r w:rsidRPr="00BE29D4">
        <w:rPr>
          <w:rFonts w:eastAsia="Times New Roman"/>
          <w:color w:val="000000"/>
          <w:lang w:eastAsia="ru-RU"/>
        </w:rPr>
        <w:t>гламур</w:t>
      </w:r>
      <w:proofErr w:type="spellEnd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Муравейника кипенье…</w:t>
      </w:r>
      <w:r w:rsidRPr="00BE29D4">
        <w:rPr>
          <w:rFonts w:eastAsia="Times New Roman"/>
          <w:color w:val="000000"/>
          <w:lang w:eastAsia="ru-RU"/>
        </w:rPr>
        <w:br/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Деловые в пиджаках</w:t>
      </w:r>
      <w:proofErr w:type="gramStart"/>
      <w:r w:rsidRPr="00BE29D4">
        <w:rPr>
          <w:rFonts w:eastAsia="Times New Roman"/>
          <w:color w:val="000000"/>
          <w:lang w:eastAsia="ru-RU"/>
        </w:rPr>
        <w:br/>
        <w:t>Т</w:t>
      </w:r>
      <w:proofErr w:type="gramEnd"/>
      <w:r w:rsidRPr="00BE29D4">
        <w:rPr>
          <w:rFonts w:eastAsia="Times New Roman"/>
          <w:color w:val="000000"/>
          <w:lang w:eastAsia="ru-RU"/>
        </w:rPr>
        <w:t>ак спешат – гляди, затопчут.</w:t>
      </w:r>
      <w:r w:rsidRPr="00BE29D4">
        <w:rPr>
          <w:rFonts w:eastAsia="Times New Roman"/>
          <w:color w:val="000000"/>
          <w:lang w:eastAsia="ru-RU"/>
        </w:rPr>
        <w:br/>
        <w:t xml:space="preserve">Дамы проплывают – </w:t>
      </w:r>
      <w:proofErr w:type="gramStart"/>
      <w:r w:rsidRPr="00BE29D4">
        <w:rPr>
          <w:rFonts w:eastAsia="Times New Roman"/>
          <w:color w:val="000000"/>
          <w:lang w:eastAsia="ru-RU"/>
        </w:rPr>
        <w:t>ах</w:t>
      </w:r>
      <w:proofErr w:type="gramEnd"/>
      <w:r w:rsidRPr="00BE29D4">
        <w:rPr>
          <w:rFonts w:eastAsia="Times New Roman"/>
          <w:color w:val="000000"/>
          <w:lang w:eastAsia="ru-RU"/>
        </w:rPr>
        <w:t>.</w:t>
      </w:r>
      <w:r w:rsidRPr="00BE29D4">
        <w:rPr>
          <w:rFonts w:eastAsia="Times New Roman"/>
          <w:color w:val="000000"/>
          <w:lang w:eastAsia="ru-RU"/>
        </w:rPr>
        <w:br/>
        <w:t>Бабки шлёпают в платочках.</w:t>
      </w:r>
      <w:r w:rsidRPr="00BE29D4">
        <w:rPr>
          <w:rFonts w:eastAsia="Times New Roman"/>
          <w:color w:val="000000"/>
          <w:lang w:eastAsia="ru-RU"/>
        </w:rPr>
        <w:br/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Инвалиды, лимита,</w:t>
      </w:r>
      <w:r w:rsidRPr="00BE29D4">
        <w:rPr>
          <w:rFonts w:eastAsia="Times New Roman"/>
          <w:color w:val="000000"/>
          <w:lang w:eastAsia="ru-RU"/>
        </w:rPr>
        <w:br/>
        <w:t>Зазывалы возле лавок.</w:t>
      </w:r>
      <w:r w:rsidRPr="00BE29D4">
        <w:rPr>
          <w:rFonts w:eastAsia="Times New Roman"/>
          <w:color w:val="000000"/>
          <w:lang w:eastAsia="ru-RU"/>
        </w:rPr>
        <w:br/>
        <w:t>Спешка, давка, суета,</w:t>
      </w:r>
      <w:r w:rsidRPr="00BE29D4">
        <w:rPr>
          <w:rFonts w:eastAsia="Times New Roman"/>
          <w:color w:val="000000"/>
          <w:lang w:eastAsia="ru-RU"/>
        </w:rPr>
        <w:br/>
        <w:t>Словно жить осталось мало…</w:t>
      </w:r>
      <w:r w:rsidRPr="00BE29D4">
        <w:rPr>
          <w:rFonts w:eastAsia="Times New Roman"/>
          <w:color w:val="000000"/>
          <w:lang w:eastAsia="ru-RU"/>
        </w:rPr>
        <w:br/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Стройки шум</w:t>
      </w:r>
      <w:proofErr w:type="gramStart"/>
      <w:r w:rsidRPr="00BE29D4">
        <w:rPr>
          <w:rFonts w:eastAsia="Times New Roman"/>
          <w:color w:val="000000"/>
          <w:lang w:eastAsia="ru-RU"/>
        </w:rPr>
        <w:t>… А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 тут – ремонт,</w:t>
      </w:r>
      <w:r w:rsidRPr="00BE29D4">
        <w:rPr>
          <w:rFonts w:eastAsia="Times New Roman"/>
          <w:color w:val="000000"/>
          <w:lang w:eastAsia="ru-RU"/>
        </w:rPr>
        <w:br/>
        <w:t>Стены в сетке-паутине.</w:t>
      </w:r>
      <w:r w:rsidRPr="00BE29D4">
        <w:rPr>
          <w:rFonts w:eastAsia="Times New Roman"/>
          <w:color w:val="000000"/>
          <w:lang w:eastAsia="ru-RU"/>
        </w:rPr>
        <w:br/>
        <w:t xml:space="preserve">Рёв машин. Какой-то </w:t>
      </w:r>
      <w:proofErr w:type="spellStart"/>
      <w:r w:rsidRPr="00BE29D4">
        <w:rPr>
          <w:rFonts w:eastAsia="Times New Roman"/>
          <w:color w:val="000000"/>
          <w:lang w:eastAsia="ru-RU"/>
        </w:rPr>
        <w:t>понт</w:t>
      </w:r>
      <w:proofErr w:type="spellEnd"/>
      <w:proofErr w:type="gramStart"/>
      <w:r w:rsidRPr="00BE29D4">
        <w:rPr>
          <w:rFonts w:eastAsia="Times New Roman"/>
          <w:color w:val="000000"/>
          <w:lang w:eastAsia="ru-RU"/>
        </w:rPr>
        <w:br/>
        <w:t>В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стал на «зебре». </w:t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t xml:space="preserve">               </w:t>
      </w:r>
      <w:r w:rsidRPr="00BE29D4">
        <w:rPr>
          <w:rFonts w:eastAsia="Times New Roman"/>
          <w:color w:val="000000"/>
          <w:lang w:eastAsia="ru-RU"/>
        </w:rPr>
        <w:t>«Вот скотина!» - </w:t>
      </w:r>
      <w:r w:rsidRPr="00BE29D4">
        <w:rPr>
          <w:rFonts w:eastAsia="Times New Roman"/>
          <w:color w:val="000000"/>
          <w:lang w:eastAsia="ru-RU"/>
        </w:rPr>
        <w:br/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lastRenderedPageBreak/>
        <w:t xml:space="preserve">Дед </w:t>
      </w:r>
      <w:proofErr w:type="gramStart"/>
      <w:r w:rsidRPr="00BE29D4">
        <w:rPr>
          <w:rFonts w:eastAsia="Times New Roman"/>
          <w:color w:val="000000"/>
          <w:lang w:eastAsia="ru-RU"/>
        </w:rPr>
        <w:t>вопит</w:t>
      </w:r>
      <w:proofErr w:type="gramEnd"/>
      <w:r w:rsidRPr="00BE29D4">
        <w:rPr>
          <w:rFonts w:eastAsia="Times New Roman"/>
          <w:color w:val="000000"/>
          <w:lang w:eastAsia="ru-RU"/>
        </w:rPr>
        <w:t>. Народ глядит,</w:t>
      </w:r>
      <w:r w:rsidRPr="00BE29D4">
        <w:rPr>
          <w:rFonts w:eastAsia="Times New Roman"/>
          <w:color w:val="000000"/>
          <w:lang w:eastAsia="ru-RU"/>
        </w:rPr>
        <w:br/>
        <w:t>И спешит, собою занят.</w:t>
      </w:r>
      <w:r w:rsidRPr="00BE29D4">
        <w:rPr>
          <w:rFonts w:eastAsia="Times New Roman"/>
          <w:color w:val="000000"/>
          <w:lang w:eastAsia="ru-RU"/>
        </w:rPr>
        <w:br/>
        <w:t>Сам себе уж дед ворчит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А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 витрины блеском манят…</w:t>
      </w:r>
      <w:r w:rsidRPr="00BE29D4">
        <w:rPr>
          <w:rFonts w:eastAsia="Times New Roman"/>
          <w:color w:val="000000"/>
          <w:lang w:eastAsia="ru-RU"/>
        </w:rPr>
        <w:br/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Вот монашенка спешит,</w:t>
      </w:r>
      <w:r w:rsidRPr="00BE29D4">
        <w:rPr>
          <w:rFonts w:eastAsia="Times New Roman"/>
          <w:color w:val="000000"/>
          <w:lang w:eastAsia="ru-RU"/>
        </w:rPr>
        <w:br/>
        <w:t>Рукавом взмахнув, как птица.</w:t>
      </w:r>
      <w:r w:rsidRPr="00BE29D4">
        <w:rPr>
          <w:rFonts w:eastAsia="Times New Roman"/>
          <w:color w:val="000000"/>
          <w:lang w:eastAsia="ru-RU"/>
        </w:rPr>
        <w:br/>
        <w:t>…Так молитва для души – </w:t>
      </w:r>
      <w:r w:rsidRPr="00BE29D4">
        <w:rPr>
          <w:rFonts w:eastAsia="Times New Roman"/>
          <w:color w:val="000000"/>
          <w:lang w:eastAsia="ru-RU"/>
        </w:rPr>
        <w:br/>
        <w:t>Растревожит и промчится…</w:t>
      </w:r>
      <w:r w:rsidRPr="00BE29D4">
        <w:rPr>
          <w:rFonts w:eastAsia="Times New Roman"/>
          <w:color w:val="000000"/>
          <w:lang w:eastAsia="ru-RU"/>
        </w:rPr>
        <w:br/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Перед входом в банк – швейцар.</w:t>
      </w:r>
      <w:r w:rsidRPr="00BE29D4">
        <w:rPr>
          <w:rFonts w:eastAsia="Times New Roman"/>
          <w:color w:val="000000"/>
          <w:lang w:eastAsia="ru-RU"/>
        </w:rPr>
        <w:br/>
        <w:t>Толстый кот с надменным взглядом.</w:t>
      </w:r>
      <w:r w:rsidRPr="00BE29D4">
        <w:rPr>
          <w:rFonts w:eastAsia="Times New Roman"/>
          <w:color w:val="000000"/>
          <w:lang w:eastAsia="ru-RU"/>
        </w:rPr>
        <w:br/>
        <w:t>Душит жир, в мундире – жар.</w:t>
      </w:r>
      <w:r w:rsidRPr="00BE29D4">
        <w:rPr>
          <w:rFonts w:eastAsia="Times New Roman"/>
          <w:color w:val="000000"/>
          <w:lang w:eastAsia="ru-RU"/>
        </w:rPr>
        <w:br/>
        <w:t>Он мечтает о прохладе.</w:t>
      </w:r>
      <w:r w:rsidRPr="00BE29D4">
        <w:rPr>
          <w:rFonts w:eastAsia="Times New Roman"/>
          <w:color w:val="000000"/>
          <w:lang w:eastAsia="ru-RU"/>
        </w:rPr>
        <w:br/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Грустно, жарко и легко:</w:t>
      </w:r>
      <w:r w:rsidRPr="00BE29D4">
        <w:rPr>
          <w:rFonts w:eastAsia="Times New Roman"/>
          <w:color w:val="000000"/>
          <w:lang w:eastAsia="ru-RU"/>
        </w:rPr>
        <w:br/>
        <w:t>Здесь меня никто не знает.</w:t>
      </w:r>
      <w:r w:rsidRPr="00BE29D4">
        <w:rPr>
          <w:rFonts w:eastAsia="Times New Roman"/>
          <w:color w:val="000000"/>
          <w:lang w:eastAsia="ru-RU"/>
        </w:rPr>
        <w:br/>
        <w:t>Тот, кто любит – далеко.</w:t>
      </w:r>
      <w:r w:rsidRPr="00BE29D4">
        <w:rPr>
          <w:rFonts w:eastAsia="Times New Roman"/>
          <w:color w:val="000000"/>
          <w:lang w:eastAsia="ru-RU"/>
        </w:rPr>
        <w:br/>
        <w:t>Он делами плотно занят.</w:t>
      </w:r>
      <w:r w:rsidRPr="00BE29D4">
        <w:rPr>
          <w:rFonts w:eastAsia="Times New Roman"/>
          <w:color w:val="000000"/>
          <w:lang w:eastAsia="ru-RU"/>
        </w:rPr>
        <w:br/>
      </w:r>
    </w:p>
    <w:p w:rsidR="00D97533" w:rsidRPr="00BE29D4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Ухожу, бреду назад,</w:t>
      </w:r>
      <w:r w:rsidRPr="00BE29D4">
        <w:rPr>
          <w:rFonts w:eastAsia="Times New Roman"/>
          <w:color w:val="000000"/>
          <w:lang w:eastAsia="ru-RU"/>
        </w:rPr>
        <w:br/>
        <w:t>Вдоль и поперёк движенья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И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 ловлю в витринах взгляд</w:t>
      </w:r>
      <w:r w:rsidRPr="00BE29D4">
        <w:rPr>
          <w:rFonts w:eastAsia="Times New Roman"/>
          <w:color w:val="000000"/>
          <w:lang w:eastAsia="ru-RU"/>
        </w:rPr>
        <w:br/>
        <w:t>Своего же отраженья…</w:t>
      </w: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D97533" w:rsidRPr="00D451BD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 w:rsidRPr="00D451BD"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Папка из архива</w:t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Проснувшись, улица сияла,</w:t>
      </w:r>
      <w:r w:rsidRPr="00BE29D4">
        <w:rPr>
          <w:rFonts w:eastAsia="Times New Roman"/>
          <w:color w:val="000000"/>
          <w:lang w:eastAsia="ru-RU"/>
        </w:rPr>
        <w:br/>
        <w:t>Слепила стёклами машин,</w:t>
      </w:r>
      <w:r w:rsidRPr="00BE29D4">
        <w:rPr>
          <w:rFonts w:eastAsia="Times New Roman"/>
          <w:color w:val="000000"/>
          <w:lang w:eastAsia="ru-RU"/>
        </w:rPr>
        <w:br/>
        <w:t>Зевак витрина зазывала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А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 на обочине один</w:t>
      </w:r>
      <w:r w:rsidRPr="00BE29D4">
        <w:rPr>
          <w:rFonts w:eastAsia="Times New Roman"/>
          <w:color w:val="000000"/>
          <w:lang w:eastAsia="ru-RU"/>
        </w:rPr>
        <w:br/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Стоял немолодой мужчина,</w:t>
      </w:r>
      <w:r w:rsidRPr="00BE29D4">
        <w:rPr>
          <w:rFonts w:eastAsia="Times New Roman"/>
          <w:color w:val="000000"/>
          <w:lang w:eastAsia="ru-RU"/>
        </w:rPr>
        <w:br/>
        <w:t>В себя, как в омут, погружен.</w:t>
      </w:r>
      <w:r w:rsidRPr="00BE29D4">
        <w:rPr>
          <w:rFonts w:eastAsia="Times New Roman"/>
          <w:color w:val="000000"/>
          <w:lang w:eastAsia="ru-RU"/>
        </w:rPr>
        <w:br/>
        <w:t>Уйти в себя была причина.</w:t>
      </w:r>
      <w:r w:rsidRPr="00BE29D4">
        <w:rPr>
          <w:rFonts w:eastAsia="Times New Roman"/>
          <w:color w:val="000000"/>
          <w:lang w:eastAsia="ru-RU"/>
        </w:rPr>
        <w:br/>
        <w:t>Архивный зал покинул он.</w:t>
      </w:r>
      <w:r w:rsidRPr="00BE29D4">
        <w:rPr>
          <w:rFonts w:eastAsia="Times New Roman"/>
          <w:color w:val="000000"/>
          <w:lang w:eastAsia="ru-RU"/>
        </w:rPr>
        <w:br/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Он вспоминал - вручили папку.</w:t>
      </w:r>
      <w:r w:rsidRPr="00BE29D4">
        <w:rPr>
          <w:rFonts w:eastAsia="Times New Roman"/>
          <w:color w:val="000000"/>
          <w:lang w:eastAsia="ru-RU"/>
        </w:rPr>
        <w:br/>
        <w:t>Допросы, справки, протокол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Т</w:t>
      </w:r>
      <w:proofErr w:type="gramEnd"/>
      <w:r w:rsidRPr="00BE29D4">
        <w:rPr>
          <w:rFonts w:eastAsia="Times New Roman"/>
          <w:color w:val="000000"/>
          <w:lang w:eastAsia="ru-RU"/>
        </w:rPr>
        <w:t>ам дед его походкой шаткой,</w:t>
      </w:r>
      <w:r w:rsidRPr="00BE29D4">
        <w:rPr>
          <w:rFonts w:eastAsia="Times New Roman"/>
          <w:color w:val="000000"/>
          <w:lang w:eastAsia="ru-RU"/>
        </w:rPr>
        <w:br/>
        <w:t>Никем не видимый, пришёл.</w:t>
      </w:r>
      <w:r w:rsidRPr="00BE29D4">
        <w:rPr>
          <w:rFonts w:eastAsia="Times New Roman"/>
          <w:color w:val="000000"/>
          <w:lang w:eastAsia="ru-RU"/>
        </w:rPr>
        <w:br/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И рассказал, для всех неслышно,</w:t>
      </w:r>
      <w:r w:rsidRPr="00BE29D4">
        <w:rPr>
          <w:rFonts w:eastAsia="Times New Roman"/>
          <w:color w:val="000000"/>
          <w:lang w:eastAsia="ru-RU"/>
        </w:rPr>
        <w:br/>
        <w:t>Как жизнь тюремная текла.</w:t>
      </w:r>
      <w:r w:rsidRPr="00BE29D4">
        <w:rPr>
          <w:rFonts w:eastAsia="Times New Roman"/>
          <w:color w:val="000000"/>
          <w:lang w:eastAsia="ru-RU"/>
        </w:rPr>
        <w:br/>
        <w:t>И как по обвиненью вышло –</w:t>
      </w:r>
      <w:r w:rsidRPr="00BE29D4">
        <w:rPr>
          <w:rFonts w:eastAsia="Times New Roman"/>
          <w:color w:val="000000"/>
          <w:lang w:eastAsia="ru-RU"/>
        </w:rPr>
        <w:br/>
        <w:t xml:space="preserve">Он </w:t>
      </w:r>
      <w:proofErr w:type="gramStart"/>
      <w:r w:rsidRPr="00BE29D4">
        <w:rPr>
          <w:rFonts w:eastAsia="Times New Roman"/>
          <w:color w:val="000000"/>
          <w:lang w:eastAsia="ru-RU"/>
        </w:rPr>
        <w:t>контра</w:t>
      </w:r>
      <w:proofErr w:type="gramEnd"/>
      <w:r w:rsidRPr="00BE29D4">
        <w:rPr>
          <w:rFonts w:eastAsia="Times New Roman"/>
          <w:color w:val="000000"/>
          <w:lang w:eastAsia="ru-RU"/>
        </w:rPr>
        <w:t>, враг, и все дела…</w:t>
      </w:r>
      <w:r w:rsidRPr="00BE29D4">
        <w:rPr>
          <w:rFonts w:eastAsia="Times New Roman"/>
          <w:color w:val="000000"/>
          <w:lang w:eastAsia="ru-RU"/>
        </w:rPr>
        <w:br/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Он объяснял, что невиновен.</w:t>
      </w:r>
      <w:r w:rsidRPr="00BE29D4">
        <w:rPr>
          <w:rFonts w:eastAsia="Times New Roman"/>
          <w:color w:val="000000"/>
          <w:lang w:eastAsia="ru-RU"/>
        </w:rPr>
        <w:br/>
        <w:t>Но глух и жуток был допрос.</w:t>
      </w:r>
      <w:r w:rsidRPr="00BE29D4">
        <w:rPr>
          <w:rFonts w:eastAsia="Times New Roman"/>
          <w:color w:val="000000"/>
          <w:lang w:eastAsia="ru-RU"/>
        </w:rPr>
        <w:br/>
        <w:t xml:space="preserve">Ломали душу </w:t>
      </w:r>
      <w:proofErr w:type="gramStart"/>
      <w:r w:rsidRPr="00BE29D4">
        <w:rPr>
          <w:rFonts w:eastAsia="Times New Roman"/>
          <w:color w:val="000000"/>
          <w:lang w:eastAsia="ru-RU"/>
        </w:rPr>
        <w:t>аж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 до стона.</w:t>
      </w:r>
      <w:r w:rsidRPr="00BE29D4">
        <w:rPr>
          <w:rFonts w:eastAsia="Times New Roman"/>
          <w:color w:val="000000"/>
          <w:lang w:eastAsia="ru-RU"/>
        </w:rPr>
        <w:br/>
        <w:t>Вопрос – что гвоздь</w:t>
      </w:r>
      <w:proofErr w:type="gramStart"/>
      <w:r w:rsidRPr="00BE29D4">
        <w:rPr>
          <w:rFonts w:eastAsia="Times New Roman"/>
          <w:color w:val="000000"/>
          <w:lang w:eastAsia="ru-RU"/>
        </w:rPr>
        <w:t>… Е</w:t>
      </w:r>
      <w:proofErr w:type="gramEnd"/>
      <w:r w:rsidRPr="00BE29D4">
        <w:rPr>
          <w:rFonts w:eastAsia="Times New Roman"/>
          <w:color w:val="000000"/>
          <w:lang w:eastAsia="ru-RU"/>
        </w:rPr>
        <w:t>щё вопрос…</w:t>
      </w:r>
      <w:r w:rsidRPr="00BE29D4">
        <w:rPr>
          <w:rFonts w:eastAsia="Times New Roman"/>
          <w:color w:val="000000"/>
          <w:lang w:eastAsia="ru-RU"/>
        </w:rPr>
        <w:br/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Нелепо, дико обвиняли,</w:t>
      </w:r>
      <w:r w:rsidRPr="00BE29D4">
        <w:rPr>
          <w:rFonts w:eastAsia="Times New Roman"/>
          <w:color w:val="000000"/>
          <w:lang w:eastAsia="ru-RU"/>
        </w:rPr>
        <w:br/>
        <w:t>Не слыша, что он говорил.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lastRenderedPageBreak/>
        <w:t>Как будто роботы из стали</w:t>
      </w:r>
      <w:r w:rsidRPr="00BE29D4">
        <w:rPr>
          <w:rFonts w:eastAsia="Times New Roman"/>
          <w:color w:val="000000"/>
          <w:lang w:eastAsia="ru-RU"/>
        </w:rPr>
        <w:br/>
        <w:t>Его терзали что есть сил…</w:t>
      </w:r>
      <w:r w:rsidRPr="00BE29D4">
        <w:rPr>
          <w:rFonts w:eastAsia="Times New Roman"/>
          <w:color w:val="000000"/>
          <w:lang w:eastAsia="ru-RU"/>
        </w:rPr>
        <w:br/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Вот новый протокол подписан.</w:t>
      </w:r>
      <w:r w:rsidRPr="00BE29D4">
        <w:rPr>
          <w:rFonts w:eastAsia="Times New Roman"/>
          <w:color w:val="000000"/>
          <w:lang w:eastAsia="ru-RU"/>
        </w:rPr>
        <w:br/>
        <w:t>Он снова им: не признаю!</w:t>
      </w:r>
      <w:r w:rsidRPr="00BE29D4">
        <w:rPr>
          <w:rFonts w:eastAsia="Times New Roman"/>
          <w:color w:val="000000"/>
          <w:lang w:eastAsia="ru-RU"/>
        </w:rPr>
        <w:br/>
        <w:t>И кружат, тупо кружат мысли:</w:t>
      </w:r>
      <w:r w:rsidRPr="00BE29D4">
        <w:rPr>
          <w:rFonts w:eastAsia="Times New Roman"/>
          <w:color w:val="000000"/>
          <w:lang w:eastAsia="ru-RU"/>
        </w:rPr>
        <w:br/>
        <w:t>Нагромождая, дело шьют.</w:t>
      </w:r>
      <w:r w:rsidRPr="00BE29D4">
        <w:rPr>
          <w:rFonts w:eastAsia="Times New Roman"/>
          <w:color w:val="000000"/>
          <w:lang w:eastAsia="ru-RU"/>
        </w:rPr>
        <w:br/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Увидит ли жену и деток?</w:t>
      </w:r>
      <w:r w:rsidRPr="00BE29D4">
        <w:rPr>
          <w:rFonts w:eastAsia="Times New Roman"/>
          <w:color w:val="000000"/>
          <w:lang w:eastAsia="ru-RU"/>
        </w:rPr>
        <w:br/>
        <w:t>Отпустит страшная тюрьма?</w:t>
      </w:r>
      <w:r w:rsidRPr="00BE29D4">
        <w:rPr>
          <w:rFonts w:eastAsia="Times New Roman"/>
          <w:color w:val="000000"/>
          <w:lang w:eastAsia="ru-RU"/>
        </w:rPr>
        <w:br/>
        <w:t>Он замурован, запе</w:t>
      </w:r>
      <w:proofErr w:type="gramStart"/>
      <w:r w:rsidRPr="00BE29D4">
        <w:rPr>
          <w:rFonts w:eastAsia="Times New Roman"/>
          <w:color w:val="000000"/>
          <w:lang w:eastAsia="ru-RU"/>
        </w:rPr>
        <w:t>рт в кл</w:t>
      </w:r>
      <w:proofErr w:type="gramEnd"/>
      <w:r w:rsidRPr="00BE29D4">
        <w:rPr>
          <w:rFonts w:eastAsia="Times New Roman"/>
          <w:color w:val="000000"/>
          <w:lang w:eastAsia="ru-RU"/>
        </w:rPr>
        <w:t>етке,</w:t>
      </w:r>
      <w:r w:rsidRPr="00BE29D4">
        <w:rPr>
          <w:rFonts w:eastAsia="Times New Roman"/>
          <w:color w:val="000000"/>
          <w:lang w:eastAsia="ru-RU"/>
        </w:rPr>
        <w:br/>
        <w:t>И впереди глухая тьма…</w:t>
      </w:r>
      <w:r w:rsidRPr="00BE29D4">
        <w:rPr>
          <w:rFonts w:eastAsia="Times New Roman"/>
          <w:color w:val="000000"/>
          <w:lang w:eastAsia="ru-RU"/>
        </w:rPr>
        <w:br/>
      </w:r>
    </w:p>
    <w:p w:rsidR="00D97533" w:rsidRPr="00BE29D4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…В глаза он посмотрел и молвил:</w:t>
      </w:r>
      <w:r w:rsidRPr="00BE29D4">
        <w:rPr>
          <w:rFonts w:eastAsia="Times New Roman"/>
          <w:color w:val="000000"/>
          <w:lang w:eastAsia="ru-RU"/>
        </w:rPr>
        <w:br/>
        <w:t>«Попал, как рыба на крючок.</w:t>
      </w:r>
      <w:r w:rsidRPr="00BE29D4">
        <w:rPr>
          <w:rFonts w:eastAsia="Times New Roman"/>
          <w:color w:val="000000"/>
          <w:lang w:eastAsia="ru-RU"/>
        </w:rPr>
        <w:br/>
        <w:t>Ты молодец, что деда вспомнил.</w:t>
      </w:r>
      <w:r w:rsidRPr="00BE29D4">
        <w:rPr>
          <w:rFonts w:eastAsia="Times New Roman"/>
          <w:color w:val="000000"/>
          <w:lang w:eastAsia="ru-RU"/>
        </w:rPr>
        <w:br/>
        <w:t>Ты разберись во всём, внучок…».</w:t>
      </w: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D97533" w:rsidRPr="00E51402" w:rsidRDefault="00D97533" w:rsidP="00D97533">
      <w:pPr>
        <w:shd w:val="clear" w:color="auto" w:fill="FFFFFF"/>
        <w:spacing w:before="225" w:after="75" w:line="320" w:lineRule="atLeast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Страницы дела кровью пахнут...</w:t>
      </w:r>
      <w:r w:rsidRPr="00BE29D4">
        <w:rPr>
          <w:rFonts w:eastAsia="Times New Roman"/>
          <w:color w:val="000000"/>
          <w:lang w:eastAsia="ru-RU"/>
        </w:rPr>
        <w:br/>
        <w:t>Тоской и болью, без конца...</w:t>
      </w:r>
      <w:r w:rsidRPr="00BE29D4">
        <w:rPr>
          <w:rFonts w:eastAsia="Times New Roman"/>
          <w:color w:val="000000"/>
          <w:lang w:eastAsia="ru-RU"/>
        </w:rPr>
        <w:br/>
        <w:t>Казалось - имя будет прахом,</w:t>
      </w:r>
      <w:r w:rsidRPr="00BE29D4">
        <w:rPr>
          <w:rFonts w:eastAsia="Times New Roman"/>
          <w:color w:val="000000"/>
          <w:lang w:eastAsia="ru-RU"/>
        </w:rPr>
        <w:br/>
        <w:t>Ни памяти, и ни лица...</w:t>
      </w:r>
      <w:r w:rsidRPr="00BE29D4">
        <w:rPr>
          <w:rFonts w:eastAsia="Times New Roman"/>
          <w:color w:val="000000"/>
          <w:lang w:eastAsia="ru-RU"/>
        </w:rPr>
        <w:br/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Но со страниц, сквозь дебри строчек,</w:t>
      </w:r>
      <w:r w:rsidRPr="00BE29D4">
        <w:rPr>
          <w:rFonts w:eastAsia="Times New Roman"/>
          <w:color w:val="000000"/>
          <w:lang w:eastAsia="ru-RU"/>
        </w:rPr>
        <w:br/>
        <w:t>Кричит он мне: не виноват!</w:t>
      </w:r>
      <w:r w:rsidRPr="00BE29D4">
        <w:rPr>
          <w:rFonts w:eastAsia="Times New Roman"/>
          <w:color w:val="000000"/>
          <w:lang w:eastAsia="ru-RU"/>
        </w:rPr>
        <w:br/>
        <w:t>Бумажный серенький клочочек</w:t>
      </w:r>
      <w:proofErr w:type="gramStart"/>
      <w:r w:rsidRPr="00BE29D4">
        <w:rPr>
          <w:rFonts w:eastAsia="Times New Roman"/>
          <w:color w:val="000000"/>
          <w:lang w:eastAsia="ru-RU"/>
        </w:rPr>
        <w:br/>
        <w:t>П</w:t>
      </w:r>
      <w:proofErr w:type="gramEnd"/>
      <w:r w:rsidRPr="00BE29D4">
        <w:rPr>
          <w:rFonts w:eastAsia="Times New Roman"/>
          <w:color w:val="000000"/>
          <w:lang w:eastAsia="ru-RU"/>
        </w:rPr>
        <w:t>ронзает сердце, мутит взгляд.</w:t>
      </w:r>
      <w:r w:rsidRPr="00BE29D4">
        <w:rPr>
          <w:rFonts w:eastAsia="Times New Roman"/>
          <w:color w:val="000000"/>
          <w:lang w:eastAsia="ru-RU"/>
        </w:rPr>
        <w:br/>
      </w:r>
    </w:p>
    <w:p w:rsidR="00D97533" w:rsidRPr="00BE29D4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Расстрелян... Осень золотая</w:t>
      </w:r>
      <w:proofErr w:type="gramStart"/>
      <w:r w:rsidRPr="00BE29D4">
        <w:rPr>
          <w:rFonts w:eastAsia="Times New Roman"/>
          <w:color w:val="000000"/>
          <w:lang w:eastAsia="ru-RU"/>
        </w:rPr>
        <w:br/>
        <w:t>Б</w:t>
      </w:r>
      <w:proofErr w:type="gramEnd"/>
      <w:r w:rsidRPr="00BE29D4">
        <w:rPr>
          <w:rFonts w:eastAsia="Times New Roman"/>
          <w:color w:val="000000"/>
          <w:lang w:eastAsia="ru-RU"/>
        </w:rPr>
        <w:t>росает красную листву...</w:t>
      </w:r>
      <w:r w:rsidRPr="00BE29D4">
        <w:rPr>
          <w:rFonts w:eastAsia="Times New Roman"/>
          <w:color w:val="000000"/>
          <w:lang w:eastAsia="ru-RU"/>
        </w:rPr>
        <w:br/>
        <w:t>Я дело прадеда листаю.</w:t>
      </w:r>
      <w:r w:rsidRPr="00BE29D4">
        <w:rPr>
          <w:rFonts w:eastAsia="Times New Roman"/>
          <w:color w:val="000000"/>
          <w:lang w:eastAsia="ru-RU"/>
        </w:rPr>
        <w:br/>
        <w:t>Читаю медленно... Реву...</w:t>
      </w: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kern w:val="36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kern w:val="36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kern w:val="36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kern w:val="36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kern w:val="36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kern w:val="36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kern w:val="36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kern w:val="36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kern w:val="36"/>
          <w:lang w:eastAsia="ru-RU"/>
        </w:rPr>
      </w:pPr>
    </w:p>
    <w:p w:rsidR="00D97533" w:rsidRPr="00E51402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Офицер с молодыми глазами,</w:t>
      </w:r>
      <w:r w:rsidRPr="00BE29D4">
        <w:rPr>
          <w:rFonts w:eastAsia="Times New Roman"/>
          <w:color w:val="000000"/>
          <w:lang w:eastAsia="ru-RU"/>
        </w:rPr>
        <w:br/>
        <w:t>Сутулый священник с котомкой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С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 фотографий, умытых слезами,</w:t>
      </w:r>
      <w:r w:rsidRPr="00BE29D4">
        <w:rPr>
          <w:rFonts w:eastAsia="Times New Roman"/>
          <w:color w:val="000000"/>
          <w:lang w:eastAsia="ru-RU"/>
        </w:rPr>
        <w:br/>
        <w:t>Смотрят на нас, потомков.</w:t>
      </w:r>
      <w:r w:rsidRPr="00BE29D4">
        <w:rPr>
          <w:rFonts w:eastAsia="Times New Roman"/>
          <w:color w:val="000000"/>
          <w:lang w:eastAsia="ru-RU"/>
        </w:rPr>
        <w:br/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Прямая дорога на муки</w:t>
      </w:r>
      <w:r w:rsidRPr="00BE29D4">
        <w:rPr>
          <w:rFonts w:eastAsia="Times New Roman"/>
          <w:color w:val="000000"/>
          <w:lang w:eastAsia="ru-RU"/>
        </w:rPr>
        <w:br/>
        <w:t>Их ждет. Они знают об этом.</w:t>
      </w:r>
      <w:r w:rsidRPr="00BE29D4">
        <w:rPr>
          <w:rFonts w:eastAsia="Times New Roman"/>
          <w:color w:val="000000"/>
          <w:lang w:eastAsia="ru-RU"/>
        </w:rPr>
        <w:br/>
        <w:t>Но слишком беспечны их внуки, -</w:t>
      </w:r>
      <w:r w:rsidRPr="00BE29D4">
        <w:rPr>
          <w:rFonts w:eastAsia="Times New Roman"/>
          <w:color w:val="000000"/>
          <w:lang w:eastAsia="ru-RU"/>
        </w:rPr>
        <w:br/>
        <w:t xml:space="preserve">Такого предчувствия </w:t>
      </w:r>
      <w:proofErr w:type="gramStart"/>
      <w:r w:rsidRPr="00BE29D4">
        <w:rPr>
          <w:rFonts w:eastAsia="Times New Roman"/>
          <w:color w:val="000000"/>
          <w:lang w:eastAsia="ru-RU"/>
        </w:rPr>
        <w:t>нету</w:t>
      </w:r>
      <w:proofErr w:type="gramEnd"/>
      <w:r w:rsidRPr="00BE29D4">
        <w:rPr>
          <w:rFonts w:eastAsia="Times New Roman"/>
          <w:color w:val="000000"/>
          <w:lang w:eastAsia="ru-RU"/>
        </w:rPr>
        <w:t>.</w:t>
      </w:r>
      <w:r w:rsidRPr="00BE29D4">
        <w:rPr>
          <w:rFonts w:eastAsia="Times New Roman"/>
          <w:color w:val="000000"/>
          <w:lang w:eastAsia="ru-RU"/>
        </w:rPr>
        <w:br/>
      </w:r>
    </w:p>
    <w:p w:rsidR="00D97533" w:rsidRPr="00BE29D4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А путь, как всегда, неизменен –</w:t>
      </w:r>
      <w:r w:rsidRPr="00BE29D4">
        <w:rPr>
          <w:rFonts w:eastAsia="Times New Roman"/>
          <w:color w:val="000000"/>
          <w:lang w:eastAsia="ru-RU"/>
        </w:rPr>
        <w:br/>
        <w:t>За дух мы заплатим кровью,</w:t>
      </w:r>
      <w:r w:rsidRPr="00BE29D4">
        <w:rPr>
          <w:rFonts w:eastAsia="Times New Roman"/>
          <w:color w:val="000000"/>
          <w:lang w:eastAsia="ru-RU"/>
        </w:rPr>
        <w:br/>
        <w:t>И выступят предки из тени,</w:t>
      </w:r>
      <w:r w:rsidRPr="00BE29D4">
        <w:rPr>
          <w:rFonts w:eastAsia="Times New Roman"/>
          <w:color w:val="000000"/>
          <w:lang w:eastAsia="ru-RU"/>
        </w:rPr>
        <w:br/>
        <w:t>Сияя нездешней любовью.</w:t>
      </w:r>
    </w:p>
    <w:p w:rsidR="00D97533" w:rsidRPr="00BE29D4" w:rsidRDefault="00D97533" w:rsidP="00D97533">
      <w:pPr>
        <w:shd w:val="clear" w:color="auto" w:fill="FFFFFF"/>
        <w:spacing w:line="240" w:lineRule="auto"/>
        <w:ind w:firstLine="0"/>
        <w:jc w:val="left"/>
        <w:rPr>
          <w:rFonts w:eastAsia="Times New Roman"/>
          <w:color w:val="000000"/>
          <w:lang w:eastAsia="ru-RU"/>
        </w:rPr>
      </w:pP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b/>
          <w:i/>
          <w:color w:val="000000"/>
          <w:sz w:val="28"/>
          <w:szCs w:val="28"/>
          <w:lang w:eastAsia="ru-RU"/>
        </w:rPr>
      </w:pP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b/>
          <w:i/>
          <w:color w:val="000000"/>
          <w:sz w:val="28"/>
          <w:szCs w:val="28"/>
          <w:lang w:eastAsia="ru-RU"/>
        </w:rPr>
      </w:pP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b/>
          <w:i/>
          <w:color w:val="000000"/>
          <w:sz w:val="28"/>
          <w:szCs w:val="28"/>
          <w:lang w:eastAsia="ru-RU"/>
        </w:rPr>
      </w:pP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b/>
          <w:i/>
          <w:color w:val="000000"/>
          <w:sz w:val="28"/>
          <w:szCs w:val="28"/>
          <w:lang w:eastAsia="ru-RU"/>
        </w:rPr>
      </w:pP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b/>
          <w:i/>
          <w:color w:val="000000"/>
          <w:sz w:val="28"/>
          <w:szCs w:val="28"/>
          <w:lang w:eastAsia="ru-RU"/>
        </w:rPr>
      </w:pP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b/>
          <w:i/>
          <w:color w:val="000000"/>
          <w:sz w:val="28"/>
          <w:szCs w:val="28"/>
          <w:lang w:eastAsia="ru-RU"/>
        </w:rPr>
      </w:pP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b/>
          <w:i/>
          <w:color w:val="000000"/>
          <w:sz w:val="28"/>
          <w:szCs w:val="28"/>
          <w:lang w:eastAsia="ru-RU"/>
        </w:rPr>
      </w:pP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b/>
          <w:i/>
          <w:color w:val="000000"/>
          <w:sz w:val="28"/>
          <w:szCs w:val="28"/>
          <w:lang w:eastAsia="ru-RU"/>
        </w:rPr>
      </w:pP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b/>
          <w:i/>
          <w:color w:val="000000"/>
          <w:sz w:val="28"/>
          <w:szCs w:val="28"/>
          <w:lang w:eastAsia="ru-RU"/>
        </w:rPr>
      </w:pP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b/>
          <w:i/>
          <w:color w:val="000000"/>
          <w:sz w:val="28"/>
          <w:szCs w:val="28"/>
          <w:lang w:eastAsia="ru-RU"/>
        </w:rPr>
      </w:pP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b/>
          <w:i/>
          <w:color w:val="000000"/>
          <w:sz w:val="28"/>
          <w:szCs w:val="28"/>
          <w:lang w:eastAsia="ru-RU"/>
        </w:rPr>
      </w:pP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E51402">
        <w:rPr>
          <w:rFonts w:eastAsia="Times New Roman"/>
          <w:b/>
          <w:i/>
          <w:color w:val="000000"/>
          <w:sz w:val="28"/>
          <w:szCs w:val="28"/>
          <w:lang w:eastAsia="ru-RU"/>
        </w:rPr>
        <w:lastRenderedPageBreak/>
        <w:t>П</w:t>
      </w:r>
      <w:r>
        <w:rPr>
          <w:rFonts w:eastAsia="Times New Roman"/>
          <w:b/>
          <w:i/>
          <w:color w:val="000000"/>
          <w:sz w:val="28"/>
          <w:szCs w:val="28"/>
          <w:lang w:eastAsia="ru-RU"/>
        </w:rPr>
        <w:t>оэт</w:t>
      </w:r>
      <w:r w:rsidRPr="00E51402">
        <w:rPr>
          <w:rFonts w:eastAsia="Times New Roman"/>
          <w:b/>
          <w:i/>
          <w:color w:val="000000"/>
          <w:sz w:val="28"/>
          <w:szCs w:val="28"/>
          <w:lang w:eastAsia="ru-RU"/>
        </w:rPr>
        <w:t>  - 30-х</w:t>
      </w:r>
      <w:proofErr w:type="gramStart"/>
      <w:r w:rsidRPr="00E51402">
        <w:rPr>
          <w:rFonts w:eastAsia="Times New Roman"/>
          <w:b/>
          <w:i/>
          <w:color w:val="000000"/>
          <w:sz w:val="28"/>
          <w:szCs w:val="28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t>П</w:t>
      </w:r>
      <w:proofErr w:type="gramEnd"/>
      <w:r w:rsidRPr="00BE29D4">
        <w:rPr>
          <w:rFonts w:eastAsia="Times New Roman"/>
          <w:color w:val="000000"/>
          <w:lang w:eastAsia="ru-RU"/>
        </w:rPr>
        <w:t>окуда страх не одолеет,</w:t>
      </w:r>
      <w:r w:rsidRPr="00BE29D4">
        <w:rPr>
          <w:rFonts w:eastAsia="Times New Roman"/>
          <w:color w:val="000000"/>
          <w:lang w:eastAsia="ru-RU"/>
        </w:rPr>
        <w:br/>
        <w:t>Клещей зловещих не сомкнет,</w:t>
      </w:r>
      <w:r w:rsidRPr="00BE29D4">
        <w:rPr>
          <w:rFonts w:eastAsia="Times New Roman"/>
          <w:color w:val="000000"/>
          <w:lang w:eastAsia="ru-RU"/>
        </w:rPr>
        <w:br/>
        <w:t>Сквозь крики, что от часа злее,</w:t>
      </w:r>
      <w:r w:rsidRPr="00BE29D4">
        <w:rPr>
          <w:rFonts w:eastAsia="Times New Roman"/>
          <w:color w:val="000000"/>
          <w:lang w:eastAsia="ru-RU"/>
        </w:rPr>
        <w:br/>
        <w:t>Он о своем поет, поет...</w:t>
      </w:r>
      <w:r w:rsidRPr="00BE29D4">
        <w:rPr>
          <w:rFonts w:eastAsia="Times New Roman"/>
          <w:color w:val="000000"/>
          <w:lang w:eastAsia="ru-RU"/>
        </w:rPr>
        <w:br/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Его облепят сотни гурий,</w:t>
      </w:r>
      <w:r w:rsidRPr="00BE29D4">
        <w:rPr>
          <w:rFonts w:eastAsia="Times New Roman"/>
          <w:color w:val="000000"/>
          <w:lang w:eastAsia="ru-RU"/>
        </w:rPr>
        <w:br/>
        <w:t>Снесет клокочущей волной.</w:t>
      </w:r>
      <w:r w:rsidRPr="00BE29D4">
        <w:rPr>
          <w:rFonts w:eastAsia="Times New Roman"/>
          <w:color w:val="000000"/>
          <w:lang w:eastAsia="ru-RU"/>
        </w:rPr>
        <w:br/>
        <w:t>Он – точка зарожденья бури.</w:t>
      </w:r>
      <w:r w:rsidRPr="00BE29D4">
        <w:rPr>
          <w:rFonts w:eastAsia="Times New Roman"/>
          <w:color w:val="000000"/>
          <w:lang w:eastAsia="ru-RU"/>
        </w:rPr>
        <w:br/>
        <w:t>Стеклянен временный покой.</w:t>
      </w:r>
      <w:r w:rsidRPr="00BE29D4">
        <w:rPr>
          <w:rFonts w:eastAsia="Times New Roman"/>
          <w:color w:val="000000"/>
          <w:lang w:eastAsia="ru-RU"/>
        </w:rPr>
        <w:br/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Беги в распахнутую небыль,</w:t>
      </w:r>
      <w:r w:rsidRPr="00BE29D4">
        <w:rPr>
          <w:rFonts w:eastAsia="Times New Roman"/>
          <w:color w:val="000000"/>
          <w:lang w:eastAsia="ru-RU"/>
        </w:rPr>
        <w:br/>
        <w:t>Пей книг тягучее вино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Ж</w:t>
      </w:r>
      <w:proofErr w:type="gramEnd"/>
      <w:r w:rsidRPr="00BE29D4">
        <w:rPr>
          <w:rFonts w:eastAsia="Times New Roman"/>
          <w:color w:val="000000"/>
          <w:lang w:eastAsia="ru-RU"/>
        </w:rPr>
        <w:t>дет север и седое небо –</w:t>
      </w:r>
      <w:r w:rsidRPr="00BE29D4">
        <w:rPr>
          <w:rFonts w:eastAsia="Times New Roman"/>
          <w:color w:val="000000"/>
          <w:lang w:eastAsia="ru-RU"/>
        </w:rPr>
        <w:br/>
        <w:t>Страны тюремное окно.</w:t>
      </w:r>
      <w:r w:rsidRPr="00BE29D4">
        <w:rPr>
          <w:rFonts w:eastAsia="Times New Roman"/>
          <w:color w:val="000000"/>
          <w:lang w:eastAsia="ru-RU"/>
        </w:rPr>
        <w:br/>
      </w:r>
    </w:p>
    <w:p w:rsidR="00D97533" w:rsidRPr="00BE29D4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Судьбы смертельные уколы</w:t>
      </w:r>
      <w:proofErr w:type="gramStart"/>
      <w:r w:rsidRPr="00BE29D4">
        <w:rPr>
          <w:rFonts w:eastAsia="Times New Roman"/>
          <w:color w:val="000000"/>
          <w:lang w:eastAsia="ru-RU"/>
        </w:rPr>
        <w:br/>
        <w:t>Н</w:t>
      </w:r>
      <w:proofErr w:type="gramEnd"/>
      <w:r w:rsidRPr="00BE29D4">
        <w:rPr>
          <w:rFonts w:eastAsia="Times New Roman"/>
          <w:color w:val="000000"/>
          <w:lang w:eastAsia="ru-RU"/>
        </w:rPr>
        <w:t>е значат, впрочем, ничего.</w:t>
      </w:r>
      <w:r w:rsidRPr="00BE29D4">
        <w:rPr>
          <w:rFonts w:eastAsia="Times New Roman"/>
          <w:color w:val="000000"/>
          <w:lang w:eastAsia="ru-RU"/>
        </w:rPr>
        <w:br/>
        <w:t>Падут стальные частоколы</w:t>
      </w:r>
      <w:proofErr w:type="gramStart"/>
      <w:r w:rsidRPr="00BE29D4">
        <w:rPr>
          <w:rFonts w:eastAsia="Times New Roman"/>
          <w:color w:val="000000"/>
          <w:lang w:eastAsia="ru-RU"/>
        </w:rPr>
        <w:br/>
        <w:t>П</w:t>
      </w:r>
      <w:proofErr w:type="gramEnd"/>
      <w:r w:rsidRPr="00BE29D4">
        <w:rPr>
          <w:rFonts w:eastAsia="Times New Roman"/>
          <w:color w:val="000000"/>
          <w:lang w:eastAsia="ru-RU"/>
        </w:rPr>
        <w:t>ред... беззащитностью его.</w:t>
      </w:r>
    </w:p>
    <w:p w:rsidR="00D97533" w:rsidRPr="00BE29D4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B60BB3" w:rsidRDefault="00B60BB3" w:rsidP="00B60BB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B60BB3" w:rsidRDefault="00B60BB3" w:rsidP="00B60BB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B60BB3" w:rsidRDefault="00B60BB3" w:rsidP="00B60BB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B60BB3" w:rsidRDefault="00B60BB3" w:rsidP="00B60BB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B60BB3" w:rsidRPr="00870032" w:rsidRDefault="00B60BB3" w:rsidP="00B60BB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B60BB3" w:rsidRDefault="00B60BB3" w:rsidP="00B60BB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 xml:space="preserve">Дороги есть такие – </w:t>
      </w:r>
      <w:proofErr w:type="gramStart"/>
      <w:r w:rsidRPr="00BE29D4">
        <w:rPr>
          <w:rFonts w:eastAsia="Times New Roman"/>
          <w:color w:val="000000"/>
          <w:lang w:eastAsia="ru-RU"/>
        </w:rPr>
        <w:t>в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 никуда.</w:t>
      </w:r>
      <w:r w:rsidRPr="00BE29D4">
        <w:rPr>
          <w:rFonts w:eastAsia="Times New Roman"/>
          <w:color w:val="000000"/>
          <w:lang w:eastAsia="ru-RU"/>
        </w:rPr>
        <w:br/>
        <w:t>Идёшь, идёшь, </w:t>
      </w:r>
      <w:r w:rsidRPr="00BE29D4">
        <w:rPr>
          <w:rFonts w:eastAsia="Times New Roman"/>
          <w:color w:val="000000"/>
          <w:lang w:eastAsia="ru-RU"/>
        </w:rPr>
        <w:br/>
      </w:r>
      <w:r>
        <w:rPr>
          <w:rFonts w:eastAsia="Times New Roman"/>
          <w:color w:val="000000"/>
          <w:lang w:eastAsia="ru-RU"/>
        </w:rPr>
        <w:t xml:space="preserve">                </w:t>
      </w:r>
      <w:r w:rsidRPr="00BE29D4">
        <w:rPr>
          <w:rFonts w:eastAsia="Times New Roman"/>
          <w:color w:val="000000"/>
          <w:lang w:eastAsia="ru-RU"/>
        </w:rPr>
        <w:t>вдруг – каменная россыпь.</w:t>
      </w:r>
      <w:r w:rsidRPr="00BE29D4">
        <w:rPr>
          <w:rFonts w:eastAsia="Times New Roman"/>
          <w:color w:val="000000"/>
          <w:lang w:eastAsia="ru-RU"/>
        </w:rPr>
        <w:br/>
        <w:t>Зелёных сопок низкая гряда.</w:t>
      </w:r>
      <w:r w:rsidRPr="00BE29D4">
        <w:rPr>
          <w:rFonts w:eastAsia="Times New Roman"/>
          <w:color w:val="000000"/>
          <w:lang w:eastAsia="ru-RU"/>
        </w:rPr>
        <w:br/>
        <w:t>Глушь, тишь</w:t>
      </w:r>
      <w:proofErr w:type="gramStart"/>
      <w:r w:rsidRPr="00BE29D4">
        <w:rPr>
          <w:rFonts w:eastAsia="Times New Roman"/>
          <w:color w:val="000000"/>
          <w:lang w:eastAsia="ru-RU"/>
        </w:rPr>
        <w:t>… С</w:t>
      </w:r>
      <w:proofErr w:type="gramEnd"/>
      <w:r w:rsidRPr="00BE29D4">
        <w:rPr>
          <w:rFonts w:eastAsia="Times New Roman"/>
          <w:color w:val="000000"/>
          <w:lang w:eastAsia="ru-RU"/>
        </w:rPr>
        <w:t>пускаешься с откоса:</w:t>
      </w:r>
      <w:r w:rsidRPr="00BE29D4">
        <w:rPr>
          <w:rFonts w:eastAsia="Times New Roman"/>
          <w:color w:val="000000"/>
          <w:lang w:eastAsia="ru-RU"/>
        </w:rPr>
        <w:br/>
      </w:r>
    </w:p>
    <w:p w:rsidR="00B60BB3" w:rsidRPr="00BE29D4" w:rsidRDefault="00B60BB3" w:rsidP="00B60BB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Оградка кладбища, жестяная звезда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Н</w:t>
      </w:r>
      <w:proofErr w:type="gramEnd"/>
      <w:r w:rsidRPr="00BE29D4">
        <w:rPr>
          <w:rFonts w:eastAsia="Times New Roman"/>
          <w:color w:val="000000"/>
          <w:lang w:eastAsia="ru-RU"/>
        </w:rPr>
        <w:t>а месте дома – рощица сквозная…</w:t>
      </w:r>
      <w:r w:rsidRPr="00BE29D4">
        <w:rPr>
          <w:rFonts w:eastAsia="Times New Roman"/>
          <w:color w:val="000000"/>
          <w:lang w:eastAsia="ru-RU"/>
        </w:rPr>
        <w:br/>
        <w:t>Дороги есть такие – в никуда,</w:t>
      </w:r>
      <w:r w:rsidRPr="00BE29D4">
        <w:rPr>
          <w:rFonts w:eastAsia="Times New Roman"/>
          <w:color w:val="000000"/>
          <w:lang w:eastAsia="ru-RU"/>
        </w:rPr>
        <w:br/>
        <w:t>Но лишь для тех, </w:t>
      </w:r>
      <w:r w:rsidRPr="00BE29D4">
        <w:rPr>
          <w:rFonts w:eastAsia="Times New Roman"/>
          <w:color w:val="000000"/>
          <w:lang w:eastAsia="ru-RU"/>
        </w:rPr>
        <w:br/>
      </w:r>
      <w:r>
        <w:rPr>
          <w:rFonts w:eastAsia="Times New Roman"/>
          <w:color w:val="000000"/>
          <w:lang w:eastAsia="ru-RU"/>
        </w:rPr>
        <w:t xml:space="preserve">                  </w:t>
      </w:r>
      <w:r w:rsidRPr="00BE29D4">
        <w:rPr>
          <w:rFonts w:eastAsia="Times New Roman"/>
          <w:color w:val="000000"/>
          <w:lang w:eastAsia="ru-RU"/>
        </w:rPr>
        <w:t>кто ничего не знает.</w:t>
      </w:r>
    </w:p>
    <w:p w:rsidR="00B60BB3" w:rsidRDefault="00B60BB3" w:rsidP="00B60BB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B60BB3" w:rsidRDefault="00B60BB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B60BB3" w:rsidRDefault="00B60BB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B60BB3" w:rsidRDefault="00B60BB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B60BB3" w:rsidRDefault="00B60BB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D97533" w:rsidRPr="00870032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D97533" w:rsidRPr="00BE29D4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Серый день, и пахнет снегом.</w:t>
      </w:r>
      <w:r w:rsidRPr="00BE29D4">
        <w:rPr>
          <w:rFonts w:eastAsia="Times New Roman"/>
          <w:color w:val="000000"/>
          <w:lang w:eastAsia="ru-RU"/>
        </w:rPr>
        <w:br/>
        <w:t>Но дышать легко, свежо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З</w:t>
      </w:r>
      <w:proofErr w:type="gramEnd"/>
      <w:r w:rsidRPr="00BE29D4">
        <w:rPr>
          <w:rFonts w:eastAsia="Times New Roman"/>
          <w:color w:val="000000"/>
          <w:lang w:eastAsia="ru-RU"/>
        </w:rPr>
        <w:t>апыхавшись, как от</w:t>
      </w:r>
      <w:r>
        <w:rPr>
          <w:rFonts w:eastAsia="Times New Roman"/>
          <w:color w:val="000000"/>
          <w:lang w:eastAsia="ru-RU"/>
        </w:rPr>
        <w:t xml:space="preserve"> бега,</w:t>
      </w:r>
      <w:r>
        <w:rPr>
          <w:rFonts w:eastAsia="Times New Roman"/>
          <w:color w:val="000000"/>
          <w:lang w:eastAsia="ru-RU"/>
        </w:rPr>
        <w:br/>
        <w:t>Дед идёт: шажок… шажок…</w:t>
      </w:r>
      <w:r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t>Постоит, шагает дальше,</w:t>
      </w:r>
      <w:r w:rsidRPr="00BE29D4">
        <w:rPr>
          <w:rFonts w:eastAsia="Times New Roman"/>
          <w:color w:val="000000"/>
          <w:lang w:eastAsia="ru-RU"/>
        </w:rPr>
        <w:br/>
        <w:t>Палкой трогая асфальт.</w:t>
      </w:r>
      <w:r w:rsidRPr="00BE29D4">
        <w:rPr>
          <w:rFonts w:eastAsia="Times New Roman"/>
          <w:color w:val="000000"/>
          <w:lang w:eastAsia="ru-RU"/>
        </w:rPr>
        <w:br/>
        <w:t>На пальто из старой замши</w:t>
      </w:r>
      <w:r w:rsidRPr="00BE29D4">
        <w:rPr>
          <w:rFonts w:eastAsia="Times New Roman"/>
          <w:color w:val="000000"/>
          <w:lang w:eastAsia="ru-RU"/>
        </w:rPr>
        <w:br/>
        <w:t xml:space="preserve">Хлопья редкие </w:t>
      </w:r>
      <w:proofErr w:type="gramStart"/>
      <w:r w:rsidRPr="00BE29D4">
        <w:rPr>
          <w:rFonts w:eastAsia="Times New Roman"/>
          <w:color w:val="000000"/>
          <w:lang w:eastAsia="ru-RU"/>
        </w:rPr>
        <w:t>летят</w:t>
      </w:r>
      <w:proofErr w:type="gramEnd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 xml:space="preserve">Дед  уселся на скамейку  </w:t>
      </w:r>
      <w:r w:rsidR="00363A5A" w:rsidRPr="00BE29D4">
        <w:rPr>
          <w:rFonts w:eastAsia="Times New Roman"/>
          <w:color w:val="000000"/>
          <w:lang w:eastAsia="ru-RU"/>
        </w:rPr>
        <w:t>–</w:t>
      </w:r>
      <w:r w:rsidRPr="00BE29D4">
        <w:rPr>
          <w:rFonts w:eastAsia="Times New Roman"/>
          <w:color w:val="000000"/>
          <w:lang w:eastAsia="ru-RU"/>
        </w:rPr>
        <w:br/>
        <w:t>Закружилась голова.</w:t>
      </w:r>
      <w:r w:rsidRPr="00BE29D4">
        <w:rPr>
          <w:rFonts w:eastAsia="Times New Roman"/>
          <w:color w:val="000000"/>
          <w:lang w:eastAsia="ru-RU"/>
        </w:rPr>
        <w:br/>
        <w:t>В парке клёны – по линейке,</w:t>
      </w:r>
      <w:r w:rsidRPr="00BE29D4">
        <w:rPr>
          <w:rFonts w:eastAsia="Times New Roman"/>
          <w:color w:val="000000"/>
          <w:lang w:eastAsia="ru-RU"/>
        </w:rPr>
        <w:br/>
        <w:t>И подс</w:t>
      </w:r>
      <w:r>
        <w:rPr>
          <w:rFonts w:eastAsia="Times New Roman"/>
          <w:color w:val="000000"/>
          <w:lang w:eastAsia="ru-RU"/>
        </w:rPr>
        <w:t>трижена трава…</w:t>
      </w:r>
      <w:r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t>...Старый парк – знакомый с детства,</w:t>
      </w:r>
      <w:r w:rsidRPr="00BE29D4">
        <w:rPr>
          <w:rFonts w:eastAsia="Times New Roman"/>
          <w:color w:val="000000"/>
          <w:lang w:eastAsia="ru-RU"/>
        </w:rPr>
        <w:br/>
        <w:t>Помнит то, что сам забыл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Ж</w:t>
      </w:r>
      <w:proofErr w:type="gramEnd"/>
      <w:r w:rsidRPr="00BE29D4">
        <w:rPr>
          <w:rFonts w:eastAsia="Times New Roman"/>
          <w:color w:val="000000"/>
          <w:lang w:eastAsia="ru-RU"/>
        </w:rPr>
        <w:t>или рядом, по соседству…</w:t>
      </w:r>
      <w:r w:rsidRPr="00BE29D4">
        <w:rPr>
          <w:rFonts w:eastAsia="Times New Roman"/>
          <w:color w:val="000000"/>
          <w:lang w:eastAsia="ru-RU"/>
        </w:rPr>
        <w:br/>
        <w:t>Ту сирень – отец садил…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Зябнут старые берёзы.</w:t>
      </w:r>
      <w:r w:rsidRPr="00BE29D4">
        <w:rPr>
          <w:rFonts w:eastAsia="Times New Roman"/>
          <w:color w:val="000000"/>
          <w:lang w:eastAsia="ru-RU"/>
        </w:rPr>
        <w:br/>
        <w:t>А в душе царит покой.</w:t>
      </w:r>
      <w:r w:rsidRPr="00BE29D4">
        <w:rPr>
          <w:rFonts w:eastAsia="Times New Roman"/>
          <w:color w:val="000000"/>
          <w:lang w:eastAsia="ru-RU"/>
        </w:rPr>
        <w:br/>
        <w:t>Снег летит уже</w:t>
      </w:r>
      <w:r>
        <w:rPr>
          <w:rFonts w:eastAsia="Times New Roman"/>
          <w:color w:val="000000"/>
          <w:lang w:eastAsia="ru-RU"/>
        </w:rPr>
        <w:t xml:space="preserve"> серьёзно,</w:t>
      </w:r>
      <w:r>
        <w:rPr>
          <w:rFonts w:eastAsia="Times New Roman"/>
          <w:color w:val="000000"/>
          <w:lang w:eastAsia="ru-RU"/>
        </w:rPr>
        <w:br/>
        <w:t>Надо бы идти домой…</w:t>
      </w:r>
      <w:r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t>Дед вздохнул, с трудом поднялся.</w:t>
      </w:r>
      <w:r w:rsidRPr="00BE29D4">
        <w:rPr>
          <w:rFonts w:eastAsia="Times New Roman"/>
          <w:color w:val="000000"/>
          <w:lang w:eastAsia="ru-RU"/>
        </w:rPr>
        <w:br/>
        <w:t>Дома – кресло, старый плед…</w:t>
      </w:r>
      <w:r w:rsidRPr="00BE29D4">
        <w:rPr>
          <w:rFonts w:eastAsia="Times New Roman"/>
          <w:color w:val="000000"/>
          <w:lang w:eastAsia="ru-RU"/>
        </w:rPr>
        <w:br/>
        <w:t>«Бабка! – скажет, - Нагулялся!»</w:t>
      </w:r>
      <w:r w:rsidRPr="00BE29D4">
        <w:rPr>
          <w:rFonts w:eastAsia="Times New Roman"/>
          <w:color w:val="000000"/>
          <w:lang w:eastAsia="ru-RU"/>
        </w:rPr>
        <w:br/>
        <w:t>И посмотрит на портрет…</w:t>
      </w: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kern w:val="36"/>
          <w:lang w:eastAsia="ru-RU"/>
        </w:rPr>
      </w:pPr>
    </w:p>
    <w:p w:rsidR="00D97533" w:rsidRPr="00870032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 w:rsidRPr="00870032"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Встреча с ветераном</w:t>
      </w:r>
    </w:p>
    <w:p w:rsidR="00D97533" w:rsidRPr="00BE29D4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 xml:space="preserve">Четырнадцатилетние </w:t>
      </w:r>
      <w:proofErr w:type="gramStart"/>
      <w:r w:rsidRPr="00BE29D4">
        <w:rPr>
          <w:rFonts w:eastAsia="Times New Roman"/>
          <w:color w:val="000000"/>
          <w:lang w:eastAsia="ru-RU"/>
        </w:rPr>
        <w:t>балбесы</w:t>
      </w:r>
      <w:proofErr w:type="gramEnd"/>
      <w:r w:rsidRPr="00BE29D4">
        <w:rPr>
          <w:rFonts w:eastAsia="Times New Roman"/>
          <w:color w:val="000000"/>
          <w:lang w:eastAsia="ru-RU"/>
        </w:rPr>
        <w:t>,</w:t>
      </w:r>
      <w:r w:rsidRPr="00BE29D4">
        <w:rPr>
          <w:rFonts w:eastAsia="Times New Roman"/>
          <w:color w:val="000000"/>
          <w:lang w:eastAsia="ru-RU"/>
        </w:rPr>
        <w:br/>
        <w:t>Мы ждали встречи с ветераном.</w:t>
      </w:r>
      <w:r w:rsidRPr="00BE29D4">
        <w:rPr>
          <w:rFonts w:eastAsia="Times New Roman"/>
          <w:color w:val="000000"/>
          <w:lang w:eastAsia="ru-RU"/>
        </w:rPr>
        <w:br/>
        <w:t>Услышать было очень интересно</w:t>
      </w:r>
      <w:proofErr w:type="gramStart"/>
      <w:r w:rsidRPr="00BE29D4">
        <w:rPr>
          <w:rFonts w:eastAsia="Times New Roman"/>
          <w:color w:val="000000"/>
          <w:lang w:eastAsia="ru-RU"/>
        </w:rPr>
        <w:br/>
        <w:t>О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 подвигах, разведчиках и ранах…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А ветеран вздохнул, и вдруг заплакал.</w:t>
      </w:r>
      <w:r w:rsidRPr="00BE29D4">
        <w:rPr>
          <w:rFonts w:eastAsia="Times New Roman"/>
          <w:color w:val="000000"/>
          <w:lang w:eastAsia="ru-RU"/>
        </w:rPr>
        <w:br/>
        <w:t>Он тихо всхлипывал в звенящей тишине.</w:t>
      </w:r>
      <w:r w:rsidRPr="00BE29D4">
        <w:rPr>
          <w:rFonts w:eastAsia="Times New Roman"/>
          <w:color w:val="000000"/>
          <w:lang w:eastAsia="ru-RU"/>
        </w:rPr>
        <w:br/>
        <w:t>Он слышал взрывы и призыв к атаке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</w:r>
      <w:r w:rsidR="00363A5A">
        <w:rPr>
          <w:rFonts w:eastAsia="Times New Roman"/>
          <w:color w:val="000000"/>
          <w:lang w:eastAsia="ru-RU"/>
        </w:rPr>
        <w:t>Т</w:t>
      </w:r>
      <w:proofErr w:type="gramEnd"/>
      <w:r w:rsidR="00363A5A">
        <w:rPr>
          <w:rFonts w:eastAsia="Times New Roman"/>
          <w:color w:val="000000"/>
          <w:lang w:eastAsia="ru-RU"/>
        </w:rPr>
        <w:t>ак нам открылась правда о</w:t>
      </w:r>
      <w:r w:rsidRPr="00BE29D4">
        <w:rPr>
          <w:rFonts w:eastAsia="Times New Roman"/>
          <w:color w:val="000000"/>
          <w:lang w:eastAsia="ru-RU"/>
        </w:rPr>
        <w:t xml:space="preserve"> войне.</w:t>
      </w: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55553F" w:rsidRDefault="0055553F" w:rsidP="0055553F">
      <w:pPr>
        <w:shd w:val="clear" w:color="auto" w:fill="FFFFFF"/>
        <w:spacing w:line="320" w:lineRule="atLeast"/>
        <w:ind w:firstLine="0"/>
        <w:jc w:val="left"/>
        <w:rPr>
          <w:b/>
          <w:i/>
          <w:color w:val="000000"/>
          <w:sz w:val="28"/>
          <w:szCs w:val="28"/>
          <w:shd w:val="clear" w:color="auto" w:fill="FFFFFF"/>
        </w:rPr>
      </w:pPr>
    </w:p>
    <w:p w:rsidR="0055553F" w:rsidRPr="00BE29D4" w:rsidRDefault="0055553F" w:rsidP="0055553F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  <w:r w:rsidRPr="009B0DB8">
        <w:rPr>
          <w:b/>
          <w:i/>
          <w:color w:val="000000"/>
          <w:sz w:val="28"/>
          <w:szCs w:val="28"/>
          <w:shd w:val="clear" w:color="auto" w:fill="FFFFFF"/>
        </w:rPr>
        <w:lastRenderedPageBreak/>
        <w:t>Вокзал</w:t>
      </w:r>
      <w:proofErr w:type="gramStart"/>
      <w:r w:rsidRPr="009B0DB8">
        <w:rPr>
          <w:b/>
          <w:i/>
          <w:color w:val="000000"/>
          <w:sz w:val="28"/>
          <w:szCs w:val="28"/>
        </w:rPr>
        <w:br/>
      </w:r>
      <w:r w:rsidRPr="00BE29D4">
        <w:rPr>
          <w:color w:val="000000"/>
          <w:shd w:val="clear" w:color="auto" w:fill="FFFFFF"/>
        </w:rPr>
        <w:t>И</w:t>
      </w:r>
      <w:proofErr w:type="gramEnd"/>
      <w:r w:rsidRPr="00BE29D4">
        <w:rPr>
          <w:color w:val="000000"/>
          <w:shd w:val="clear" w:color="auto" w:fill="FFFFFF"/>
        </w:rPr>
        <w:t>дет состав по первому пути,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Мешая гарь вокзальную с туманом.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Спят в зале, на потрепанном диване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Бомж старый и девчушка лет пяти.</w:t>
      </w:r>
      <w:r w:rsidRPr="00BE29D4">
        <w:rPr>
          <w:color w:val="000000"/>
        </w:rPr>
        <w:br/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Под взглядами текучими прохожих</w:t>
      </w:r>
      <w:proofErr w:type="gramStart"/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С</w:t>
      </w:r>
      <w:proofErr w:type="gramEnd"/>
      <w:r w:rsidRPr="00BE29D4">
        <w:rPr>
          <w:color w:val="000000"/>
          <w:shd w:val="clear" w:color="auto" w:fill="FFFFFF"/>
        </w:rPr>
        <w:t>пят, съежившись – здесь холодно с утра.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А девочка – с моею дочкой схожа…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И сердце дернулось</w:t>
      </w:r>
      <w:proofErr w:type="gramStart"/>
      <w:r w:rsidRPr="00BE29D4">
        <w:rPr>
          <w:color w:val="000000"/>
          <w:shd w:val="clear" w:color="auto" w:fill="FFFFFF"/>
        </w:rPr>
        <w:t>… Н</w:t>
      </w:r>
      <w:proofErr w:type="gramEnd"/>
      <w:r w:rsidRPr="00BE29D4">
        <w:rPr>
          <w:color w:val="000000"/>
          <w:shd w:val="clear" w:color="auto" w:fill="FFFFFF"/>
        </w:rPr>
        <w:t>о в путь уже пора.</w:t>
      </w:r>
      <w:r w:rsidRPr="00BE29D4">
        <w:rPr>
          <w:color w:val="000000"/>
        </w:rPr>
        <w:br/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Дела, что ждали – канули. Осталось: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Вокзал раскинул чадные крыла,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Дверь хлопала, и стекла в такт качались,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И сиротливо… доченька… спала…</w:t>
      </w:r>
    </w:p>
    <w:p w:rsidR="0055553F" w:rsidRPr="00BE29D4" w:rsidRDefault="0055553F" w:rsidP="0055553F">
      <w:pPr>
        <w:jc w:val="center"/>
        <w:rPr>
          <w:i/>
        </w:rPr>
      </w:pPr>
    </w:p>
    <w:p w:rsidR="0055553F" w:rsidRPr="00BE29D4" w:rsidRDefault="0055553F" w:rsidP="0055553F">
      <w:pPr>
        <w:jc w:val="center"/>
        <w:rPr>
          <w:i/>
        </w:rPr>
      </w:pPr>
    </w:p>
    <w:p w:rsidR="0055553F" w:rsidRDefault="0055553F" w:rsidP="0055553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55553F" w:rsidRDefault="0055553F" w:rsidP="0055553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55553F" w:rsidRDefault="0055553F" w:rsidP="0055553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55553F" w:rsidRDefault="0055553F" w:rsidP="0055553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55553F" w:rsidRDefault="0055553F" w:rsidP="0055553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55553F" w:rsidRDefault="0055553F" w:rsidP="0055553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55553F" w:rsidRDefault="0055553F" w:rsidP="0055553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55553F" w:rsidRDefault="0055553F" w:rsidP="0055553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55553F" w:rsidRPr="00EC7BD5" w:rsidRDefault="0055553F" w:rsidP="0055553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 w:rsidRPr="00EC7BD5"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В пути</w:t>
      </w:r>
    </w:p>
    <w:p w:rsidR="0055553F" w:rsidRPr="00BE29D4" w:rsidRDefault="0055553F" w:rsidP="0055553F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  <w:r w:rsidRPr="00BE29D4">
        <w:rPr>
          <w:rFonts w:eastAsia="Times New Roman"/>
          <w:color w:val="000000"/>
          <w:lang w:eastAsia="ru-RU"/>
        </w:rPr>
        <w:t>Яркий луч из-за деревьев брызнет…</w:t>
      </w:r>
      <w:r w:rsidRPr="00BE29D4">
        <w:rPr>
          <w:rFonts w:eastAsia="Times New Roman"/>
          <w:color w:val="000000"/>
          <w:lang w:eastAsia="ru-RU"/>
        </w:rPr>
        <w:br/>
        <w:t>Грохот стихнет</w:t>
      </w:r>
      <w:proofErr w:type="gramStart"/>
      <w:r w:rsidRPr="00BE29D4">
        <w:rPr>
          <w:rFonts w:eastAsia="Times New Roman"/>
          <w:color w:val="000000"/>
          <w:lang w:eastAsia="ru-RU"/>
        </w:rPr>
        <w:t>…  М</w:t>
      </w:r>
      <w:proofErr w:type="gramEnd"/>
      <w:r w:rsidRPr="00BE29D4">
        <w:rPr>
          <w:rFonts w:eastAsia="Times New Roman"/>
          <w:color w:val="000000"/>
          <w:lang w:eastAsia="ru-RU"/>
        </w:rPr>
        <w:t>имо деревень</w:t>
      </w:r>
      <w:r w:rsidRPr="00BE29D4">
        <w:rPr>
          <w:rFonts w:eastAsia="Times New Roman"/>
          <w:color w:val="000000"/>
          <w:lang w:eastAsia="ru-RU"/>
        </w:rPr>
        <w:br/>
        <w:t>Пролетает поезд, словно призрак.</w:t>
      </w:r>
      <w:r w:rsidRPr="00BE29D4">
        <w:rPr>
          <w:rFonts w:eastAsia="Times New Roman"/>
          <w:color w:val="000000"/>
          <w:lang w:eastAsia="ru-RU"/>
        </w:rPr>
        <w:br/>
      </w:r>
      <w:proofErr w:type="gramStart"/>
      <w:r w:rsidRPr="00BE29D4">
        <w:rPr>
          <w:rFonts w:eastAsia="Times New Roman"/>
          <w:color w:val="000000"/>
          <w:lang w:eastAsia="ru-RU"/>
        </w:rPr>
        <w:t xml:space="preserve">Яркий – в ночь, </w:t>
      </w:r>
      <w:proofErr w:type="spellStart"/>
      <w:r w:rsidRPr="00BE29D4">
        <w:rPr>
          <w:rFonts w:eastAsia="Times New Roman"/>
          <w:color w:val="000000"/>
          <w:lang w:eastAsia="ru-RU"/>
        </w:rPr>
        <w:t>зеленогибкий</w:t>
      </w:r>
      <w:proofErr w:type="spellEnd"/>
      <w:r w:rsidRPr="00BE29D4">
        <w:rPr>
          <w:rFonts w:eastAsia="Times New Roman"/>
          <w:color w:val="000000"/>
          <w:lang w:eastAsia="ru-RU"/>
        </w:rPr>
        <w:t xml:space="preserve"> – в день.</w:t>
      </w:r>
      <w:proofErr w:type="gramEnd"/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Он в полях теряется, в сугробах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Н</w:t>
      </w:r>
      <w:proofErr w:type="gramEnd"/>
      <w:r w:rsidRPr="00BE29D4">
        <w:rPr>
          <w:rFonts w:eastAsia="Times New Roman"/>
          <w:color w:val="000000"/>
          <w:lang w:eastAsia="ru-RU"/>
        </w:rPr>
        <w:t>а вокзалах – грозен и высок.</w:t>
      </w:r>
      <w:r w:rsidRPr="00BE29D4">
        <w:rPr>
          <w:rFonts w:eastAsia="Times New Roman"/>
          <w:color w:val="000000"/>
          <w:lang w:eastAsia="ru-RU"/>
        </w:rPr>
        <w:br/>
        <w:t>Мельтешат оранжевые робы…</w:t>
      </w:r>
      <w:r w:rsidRPr="00BE29D4">
        <w:rPr>
          <w:rFonts w:eastAsia="Times New Roman"/>
          <w:color w:val="000000"/>
          <w:lang w:eastAsia="ru-RU"/>
        </w:rPr>
        <w:br/>
        <w:t>Встречного пронзительный гудок…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Мы – в вагоне, в пятнах тьмы и света,</w:t>
      </w:r>
      <w:r w:rsidRPr="00BE29D4">
        <w:rPr>
          <w:rFonts w:eastAsia="Times New Roman"/>
          <w:color w:val="000000"/>
          <w:lang w:eastAsia="ru-RU"/>
        </w:rPr>
        <w:br/>
        <w:t>Под ритмичный грохот-перестук,</w:t>
      </w:r>
      <w:r w:rsidRPr="00BE29D4">
        <w:rPr>
          <w:rFonts w:eastAsia="Times New Roman"/>
          <w:color w:val="000000"/>
          <w:lang w:eastAsia="ru-RU"/>
        </w:rPr>
        <w:br/>
        <w:t>Слушая вопросы и ответы,</w:t>
      </w:r>
      <w:r w:rsidRPr="00BE29D4">
        <w:rPr>
          <w:rFonts w:eastAsia="Times New Roman"/>
          <w:color w:val="000000"/>
          <w:lang w:eastAsia="ru-RU"/>
        </w:rPr>
        <w:br/>
        <w:t>Свои души понимаем вдруг.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И, тоскуя об укладе прежнем,</w:t>
      </w:r>
      <w:r w:rsidRPr="00BE29D4">
        <w:rPr>
          <w:rFonts w:eastAsia="Times New Roman"/>
          <w:color w:val="000000"/>
          <w:lang w:eastAsia="ru-RU"/>
        </w:rPr>
        <w:br/>
        <w:t>(К новому привыкнуть нелегко),</w:t>
      </w:r>
      <w:r w:rsidRPr="00BE29D4">
        <w:rPr>
          <w:rFonts w:eastAsia="Times New Roman"/>
          <w:color w:val="000000"/>
          <w:lang w:eastAsia="ru-RU"/>
        </w:rPr>
        <w:br/>
        <w:t xml:space="preserve">Мы – в пути, и мы </w:t>
      </w:r>
      <w:proofErr w:type="gramStart"/>
      <w:r w:rsidRPr="00BE29D4">
        <w:rPr>
          <w:rFonts w:eastAsia="Times New Roman"/>
          <w:color w:val="000000"/>
          <w:lang w:eastAsia="ru-RU"/>
        </w:rPr>
        <w:t>живём надеждой…</w:t>
      </w:r>
      <w:r w:rsidRPr="00BE29D4">
        <w:rPr>
          <w:rFonts w:eastAsia="Times New Roman"/>
          <w:color w:val="000000"/>
          <w:lang w:eastAsia="ru-RU"/>
        </w:rPr>
        <w:br/>
        <w:t>Станции мелькают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 за окном…</w:t>
      </w:r>
      <w:r w:rsidRPr="00BE29D4">
        <w:rPr>
          <w:color w:val="000000"/>
          <w:shd w:val="clear" w:color="auto" w:fill="FFFFFF"/>
        </w:rPr>
        <w:t xml:space="preserve"> </w:t>
      </w:r>
    </w:p>
    <w:p w:rsidR="0055553F" w:rsidRPr="00BE29D4" w:rsidRDefault="0055553F" w:rsidP="0055553F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53879" w:rsidRDefault="00F53879" w:rsidP="00B60BB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F53879" w:rsidRDefault="00F53879" w:rsidP="00B60BB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F53879" w:rsidRDefault="00F53879" w:rsidP="00B60BB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F53879" w:rsidRDefault="00F53879" w:rsidP="00B60BB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B60BB3" w:rsidRPr="009B0DB8" w:rsidRDefault="00B60BB3" w:rsidP="00B60BB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B60BB3" w:rsidRPr="00BE29D4" w:rsidRDefault="00B60BB3" w:rsidP="00B60BB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Из повседневности – да в бесприютность,</w:t>
      </w:r>
      <w:r w:rsidRPr="00BE29D4">
        <w:rPr>
          <w:rFonts w:eastAsia="Times New Roman"/>
          <w:color w:val="000000"/>
          <w:lang w:eastAsia="ru-RU"/>
        </w:rPr>
        <w:br/>
        <w:t xml:space="preserve">В стук-перестук, </w:t>
      </w:r>
      <w:r w:rsidR="003E52A4">
        <w:rPr>
          <w:rFonts w:eastAsia="Times New Roman"/>
          <w:color w:val="000000"/>
          <w:lang w:eastAsia="ru-RU"/>
        </w:rPr>
        <w:t>разговоры</w:t>
      </w:r>
      <w:r w:rsidRPr="00BE29D4">
        <w:rPr>
          <w:rFonts w:eastAsia="Times New Roman"/>
          <w:color w:val="000000"/>
          <w:lang w:eastAsia="ru-RU"/>
        </w:rPr>
        <w:t xml:space="preserve"> вагонные,</w:t>
      </w:r>
      <w:r w:rsidRPr="00BE29D4">
        <w:rPr>
          <w:rFonts w:eastAsia="Times New Roman"/>
          <w:color w:val="000000"/>
          <w:lang w:eastAsia="ru-RU"/>
        </w:rPr>
        <w:br/>
        <w:t>В однообразность, в оконную мутность,</w:t>
      </w:r>
      <w:r w:rsidRPr="00BE29D4">
        <w:rPr>
          <w:rFonts w:eastAsia="Times New Roman"/>
          <w:color w:val="000000"/>
          <w:lang w:eastAsia="ru-RU"/>
        </w:rPr>
        <w:br/>
        <w:t xml:space="preserve">Вневременную тоску, </w:t>
      </w:r>
      <w:proofErr w:type="spellStart"/>
      <w:r w:rsidRPr="00BE29D4">
        <w:rPr>
          <w:rFonts w:eastAsia="Times New Roman"/>
          <w:color w:val="000000"/>
          <w:lang w:eastAsia="ru-RU"/>
        </w:rPr>
        <w:t>внепогодную</w:t>
      </w:r>
      <w:proofErr w:type="spellEnd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Влагой овеет наш поезд усталый.</w:t>
      </w:r>
      <w:r w:rsidRPr="00BE29D4">
        <w:rPr>
          <w:rFonts w:eastAsia="Times New Roman"/>
          <w:color w:val="000000"/>
          <w:lang w:eastAsia="ru-RU"/>
        </w:rPr>
        <w:br/>
        <w:t>Солнце расколется в льдинах прибрежных,</w:t>
      </w:r>
      <w:r w:rsidRPr="00BE29D4">
        <w:rPr>
          <w:rFonts w:eastAsia="Times New Roman"/>
          <w:color w:val="000000"/>
          <w:lang w:eastAsia="ru-RU"/>
        </w:rPr>
        <w:br/>
        <w:t>И – распахнутся байкальские дали,</w:t>
      </w:r>
      <w:r w:rsidRPr="00BE29D4">
        <w:rPr>
          <w:rFonts w:eastAsia="Times New Roman"/>
          <w:color w:val="000000"/>
          <w:lang w:eastAsia="ru-RU"/>
        </w:rPr>
        <w:br/>
        <w:t>И оживет, встрепенется надежда.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Солнечный ветер! Он скуку разгонит,</w:t>
      </w:r>
      <w:r w:rsidRPr="00BE29D4">
        <w:rPr>
          <w:rFonts w:eastAsia="Times New Roman"/>
          <w:color w:val="000000"/>
          <w:lang w:eastAsia="ru-RU"/>
        </w:rPr>
        <w:br/>
        <w:t>Вырвет из плена томительной лени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В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 сумрак тоннелей уносит вагоны –</w:t>
      </w:r>
      <w:r w:rsidRPr="00BE29D4">
        <w:rPr>
          <w:rFonts w:eastAsia="Times New Roman"/>
          <w:color w:val="000000"/>
          <w:lang w:eastAsia="ru-RU"/>
        </w:rPr>
        <w:br/>
        <w:t>В черные дыры, к новой вселенной…</w:t>
      </w: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F53879" w:rsidRDefault="00F53879" w:rsidP="00D97533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F53879" w:rsidRDefault="00F53879" w:rsidP="00D97533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F53879" w:rsidRDefault="00F53879" w:rsidP="00D97533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D97533" w:rsidRPr="00870032" w:rsidRDefault="00D97533" w:rsidP="00D97533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proofErr w:type="spellStart"/>
      <w:r w:rsidRPr="00870032"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Интернетные</w:t>
      </w:r>
      <w:proofErr w:type="spellEnd"/>
      <w:r w:rsidRPr="00870032"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t xml:space="preserve"> страдания</w:t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D97533" w:rsidRPr="00063841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t>1.</w:t>
      </w:r>
    </w:p>
    <w:p w:rsidR="00D97533" w:rsidRPr="00063841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063841">
        <w:rPr>
          <w:rFonts w:eastAsia="Times New Roman"/>
          <w:color w:val="000000"/>
          <w:lang w:eastAsia="ru-RU"/>
        </w:rPr>
        <w:t>Вот проблема – этим летом</w:t>
      </w:r>
      <w:proofErr w:type="gramStart"/>
      <w:r w:rsidRPr="00063841">
        <w:rPr>
          <w:rFonts w:eastAsia="Times New Roman"/>
          <w:color w:val="000000"/>
          <w:lang w:eastAsia="ru-RU"/>
        </w:rPr>
        <w:br/>
        <w:t>З</w:t>
      </w:r>
      <w:proofErr w:type="gramEnd"/>
      <w:r w:rsidRPr="00063841">
        <w:rPr>
          <w:rFonts w:eastAsia="Times New Roman"/>
          <w:color w:val="000000"/>
          <w:lang w:eastAsia="ru-RU"/>
        </w:rPr>
        <w:t>аболела Интернетом.</w:t>
      </w:r>
      <w:r w:rsidRPr="00063841">
        <w:rPr>
          <w:rFonts w:eastAsia="Times New Roman"/>
          <w:color w:val="000000"/>
          <w:lang w:eastAsia="ru-RU"/>
        </w:rPr>
        <w:br/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И с утра до поздней ночи</w:t>
      </w:r>
      <w:proofErr w:type="gramStart"/>
      <w:r w:rsidRPr="00BE29D4">
        <w:rPr>
          <w:rFonts w:eastAsia="Times New Roman"/>
          <w:color w:val="000000"/>
          <w:lang w:eastAsia="ru-RU"/>
        </w:rPr>
        <w:br/>
        <w:t>В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 монитор таращу очи.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Позабыты даже кни</w:t>
      </w:r>
      <w:r>
        <w:rPr>
          <w:rFonts w:eastAsia="Times New Roman"/>
          <w:color w:val="000000"/>
          <w:lang w:eastAsia="ru-RU"/>
        </w:rPr>
        <w:t>жки – </w:t>
      </w:r>
      <w:r>
        <w:rPr>
          <w:rFonts w:eastAsia="Times New Roman"/>
          <w:color w:val="000000"/>
          <w:lang w:eastAsia="ru-RU"/>
        </w:rPr>
        <w:br/>
        <w:t>Я сижу, играю с мышкой.</w:t>
      </w:r>
      <w:r>
        <w:rPr>
          <w:rFonts w:eastAsia="Times New Roman"/>
          <w:color w:val="000000"/>
          <w:lang w:eastAsia="ru-RU"/>
        </w:rPr>
        <w:br/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От такого рвения</w:t>
      </w:r>
      <w:proofErr w:type="gramStart"/>
      <w:r w:rsidRPr="00BE29D4">
        <w:rPr>
          <w:rFonts w:eastAsia="Times New Roman"/>
          <w:color w:val="000000"/>
          <w:lang w:eastAsia="ru-RU"/>
        </w:rPr>
        <w:br/>
        <w:t>П</w:t>
      </w:r>
      <w:proofErr w:type="gramEnd"/>
      <w:r w:rsidRPr="00BE29D4">
        <w:rPr>
          <w:rFonts w:eastAsia="Times New Roman"/>
          <w:color w:val="000000"/>
          <w:lang w:eastAsia="ru-RU"/>
        </w:rPr>
        <w:t>осадила зрение.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И, что вовсе не похваль</w:t>
      </w:r>
      <w:r>
        <w:rPr>
          <w:rFonts w:eastAsia="Times New Roman"/>
          <w:color w:val="000000"/>
          <w:lang w:eastAsia="ru-RU"/>
        </w:rPr>
        <w:t>но,</w:t>
      </w:r>
      <w:r>
        <w:rPr>
          <w:rFonts w:eastAsia="Times New Roman"/>
          <w:color w:val="000000"/>
          <w:lang w:eastAsia="ru-RU"/>
        </w:rPr>
        <w:br/>
        <w:t>Уж влюбилась – виртуально.</w:t>
      </w:r>
      <w:r>
        <w:rPr>
          <w:rFonts w:eastAsia="Times New Roman"/>
          <w:color w:val="000000"/>
          <w:lang w:eastAsia="ru-RU"/>
        </w:rPr>
        <w:br/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Коль нет связи с Интернетом,</w:t>
      </w:r>
      <w:r w:rsidRPr="00BE29D4">
        <w:rPr>
          <w:rFonts w:eastAsia="Times New Roman"/>
          <w:color w:val="000000"/>
          <w:lang w:eastAsia="ru-RU"/>
        </w:rPr>
        <w:br/>
        <w:t xml:space="preserve">То меня несчастней </w:t>
      </w:r>
      <w:proofErr w:type="gramStart"/>
      <w:r w:rsidRPr="00BE29D4">
        <w:rPr>
          <w:rFonts w:eastAsia="Times New Roman"/>
          <w:color w:val="000000"/>
          <w:lang w:eastAsia="ru-RU"/>
        </w:rPr>
        <w:t>нету</w:t>
      </w:r>
      <w:proofErr w:type="gramEnd"/>
      <w:r w:rsidRPr="00BE29D4">
        <w:rPr>
          <w:rFonts w:eastAsia="Times New Roman"/>
          <w:color w:val="000000"/>
          <w:lang w:eastAsia="ru-RU"/>
        </w:rPr>
        <w:t>.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Вслух скажу, набравшись д</w:t>
      </w:r>
      <w:r>
        <w:rPr>
          <w:rFonts w:eastAsia="Times New Roman"/>
          <w:color w:val="000000"/>
          <w:lang w:eastAsia="ru-RU"/>
        </w:rPr>
        <w:t>уха, - </w:t>
      </w:r>
      <w:r>
        <w:rPr>
          <w:rFonts w:eastAsia="Times New Roman"/>
          <w:color w:val="000000"/>
          <w:lang w:eastAsia="ru-RU"/>
        </w:rPr>
        <w:br/>
        <w:t>В паутине я, как муха!</w:t>
      </w:r>
      <w:r>
        <w:rPr>
          <w:rFonts w:eastAsia="Times New Roman"/>
          <w:color w:val="000000"/>
          <w:lang w:eastAsia="ru-RU"/>
        </w:rPr>
        <w:br/>
      </w:r>
    </w:p>
    <w:p w:rsidR="00F53879" w:rsidRDefault="00D97533" w:rsidP="00B60BB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Как бы выбраться мне ныне</w:t>
      </w:r>
      <w:proofErr w:type="gramStart"/>
      <w:r w:rsidRPr="00BE29D4">
        <w:rPr>
          <w:rFonts w:eastAsia="Times New Roman"/>
          <w:color w:val="000000"/>
          <w:lang w:eastAsia="ru-RU"/>
        </w:rPr>
        <w:br/>
        <w:t>И</w:t>
      </w:r>
      <w:proofErr w:type="gramEnd"/>
      <w:r w:rsidRPr="00BE29D4">
        <w:rPr>
          <w:rFonts w:eastAsia="Times New Roman"/>
          <w:color w:val="000000"/>
          <w:lang w:eastAsia="ru-RU"/>
        </w:rPr>
        <w:t>з глобальной паутины?!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</w:r>
    </w:p>
    <w:p w:rsidR="00F53879" w:rsidRDefault="00D97533" w:rsidP="00B60BB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lastRenderedPageBreak/>
        <w:t>2.</w:t>
      </w:r>
      <w:r w:rsidRPr="00BE29D4">
        <w:rPr>
          <w:rFonts w:eastAsia="Times New Roman"/>
          <w:color w:val="000000"/>
          <w:lang w:eastAsia="ru-RU"/>
        </w:rPr>
        <w:br/>
        <w:t>Волнующе и странно погружение</w:t>
      </w:r>
      <w:proofErr w:type="gramStart"/>
      <w:r w:rsidRPr="00BE29D4">
        <w:rPr>
          <w:rFonts w:eastAsia="Times New Roman"/>
          <w:color w:val="000000"/>
          <w:lang w:eastAsia="ru-RU"/>
        </w:rPr>
        <w:br/>
        <w:t>В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 другую душу, в тени, в зеркала.</w:t>
      </w:r>
      <w:r w:rsidRPr="00BE29D4">
        <w:rPr>
          <w:rFonts w:eastAsia="Times New Roman"/>
          <w:color w:val="000000"/>
          <w:lang w:eastAsia="ru-RU"/>
        </w:rPr>
        <w:br/>
        <w:t>Оно не любит резкие движения:</w:t>
      </w:r>
      <w:r w:rsidRPr="00BE29D4">
        <w:rPr>
          <w:rFonts w:eastAsia="Times New Roman"/>
          <w:color w:val="000000"/>
          <w:lang w:eastAsia="ru-RU"/>
        </w:rPr>
        <w:br/>
        <w:t>Раз ошибёшься – вырастет скала.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Здесь мэтры, корифеи – просто тени,</w:t>
      </w:r>
      <w:r w:rsidRPr="00BE29D4">
        <w:rPr>
          <w:rFonts w:eastAsia="Times New Roman"/>
          <w:color w:val="000000"/>
          <w:lang w:eastAsia="ru-RU"/>
        </w:rPr>
        <w:br/>
        <w:t>Что боязливо расправляют сеть,</w:t>
      </w:r>
      <w:r w:rsidRPr="00BE29D4">
        <w:rPr>
          <w:rFonts w:eastAsia="Times New Roman"/>
          <w:color w:val="000000"/>
          <w:lang w:eastAsia="ru-RU"/>
        </w:rPr>
        <w:br/>
        <w:t>Чтобы других поймать в свои сплетения,</w:t>
      </w:r>
      <w:r w:rsidRPr="00BE29D4">
        <w:rPr>
          <w:rFonts w:eastAsia="Times New Roman"/>
          <w:color w:val="000000"/>
          <w:lang w:eastAsia="ru-RU"/>
        </w:rPr>
        <w:br/>
        <w:t>Но сами умудряются влететь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З</w:t>
      </w:r>
      <w:proofErr w:type="gramEnd"/>
      <w:r w:rsidRPr="00BE29D4">
        <w:rPr>
          <w:rFonts w:eastAsia="Times New Roman"/>
          <w:color w:val="000000"/>
          <w:lang w:eastAsia="ru-RU"/>
        </w:rPr>
        <w:t>десь добрячок окажется вампиром,</w:t>
      </w:r>
      <w:r w:rsidRPr="00BE29D4">
        <w:rPr>
          <w:rFonts w:eastAsia="Times New Roman"/>
          <w:color w:val="000000"/>
          <w:lang w:eastAsia="ru-RU"/>
        </w:rPr>
        <w:br/>
        <w:t>А юморист легко впадёт в тоску.</w:t>
      </w:r>
      <w:r w:rsidRPr="00BE29D4">
        <w:rPr>
          <w:rFonts w:eastAsia="Times New Roman"/>
          <w:color w:val="000000"/>
          <w:lang w:eastAsia="ru-RU"/>
        </w:rPr>
        <w:br/>
        <w:t>А этот думает, что правит целым миром.</w:t>
      </w:r>
      <w:r w:rsidRPr="00BE29D4">
        <w:rPr>
          <w:rFonts w:eastAsia="Times New Roman"/>
          <w:color w:val="000000"/>
          <w:lang w:eastAsia="ru-RU"/>
        </w:rPr>
        <w:br/>
        <w:t>Мечты – песок – сквозь пальцы утекут.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Здесь есть любовь – на выдумку похожа,</w:t>
      </w:r>
      <w:r w:rsidRPr="00BE29D4">
        <w:rPr>
          <w:rFonts w:eastAsia="Times New Roman"/>
          <w:color w:val="000000"/>
          <w:lang w:eastAsia="ru-RU"/>
        </w:rPr>
        <w:br/>
        <w:t>Тепла, как зайчик солнечный она.</w:t>
      </w:r>
      <w:r w:rsidRPr="00BE29D4">
        <w:rPr>
          <w:rFonts w:eastAsia="Times New Roman"/>
          <w:color w:val="000000"/>
          <w:lang w:eastAsia="ru-RU"/>
        </w:rPr>
        <w:br/>
        <w:t>Скажи, ты кто? – задаст вопрос прохожий.</w:t>
      </w:r>
      <w:r w:rsidRPr="00BE29D4">
        <w:rPr>
          <w:rFonts w:eastAsia="Times New Roman"/>
          <w:color w:val="000000"/>
          <w:lang w:eastAsia="ru-RU"/>
        </w:rPr>
        <w:br/>
        <w:t>Мы – призраки. Мы - видимость одна.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Ранимые, беспечные, живые…</w:t>
      </w:r>
      <w:r w:rsidRPr="00BE29D4">
        <w:rPr>
          <w:rFonts w:eastAsia="Times New Roman"/>
          <w:color w:val="000000"/>
          <w:lang w:eastAsia="ru-RU"/>
        </w:rPr>
        <w:br/>
        <w:t>Непостижимые</w:t>
      </w:r>
      <w:proofErr w:type="gramStart"/>
      <w:r w:rsidRPr="00BE29D4">
        <w:rPr>
          <w:rFonts w:eastAsia="Times New Roman"/>
          <w:color w:val="000000"/>
          <w:lang w:eastAsia="ru-RU"/>
        </w:rPr>
        <w:t>… Д</w:t>
      </w:r>
      <w:proofErr w:type="gramEnd"/>
      <w:r w:rsidRPr="00BE29D4">
        <w:rPr>
          <w:rFonts w:eastAsia="Times New Roman"/>
          <w:color w:val="000000"/>
          <w:lang w:eastAsia="ru-RU"/>
        </w:rPr>
        <w:t>о грубости просты…</w:t>
      </w:r>
      <w:r w:rsidRPr="00BE29D4">
        <w:rPr>
          <w:rFonts w:eastAsia="Times New Roman"/>
          <w:color w:val="000000"/>
          <w:lang w:eastAsia="ru-RU"/>
        </w:rPr>
        <w:br/>
        <w:t>Обычные… Не добрые, не злые…</w:t>
      </w:r>
      <w:r w:rsidRPr="00BE29D4">
        <w:rPr>
          <w:rFonts w:eastAsia="Times New Roman"/>
          <w:color w:val="000000"/>
          <w:lang w:eastAsia="ru-RU"/>
        </w:rPr>
        <w:br/>
        <w:t>Но дрогнет клавиша: мой ближний – это ты?..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</w:r>
    </w:p>
    <w:p w:rsidR="00F53879" w:rsidRDefault="00F53879" w:rsidP="00B60BB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B60BB3" w:rsidRDefault="00B60BB3" w:rsidP="00B60BB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lastRenderedPageBreak/>
        <w:t>3.</w:t>
      </w:r>
    </w:p>
    <w:p w:rsidR="00B60BB3" w:rsidRDefault="00B60BB3" w:rsidP="00B60BB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Компьютер выключай скорей,</w:t>
      </w:r>
      <w:r w:rsidRPr="00BE29D4">
        <w:rPr>
          <w:rFonts w:eastAsia="Times New Roman"/>
          <w:color w:val="000000"/>
          <w:lang w:eastAsia="ru-RU"/>
        </w:rPr>
        <w:br/>
        <w:t>Беги, беги из интернета!</w:t>
      </w:r>
      <w:r w:rsidRPr="00BE29D4">
        <w:rPr>
          <w:rFonts w:eastAsia="Times New Roman"/>
          <w:color w:val="000000"/>
          <w:lang w:eastAsia="ru-RU"/>
        </w:rPr>
        <w:br/>
        <w:t>Он приставучий, как репей,</w:t>
      </w:r>
      <w:r w:rsidRPr="00BE29D4">
        <w:rPr>
          <w:rFonts w:eastAsia="Times New Roman"/>
          <w:color w:val="000000"/>
          <w:lang w:eastAsia="ru-RU"/>
        </w:rPr>
        <w:br/>
        <w:t xml:space="preserve">С ним никакого слада </w:t>
      </w:r>
      <w:proofErr w:type="gramStart"/>
      <w:r w:rsidRPr="00BE29D4">
        <w:rPr>
          <w:rFonts w:eastAsia="Times New Roman"/>
          <w:color w:val="000000"/>
          <w:lang w:eastAsia="ru-RU"/>
        </w:rPr>
        <w:t>нету</w:t>
      </w:r>
      <w:proofErr w:type="gramEnd"/>
      <w:r w:rsidRPr="00BE29D4">
        <w:rPr>
          <w:rFonts w:eastAsia="Times New Roman"/>
          <w:color w:val="000000"/>
          <w:lang w:eastAsia="ru-RU"/>
        </w:rPr>
        <w:t>.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Заглянешь почту посмотреть,</w:t>
      </w:r>
      <w:r w:rsidRPr="00BE29D4">
        <w:rPr>
          <w:rFonts w:eastAsia="Times New Roman"/>
          <w:color w:val="000000"/>
          <w:lang w:eastAsia="ru-RU"/>
        </w:rPr>
        <w:br/>
        <w:t>И час – как языком слизали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У</w:t>
      </w:r>
      <w:proofErr w:type="gramEnd"/>
      <w:r w:rsidRPr="00BE29D4">
        <w:rPr>
          <w:rFonts w:eastAsia="Times New Roman"/>
          <w:color w:val="000000"/>
          <w:lang w:eastAsia="ru-RU"/>
        </w:rPr>
        <w:t>ж суток промелькнула треть…</w:t>
      </w:r>
      <w:r w:rsidRPr="00BE29D4">
        <w:rPr>
          <w:rFonts w:eastAsia="Times New Roman"/>
          <w:color w:val="000000"/>
          <w:lang w:eastAsia="ru-RU"/>
        </w:rPr>
        <w:br/>
        <w:t>Проблемы с шеей и глазами…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Какой уж тут уютный быт,</w:t>
      </w:r>
      <w:r w:rsidRPr="00BE29D4">
        <w:rPr>
          <w:rFonts w:eastAsia="Times New Roman"/>
          <w:color w:val="000000"/>
          <w:lang w:eastAsia="ru-RU"/>
        </w:rPr>
        <w:br/>
        <w:t>Коль состоянье – как с похмелья….</w:t>
      </w:r>
      <w:r w:rsidRPr="00BE29D4">
        <w:rPr>
          <w:rFonts w:eastAsia="Times New Roman"/>
          <w:color w:val="000000"/>
          <w:lang w:eastAsia="ru-RU"/>
        </w:rPr>
        <w:br/>
        <w:t>Стоит посуда… Пол не мыт…</w:t>
      </w:r>
      <w:r w:rsidRPr="00BE29D4">
        <w:rPr>
          <w:rFonts w:eastAsia="Times New Roman"/>
          <w:color w:val="000000"/>
          <w:lang w:eastAsia="ru-RU"/>
        </w:rPr>
        <w:br/>
        <w:t>Пылится где-то рукоделье….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Скорей, скорей его гаси!</w:t>
      </w:r>
      <w:r w:rsidRPr="00BE29D4">
        <w:rPr>
          <w:rFonts w:eastAsia="Times New Roman"/>
          <w:color w:val="000000"/>
          <w:lang w:eastAsia="ru-RU"/>
        </w:rPr>
        <w:br/>
        <w:t>От новостей не окосеешь,</w:t>
      </w:r>
      <w:r w:rsidRPr="00BE29D4">
        <w:rPr>
          <w:rFonts w:eastAsia="Times New Roman"/>
          <w:color w:val="000000"/>
          <w:lang w:eastAsia="ru-RU"/>
        </w:rPr>
        <w:br/>
        <w:t>И на приборку хватит сил,</w:t>
      </w:r>
      <w:r w:rsidRPr="00BE29D4">
        <w:rPr>
          <w:rFonts w:eastAsia="Times New Roman"/>
          <w:color w:val="000000"/>
          <w:lang w:eastAsia="ru-RU"/>
        </w:rPr>
        <w:br/>
        <w:t>И мужу суп сварить успеешь…</w:t>
      </w:r>
    </w:p>
    <w:p w:rsidR="00D97533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53879" w:rsidRDefault="00F53879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53879" w:rsidRDefault="00F53879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53879" w:rsidRDefault="00F53879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53879" w:rsidRDefault="00F53879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53879" w:rsidRDefault="00F53879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B86E55" w:rsidRDefault="00B86E55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D97533" w:rsidRPr="00BE29D4" w:rsidRDefault="00B60BB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lastRenderedPageBreak/>
        <w:t>4</w:t>
      </w:r>
      <w:r w:rsidR="00D97533" w:rsidRPr="00BE29D4">
        <w:rPr>
          <w:rFonts w:eastAsia="Times New Roman"/>
          <w:color w:val="000000"/>
          <w:lang w:eastAsia="ru-RU"/>
        </w:rPr>
        <w:t>.</w:t>
      </w:r>
      <w:r w:rsidR="00D97533" w:rsidRPr="00BE29D4">
        <w:rPr>
          <w:rFonts w:eastAsia="Times New Roman"/>
          <w:color w:val="000000"/>
          <w:lang w:eastAsia="ru-RU"/>
        </w:rPr>
        <w:br/>
      </w:r>
      <w:proofErr w:type="spellStart"/>
      <w:r w:rsidR="00D97533" w:rsidRPr="00BE29D4">
        <w:rPr>
          <w:rFonts w:eastAsia="Times New Roman"/>
          <w:color w:val="000000"/>
          <w:lang w:eastAsia="ru-RU"/>
        </w:rPr>
        <w:t>Подзавис</w:t>
      </w:r>
      <w:proofErr w:type="spellEnd"/>
      <w:r w:rsidR="00D97533" w:rsidRPr="00BE29D4">
        <w:rPr>
          <w:rFonts w:eastAsia="Times New Roman"/>
          <w:color w:val="000000"/>
          <w:lang w:eastAsia="ru-RU"/>
        </w:rPr>
        <w:t xml:space="preserve"> компьютер.</w:t>
      </w:r>
      <w:r w:rsidR="00D97533" w:rsidRPr="00BE29D4">
        <w:rPr>
          <w:rFonts w:eastAsia="Times New Roman"/>
          <w:color w:val="000000"/>
          <w:lang w:eastAsia="ru-RU"/>
        </w:rPr>
        <w:br/>
        <w:t>Вот и хорошо.</w:t>
      </w:r>
      <w:r w:rsidR="00D97533" w:rsidRPr="00BE29D4">
        <w:rPr>
          <w:rFonts w:eastAsia="Times New Roman"/>
          <w:color w:val="000000"/>
          <w:lang w:eastAsia="ru-RU"/>
        </w:rPr>
        <w:br/>
        <w:t>Время есть придумать</w:t>
      </w:r>
      <w:r w:rsidR="00D97533" w:rsidRPr="00BE29D4">
        <w:rPr>
          <w:rFonts w:eastAsia="Times New Roman"/>
          <w:color w:val="000000"/>
          <w:lang w:eastAsia="ru-RU"/>
        </w:rPr>
        <w:br/>
        <w:t>Новенький стишок.</w:t>
      </w:r>
      <w:r w:rsidR="00D97533" w:rsidRPr="00BE29D4">
        <w:rPr>
          <w:rFonts w:eastAsia="Times New Roman"/>
          <w:color w:val="000000"/>
          <w:lang w:eastAsia="ru-RU"/>
        </w:rPr>
        <w:br/>
      </w:r>
      <w:r w:rsidR="00D97533" w:rsidRPr="00BE29D4">
        <w:rPr>
          <w:rFonts w:eastAsia="Times New Roman"/>
          <w:color w:val="000000"/>
          <w:lang w:eastAsia="ru-RU"/>
        </w:rPr>
        <w:br/>
        <w:t>Книгу позабытую</w:t>
      </w:r>
      <w:proofErr w:type="gramStart"/>
      <w:r w:rsidR="00D97533" w:rsidRPr="00BE29D4">
        <w:rPr>
          <w:rFonts w:eastAsia="Times New Roman"/>
          <w:color w:val="000000"/>
          <w:lang w:eastAsia="ru-RU"/>
        </w:rPr>
        <w:br/>
        <w:t>В</w:t>
      </w:r>
      <w:proofErr w:type="gramEnd"/>
      <w:r w:rsidR="00D97533" w:rsidRPr="00BE29D4">
        <w:rPr>
          <w:rFonts w:eastAsia="Times New Roman"/>
          <w:color w:val="000000"/>
          <w:lang w:eastAsia="ru-RU"/>
        </w:rPr>
        <w:t>зять и перечесть.</w:t>
      </w:r>
      <w:r w:rsidR="00D97533" w:rsidRPr="00BE29D4">
        <w:rPr>
          <w:rFonts w:eastAsia="Times New Roman"/>
          <w:color w:val="000000"/>
          <w:lang w:eastAsia="ru-RU"/>
        </w:rPr>
        <w:br/>
        <w:t>Дождиком умытые</w:t>
      </w:r>
      <w:r w:rsidR="00D97533" w:rsidRPr="00BE29D4">
        <w:rPr>
          <w:rFonts w:eastAsia="Times New Roman"/>
          <w:color w:val="000000"/>
          <w:lang w:eastAsia="ru-RU"/>
        </w:rPr>
        <w:br/>
        <w:t>Яблочки поесть.</w:t>
      </w:r>
      <w:r w:rsidR="00D97533" w:rsidRPr="00BE29D4">
        <w:rPr>
          <w:rFonts w:eastAsia="Times New Roman"/>
          <w:color w:val="000000"/>
          <w:lang w:eastAsia="ru-RU"/>
        </w:rPr>
        <w:br/>
      </w:r>
      <w:r w:rsidR="00D97533" w:rsidRPr="00BE29D4">
        <w:rPr>
          <w:rFonts w:eastAsia="Times New Roman"/>
          <w:color w:val="000000"/>
          <w:lang w:eastAsia="ru-RU"/>
        </w:rPr>
        <w:br/>
        <w:t>Перестать сутулиться,</w:t>
      </w:r>
      <w:r w:rsidR="00D97533" w:rsidRPr="00BE29D4">
        <w:rPr>
          <w:rFonts w:eastAsia="Times New Roman"/>
          <w:color w:val="000000"/>
          <w:lang w:eastAsia="ru-RU"/>
        </w:rPr>
        <w:br/>
        <w:t>Клавиши терзать,</w:t>
      </w:r>
      <w:r w:rsidR="00D97533" w:rsidRPr="00BE29D4">
        <w:rPr>
          <w:rFonts w:eastAsia="Times New Roman"/>
          <w:color w:val="000000"/>
          <w:lang w:eastAsia="ru-RU"/>
        </w:rPr>
        <w:br/>
        <w:t>Погулять по улице,</w:t>
      </w:r>
      <w:r w:rsidR="00D97533" w:rsidRPr="00BE29D4">
        <w:rPr>
          <w:rFonts w:eastAsia="Times New Roman"/>
          <w:color w:val="000000"/>
          <w:lang w:eastAsia="ru-RU"/>
        </w:rPr>
        <w:br/>
        <w:t>Радуя глаза.</w:t>
      </w:r>
      <w:r w:rsidR="00D97533" w:rsidRPr="00BE29D4">
        <w:rPr>
          <w:rFonts w:eastAsia="Times New Roman"/>
          <w:color w:val="000000"/>
          <w:lang w:eastAsia="ru-RU"/>
        </w:rPr>
        <w:br/>
      </w:r>
      <w:r w:rsidR="00D97533" w:rsidRPr="00BE29D4">
        <w:rPr>
          <w:rFonts w:eastAsia="Times New Roman"/>
          <w:color w:val="000000"/>
          <w:lang w:eastAsia="ru-RU"/>
        </w:rPr>
        <w:br/>
        <w:t>Снова сыплют дождики</w:t>
      </w:r>
      <w:proofErr w:type="gramStart"/>
      <w:r w:rsidR="00D97533" w:rsidRPr="00BE29D4">
        <w:rPr>
          <w:rFonts w:eastAsia="Times New Roman"/>
          <w:color w:val="000000"/>
          <w:lang w:eastAsia="ru-RU"/>
        </w:rPr>
        <w:br/>
        <w:t>И</w:t>
      </w:r>
      <w:proofErr w:type="gramEnd"/>
      <w:r w:rsidR="00D97533" w:rsidRPr="00BE29D4">
        <w:rPr>
          <w:rFonts w:eastAsia="Times New Roman"/>
          <w:color w:val="000000"/>
          <w:lang w:eastAsia="ru-RU"/>
        </w:rPr>
        <w:t>з небесных сит.</w:t>
      </w:r>
      <w:r w:rsidR="00D97533" w:rsidRPr="00BE29D4">
        <w:rPr>
          <w:rFonts w:eastAsia="Times New Roman"/>
          <w:color w:val="000000"/>
          <w:lang w:eastAsia="ru-RU"/>
        </w:rPr>
        <w:br/>
        <w:t>Дни без компа прожиты.</w:t>
      </w:r>
      <w:r w:rsidR="00D97533" w:rsidRPr="00BE29D4">
        <w:rPr>
          <w:rFonts w:eastAsia="Times New Roman"/>
          <w:color w:val="000000"/>
          <w:lang w:eastAsia="ru-RU"/>
        </w:rPr>
        <w:br/>
        <w:t>Пусть себе висит.</w:t>
      </w: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B60BB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F53879" w:rsidRDefault="00F53879" w:rsidP="00B60BB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F53879" w:rsidRDefault="00F53879" w:rsidP="00B60BB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B60BB3" w:rsidRPr="00870032" w:rsidRDefault="00B60BB3" w:rsidP="00B60BB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 w:rsidRPr="00870032"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Телевизор</w:t>
      </w:r>
    </w:p>
    <w:p w:rsidR="00B60BB3" w:rsidRPr="00BE29D4" w:rsidRDefault="00B60BB3" w:rsidP="00B60BB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Вся семья приросла к телевизору.</w:t>
      </w:r>
      <w:r w:rsidRPr="00BE29D4">
        <w:rPr>
          <w:rFonts w:eastAsia="Times New Roman"/>
          <w:color w:val="000000"/>
          <w:lang w:eastAsia="ru-RU"/>
        </w:rPr>
        <w:br/>
        <w:t>Поглощает поток новостей.</w:t>
      </w:r>
      <w:r w:rsidRPr="00BE29D4">
        <w:rPr>
          <w:rFonts w:eastAsia="Times New Roman"/>
          <w:color w:val="000000"/>
          <w:lang w:eastAsia="ru-RU"/>
        </w:rPr>
        <w:br/>
        <w:t>Там на выбор любая провизия,</w:t>
      </w:r>
      <w:r w:rsidRPr="00BE29D4">
        <w:rPr>
          <w:rFonts w:eastAsia="Times New Roman"/>
          <w:color w:val="000000"/>
          <w:lang w:eastAsia="ru-RU"/>
        </w:rPr>
        <w:br/>
        <w:t>Винегреты вестей и страстей.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Иссушается мозг, выпивается,</w:t>
      </w:r>
      <w:r w:rsidRPr="00BE29D4">
        <w:rPr>
          <w:rFonts w:eastAsia="Times New Roman"/>
          <w:color w:val="000000"/>
          <w:lang w:eastAsia="ru-RU"/>
        </w:rPr>
        <w:br/>
        <w:t xml:space="preserve">Незаметно, под </w:t>
      </w:r>
      <w:proofErr w:type="spellStart"/>
      <w:r w:rsidRPr="00BE29D4">
        <w:rPr>
          <w:rFonts w:eastAsia="Times New Roman"/>
          <w:color w:val="000000"/>
          <w:lang w:eastAsia="ru-RU"/>
        </w:rPr>
        <w:t>визги</w:t>
      </w:r>
      <w:proofErr w:type="spellEnd"/>
      <w:r w:rsidRPr="00BE29D4">
        <w:rPr>
          <w:rFonts w:eastAsia="Times New Roman"/>
          <w:color w:val="000000"/>
          <w:lang w:eastAsia="ru-RU"/>
        </w:rPr>
        <w:t xml:space="preserve"> реклам.</w:t>
      </w:r>
      <w:r w:rsidRPr="00BE29D4">
        <w:rPr>
          <w:rFonts w:eastAsia="Times New Roman"/>
          <w:color w:val="000000"/>
          <w:lang w:eastAsia="ru-RU"/>
        </w:rPr>
        <w:br/>
        <w:t>Даже стих мой сейчас спотыкается:</w:t>
      </w:r>
      <w:r w:rsidRPr="00BE29D4">
        <w:rPr>
          <w:rFonts w:eastAsia="Times New Roman"/>
          <w:color w:val="000000"/>
          <w:lang w:eastAsia="ru-RU"/>
        </w:rPr>
        <w:br/>
        <w:t>Тянет силы бормочущий вамп.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Голоса, голоса накалённые,</w:t>
      </w:r>
      <w:r w:rsidRPr="00BE29D4">
        <w:rPr>
          <w:rFonts w:eastAsia="Times New Roman"/>
          <w:color w:val="000000"/>
          <w:lang w:eastAsia="ru-RU"/>
        </w:rPr>
        <w:br/>
        <w:t>Барабанный ритмический звук.</w:t>
      </w:r>
      <w:r w:rsidRPr="00BE29D4">
        <w:rPr>
          <w:rFonts w:eastAsia="Times New Roman"/>
          <w:color w:val="000000"/>
          <w:lang w:eastAsia="ru-RU"/>
        </w:rPr>
        <w:br/>
        <w:t>Очи в очи, глаза остеклённые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П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ьёт энергию … </w:t>
      </w:r>
      <w:proofErr w:type="spellStart"/>
      <w:r w:rsidRPr="00BE29D4">
        <w:rPr>
          <w:rFonts w:eastAsia="Times New Roman"/>
          <w:color w:val="000000"/>
          <w:lang w:eastAsia="ru-RU"/>
        </w:rPr>
        <w:t>телепаук</w:t>
      </w:r>
      <w:proofErr w:type="spellEnd"/>
      <w:r w:rsidRPr="00BE29D4">
        <w:rPr>
          <w:rFonts w:eastAsia="Times New Roman"/>
          <w:color w:val="000000"/>
          <w:lang w:eastAsia="ru-RU"/>
        </w:rPr>
        <w:t>…</w:t>
      </w:r>
    </w:p>
    <w:p w:rsidR="00B60BB3" w:rsidRDefault="00B60BB3" w:rsidP="00B60BB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kern w:val="36"/>
          <w:lang w:eastAsia="ru-RU"/>
        </w:rPr>
      </w:pPr>
    </w:p>
    <w:p w:rsidR="00B60BB3" w:rsidRDefault="00B60BB3" w:rsidP="00B60BB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kern w:val="36"/>
          <w:lang w:eastAsia="ru-RU"/>
        </w:rPr>
      </w:pPr>
    </w:p>
    <w:p w:rsidR="00B60BB3" w:rsidRDefault="00B60BB3" w:rsidP="00B60BB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kern w:val="36"/>
          <w:lang w:eastAsia="ru-RU"/>
        </w:rPr>
      </w:pPr>
    </w:p>
    <w:p w:rsidR="00B60BB3" w:rsidRDefault="00B60BB3" w:rsidP="00B60BB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kern w:val="36"/>
          <w:lang w:eastAsia="ru-RU"/>
        </w:rPr>
      </w:pPr>
    </w:p>
    <w:p w:rsidR="00B60BB3" w:rsidRDefault="00B60BB3" w:rsidP="00B60BB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kern w:val="36"/>
          <w:lang w:eastAsia="ru-RU"/>
        </w:rPr>
      </w:pPr>
    </w:p>
    <w:p w:rsidR="00B60BB3" w:rsidRDefault="00B60BB3" w:rsidP="00B60BB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kern w:val="36"/>
          <w:lang w:eastAsia="ru-RU"/>
        </w:rPr>
      </w:pPr>
    </w:p>
    <w:p w:rsidR="00B60BB3" w:rsidRDefault="00B60BB3" w:rsidP="00B60BB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kern w:val="36"/>
          <w:lang w:eastAsia="ru-RU"/>
        </w:rPr>
      </w:pPr>
    </w:p>
    <w:p w:rsidR="00B60BB3" w:rsidRDefault="00B60BB3" w:rsidP="00B60BB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kern w:val="36"/>
          <w:lang w:eastAsia="ru-RU"/>
        </w:rPr>
      </w:pPr>
    </w:p>
    <w:p w:rsidR="00B60BB3" w:rsidRDefault="00B60BB3" w:rsidP="00B60BB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kern w:val="36"/>
          <w:lang w:eastAsia="ru-RU"/>
        </w:rPr>
      </w:pPr>
    </w:p>
    <w:p w:rsidR="00B60BB3" w:rsidRPr="00BE0291" w:rsidRDefault="00B60BB3" w:rsidP="00B60BB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B60BB3" w:rsidRDefault="00B60BB3" w:rsidP="00B60BB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Не имею телевизора,</w:t>
      </w:r>
      <w:r w:rsidRPr="00BE29D4">
        <w:rPr>
          <w:rFonts w:eastAsia="Times New Roman"/>
          <w:color w:val="000000"/>
          <w:lang w:eastAsia="ru-RU"/>
        </w:rPr>
        <w:br/>
        <w:t>Не читаю я газет.</w:t>
      </w:r>
      <w:r w:rsidRPr="00BE29D4">
        <w:rPr>
          <w:rFonts w:eastAsia="Times New Roman"/>
          <w:color w:val="000000"/>
          <w:lang w:eastAsia="ru-RU"/>
        </w:rPr>
        <w:br/>
        <w:t>Но идут из мира вызовы</w:t>
      </w:r>
      <w:proofErr w:type="gramStart"/>
      <w:r w:rsidRPr="00BE29D4">
        <w:rPr>
          <w:rFonts w:eastAsia="Times New Roman"/>
          <w:color w:val="000000"/>
          <w:lang w:eastAsia="ru-RU"/>
        </w:rPr>
        <w:t>… </w:t>
      </w:r>
      <w:r w:rsidRPr="00BE29D4">
        <w:rPr>
          <w:rFonts w:eastAsia="Times New Roman"/>
          <w:color w:val="000000"/>
          <w:lang w:eastAsia="ru-RU"/>
        </w:rPr>
        <w:br/>
        <w:t>О</w:t>
      </w:r>
      <w:proofErr w:type="gramEnd"/>
      <w:r w:rsidRPr="00BE29D4">
        <w:rPr>
          <w:rFonts w:eastAsia="Times New Roman"/>
          <w:color w:val="000000"/>
          <w:lang w:eastAsia="ru-RU"/>
        </w:rPr>
        <w:t>т него покоя нет.</w:t>
      </w:r>
      <w:r w:rsidRPr="00BE29D4">
        <w:rPr>
          <w:rFonts w:eastAsia="Times New Roman"/>
          <w:color w:val="000000"/>
          <w:lang w:eastAsia="ru-RU"/>
        </w:rPr>
        <w:br/>
      </w:r>
    </w:p>
    <w:p w:rsidR="00B60BB3" w:rsidRDefault="00B60BB3" w:rsidP="00B60BB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Рассказал сосед о пенсиях,</w:t>
      </w:r>
      <w:r w:rsidRPr="00BE29D4">
        <w:rPr>
          <w:rFonts w:eastAsia="Times New Roman"/>
          <w:color w:val="000000"/>
          <w:lang w:eastAsia="ru-RU"/>
        </w:rPr>
        <w:br/>
        <w:t>Продавщица -  про теракт…</w:t>
      </w:r>
      <w:r w:rsidRPr="00BE29D4">
        <w:rPr>
          <w:rFonts w:eastAsia="Times New Roman"/>
          <w:color w:val="000000"/>
          <w:lang w:eastAsia="ru-RU"/>
        </w:rPr>
        <w:br/>
        <w:t>Новостей течёт эссенция.</w:t>
      </w:r>
      <w:r w:rsidRPr="00BE29D4">
        <w:rPr>
          <w:rFonts w:eastAsia="Times New Roman"/>
          <w:color w:val="000000"/>
          <w:lang w:eastAsia="ru-RU"/>
        </w:rPr>
        <w:br/>
        <w:t>На душе царит бардак.</w:t>
      </w:r>
      <w:r w:rsidRPr="00BE29D4">
        <w:rPr>
          <w:rFonts w:eastAsia="Times New Roman"/>
          <w:color w:val="000000"/>
          <w:lang w:eastAsia="ru-RU"/>
        </w:rPr>
        <w:br/>
      </w:r>
    </w:p>
    <w:p w:rsidR="00B60BB3" w:rsidRDefault="00B60BB3" w:rsidP="00B60BB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А душа сопротивляется:</w:t>
      </w:r>
      <w:r w:rsidRPr="00BE29D4">
        <w:rPr>
          <w:rFonts w:eastAsia="Times New Roman"/>
          <w:color w:val="000000"/>
          <w:lang w:eastAsia="ru-RU"/>
        </w:rPr>
        <w:br/>
        <w:t>Знать о взрывах – нелегко.</w:t>
      </w:r>
      <w:r w:rsidRPr="00BE29D4">
        <w:rPr>
          <w:rFonts w:eastAsia="Times New Roman"/>
          <w:color w:val="000000"/>
          <w:lang w:eastAsia="ru-RU"/>
        </w:rPr>
        <w:br/>
        <w:t xml:space="preserve">И скорбит она, и </w:t>
      </w:r>
      <w:proofErr w:type="gramStart"/>
      <w:r w:rsidRPr="00BE29D4">
        <w:rPr>
          <w:rFonts w:eastAsia="Times New Roman"/>
          <w:color w:val="000000"/>
          <w:lang w:eastAsia="ru-RU"/>
        </w:rPr>
        <w:t>мается</w:t>
      </w:r>
      <w:proofErr w:type="gramEnd"/>
      <w:r w:rsidRPr="00BE29D4">
        <w:rPr>
          <w:rFonts w:eastAsia="Times New Roman"/>
          <w:color w:val="000000"/>
          <w:lang w:eastAsia="ru-RU"/>
        </w:rPr>
        <w:t>,</w:t>
      </w:r>
      <w:r w:rsidRPr="00BE29D4">
        <w:rPr>
          <w:rFonts w:eastAsia="Times New Roman"/>
          <w:color w:val="000000"/>
          <w:lang w:eastAsia="ru-RU"/>
        </w:rPr>
        <w:br/>
        <w:t>Растеряла весь покой…</w:t>
      </w:r>
      <w:r w:rsidRPr="00BE29D4">
        <w:rPr>
          <w:rFonts w:eastAsia="Times New Roman"/>
          <w:color w:val="000000"/>
          <w:lang w:eastAsia="ru-RU"/>
        </w:rPr>
        <w:br/>
      </w:r>
    </w:p>
    <w:p w:rsidR="00B60BB3" w:rsidRDefault="00B60BB3" w:rsidP="00B60BB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В лес пойду – пичуга светлая</w:t>
      </w:r>
      <w:r w:rsidRPr="00BE29D4">
        <w:rPr>
          <w:rFonts w:eastAsia="Times New Roman"/>
          <w:color w:val="000000"/>
          <w:lang w:eastAsia="ru-RU"/>
        </w:rPr>
        <w:br/>
        <w:t>Трелью радует меня.</w:t>
      </w:r>
      <w:r w:rsidRPr="00BE29D4">
        <w:rPr>
          <w:rFonts w:eastAsia="Times New Roman"/>
          <w:color w:val="000000"/>
          <w:lang w:eastAsia="ru-RU"/>
        </w:rPr>
        <w:br/>
        <w:t>Утешают липы ветками,</w:t>
      </w:r>
      <w:r w:rsidRPr="00BE29D4">
        <w:rPr>
          <w:rFonts w:eastAsia="Times New Roman"/>
          <w:color w:val="000000"/>
          <w:lang w:eastAsia="ru-RU"/>
        </w:rPr>
        <w:br/>
        <w:t>И приходит радость дня.</w:t>
      </w:r>
      <w:r w:rsidRPr="00BE29D4">
        <w:rPr>
          <w:rFonts w:eastAsia="Times New Roman"/>
          <w:color w:val="000000"/>
          <w:lang w:eastAsia="ru-RU"/>
        </w:rPr>
        <w:br/>
      </w:r>
    </w:p>
    <w:p w:rsidR="00B60BB3" w:rsidRPr="00BE29D4" w:rsidRDefault="00B60BB3" w:rsidP="00B60BB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Мир, в огне, скорбях и ужасах,</w:t>
      </w:r>
      <w:r w:rsidRPr="00BE29D4">
        <w:rPr>
          <w:rFonts w:eastAsia="Times New Roman"/>
          <w:color w:val="000000"/>
          <w:lang w:eastAsia="ru-RU"/>
        </w:rPr>
        <w:br/>
        <w:t>Разъярённый и больной,</w:t>
      </w:r>
      <w:r w:rsidRPr="00BE29D4">
        <w:rPr>
          <w:rFonts w:eastAsia="Times New Roman"/>
          <w:color w:val="000000"/>
          <w:lang w:eastAsia="ru-RU"/>
        </w:rPr>
        <w:br/>
        <w:t>Не исчез, а просто сузился,</w:t>
      </w:r>
      <w:r w:rsidRPr="00BE29D4">
        <w:rPr>
          <w:rFonts w:eastAsia="Times New Roman"/>
          <w:color w:val="000000"/>
          <w:lang w:eastAsia="ru-RU"/>
        </w:rPr>
        <w:br/>
        <w:t>Стал горошинкой одной.</w:t>
      </w: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D97533" w:rsidRDefault="003E52A4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  <w:r>
        <w:rPr>
          <w:rFonts w:eastAsia="Times New Roman" w:cs="Times New Roman CYR"/>
          <w:b/>
          <w:bCs/>
          <w:noProof/>
          <w:color w:val="606060"/>
          <w:kern w:val="36"/>
          <w:lang w:eastAsia="ru-RU"/>
        </w:rPr>
        <w:drawing>
          <wp:inline distT="0" distB="0" distL="0" distR="0">
            <wp:extent cx="3743960" cy="5152533"/>
            <wp:effectExtent l="0" t="0" r="0" b="0"/>
            <wp:docPr id="2" name="Рисунок 2" descr="H:\ФОТО ОЛИ\иллюстрации\ГОТОВЫЕ\img509_hf_hf_hf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ФОТО ОЛИ\иллюстрации\ГОТОВЫЕ\img509_hf_hf_hfа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960" cy="51525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3879" w:rsidRDefault="00F53879" w:rsidP="00F53879">
      <w:pPr>
        <w:jc w:val="center"/>
        <w:rPr>
          <w:i/>
        </w:rPr>
      </w:pPr>
    </w:p>
    <w:p w:rsidR="00F53879" w:rsidRDefault="00F53879" w:rsidP="00F53879">
      <w:pPr>
        <w:jc w:val="center"/>
        <w:rPr>
          <w:i/>
        </w:rPr>
      </w:pPr>
    </w:p>
    <w:p w:rsidR="00F53879" w:rsidRPr="005D3AFC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Люблю уют осенних перелесков.</w:t>
      </w:r>
      <w:r w:rsidRPr="00BE29D4">
        <w:rPr>
          <w:rFonts w:eastAsia="Times New Roman"/>
          <w:color w:val="000000"/>
          <w:lang w:eastAsia="ru-RU"/>
        </w:rPr>
        <w:br/>
        <w:t>Покой и свет. Отрада тишины.</w:t>
      </w:r>
      <w:r w:rsidRPr="00BE29D4">
        <w:rPr>
          <w:rFonts w:eastAsia="Times New Roman"/>
          <w:color w:val="000000"/>
          <w:lang w:eastAsia="ru-RU"/>
        </w:rPr>
        <w:br/>
        <w:t>Чириканье пичуг, речушки всплески…</w:t>
      </w:r>
      <w:r w:rsidRPr="00BE29D4">
        <w:rPr>
          <w:rFonts w:eastAsia="Times New Roman"/>
          <w:color w:val="000000"/>
          <w:lang w:eastAsia="ru-RU"/>
        </w:rPr>
        <w:br/>
        <w:t>Тепло огромной кряжистой сосны…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Кузнечик протрещит. Комар заноет.</w:t>
      </w:r>
      <w:r w:rsidRPr="00BE29D4">
        <w:rPr>
          <w:rFonts w:eastAsia="Times New Roman"/>
          <w:color w:val="000000"/>
          <w:lang w:eastAsia="ru-RU"/>
        </w:rPr>
        <w:br/>
        <w:t>Лениво пчёлы вьются над цветком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Н</w:t>
      </w:r>
      <w:proofErr w:type="gramEnd"/>
      <w:r w:rsidRPr="00BE29D4">
        <w:rPr>
          <w:rFonts w:eastAsia="Times New Roman"/>
          <w:color w:val="000000"/>
          <w:lang w:eastAsia="ru-RU"/>
        </w:rPr>
        <w:t>е жжет светило томное дневное.</w:t>
      </w:r>
      <w:r w:rsidRPr="00BE29D4">
        <w:rPr>
          <w:rFonts w:eastAsia="Times New Roman"/>
          <w:color w:val="000000"/>
          <w:lang w:eastAsia="ru-RU"/>
        </w:rPr>
        <w:br/>
      </w:r>
      <w:proofErr w:type="gramStart"/>
      <w:r w:rsidRPr="00BE29D4">
        <w:rPr>
          <w:rFonts w:eastAsia="Times New Roman"/>
          <w:color w:val="000000"/>
          <w:lang w:eastAsia="ru-RU"/>
        </w:rPr>
        <w:t>Вечернее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 – с прохладным ветерком.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Мой возраст совпадает с этим сроком.</w:t>
      </w:r>
      <w:r w:rsidRPr="00BE29D4">
        <w:rPr>
          <w:rFonts w:eastAsia="Times New Roman"/>
          <w:color w:val="000000"/>
          <w:lang w:eastAsia="ru-RU"/>
        </w:rPr>
        <w:br/>
        <w:t>Размеренна, тепла моя пора.</w:t>
      </w:r>
      <w:r w:rsidRPr="00BE29D4">
        <w:rPr>
          <w:rFonts w:eastAsia="Times New Roman"/>
          <w:color w:val="000000"/>
          <w:lang w:eastAsia="ru-RU"/>
        </w:rPr>
        <w:br/>
        <w:t>Глядится небо в синь промытых окон.</w:t>
      </w:r>
      <w:r w:rsidRPr="00BE29D4">
        <w:rPr>
          <w:rFonts w:eastAsia="Times New Roman"/>
          <w:color w:val="000000"/>
          <w:lang w:eastAsia="ru-RU"/>
        </w:rPr>
        <w:br/>
        <w:t>Свет золотой не сходит со двора.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Не знаю, доживу ль до срока стыни,</w:t>
      </w:r>
      <w:r w:rsidRPr="00BE29D4">
        <w:rPr>
          <w:rFonts w:eastAsia="Times New Roman"/>
          <w:color w:val="000000"/>
          <w:lang w:eastAsia="ru-RU"/>
        </w:rPr>
        <w:br/>
        <w:t>Сменяю ль медь на чары серебра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Д</w:t>
      </w:r>
      <w:proofErr w:type="gramEnd"/>
      <w:r w:rsidRPr="00BE29D4">
        <w:rPr>
          <w:rFonts w:eastAsia="Times New Roman"/>
          <w:color w:val="000000"/>
          <w:lang w:eastAsia="ru-RU"/>
        </w:rPr>
        <w:t>о силы творческой, телесного бессилья…</w:t>
      </w:r>
      <w:r w:rsidRPr="00BE29D4">
        <w:rPr>
          <w:rFonts w:eastAsia="Times New Roman"/>
          <w:color w:val="000000"/>
          <w:lang w:eastAsia="ru-RU"/>
        </w:rPr>
        <w:br/>
        <w:t>До несказанной лёгкости пера…</w:t>
      </w:r>
    </w:p>
    <w:p w:rsidR="00F53879" w:rsidRPr="00BE29D4" w:rsidRDefault="00F53879" w:rsidP="00F53879">
      <w:pPr>
        <w:shd w:val="clear" w:color="auto" w:fill="FFFFFF"/>
        <w:spacing w:before="225" w:after="75" w:line="240" w:lineRule="auto"/>
        <w:ind w:firstLine="0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Pr="00BE29D4" w:rsidRDefault="00F53879" w:rsidP="00F53879">
      <w:pPr>
        <w:shd w:val="clear" w:color="auto" w:fill="FFFFFF"/>
        <w:spacing w:before="225" w:after="75" w:line="240" w:lineRule="auto"/>
        <w:ind w:firstLine="0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Pr="00BE29D4" w:rsidRDefault="00F53879" w:rsidP="00F53879">
      <w:pPr>
        <w:shd w:val="clear" w:color="auto" w:fill="FFFFFF"/>
        <w:spacing w:before="225" w:after="75" w:line="240" w:lineRule="auto"/>
        <w:ind w:firstLine="0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Pr="00B715EA" w:rsidRDefault="00F53879" w:rsidP="00F53879">
      <w:pPr>
        <w:shd w:val="clear" w:color="auto" w:fill="FFFFFF"/>
        <w:spacing w:before="225" w:after="75" w:line="240" w:lineRule="auto"/>
        <w:ind w:firstLine="0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 w:rsidRPr="00B715EA"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Осеннее</w:t>
      </w: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Очи прозрачной осенней реки,</w:t>
      </w:r>
      <w:r w:rsidRPr="00BE29D4">
        <w:rPr>
          <w:rFonts w:eastAsia="Times New Roman"/>
          <w:color w:val="000000"/>
          <w:lang w:eastAsia="ru-RU"/>
        </w:rPr>
        <w:br/>
        <w:t>Синие от потемневшего неба.</w:t>
      </w:r>
      <w:r w:rsidRPr="00BE29D4">
        <w:rPr>
          <w:rFonts w:eastAsia="Times New Roman"/>
          <w:color w:val="000000"/>
          <w:lang w:eastAsia="ru-RU"/>
        </w:rPr>
        <w:br/>
        <w:t>Шорох травы, камыша поплавки…</w:t>
      </w:r>
      <w:r w:rsidRPr="00BE29D4">
        <w:rPr>
          <w:rFonts w:eastAsia="Times New Roman"/>
          <w:color w:val="000000"/>
          <w:lang w:eastAsia="ru-RU"/>
        </w:rPr>
        <w:br/>
        <w:t xml:space="preserve">Стог на поляне – </w:t>
      </w:r>
      <w:proofErr w:type="spellStart"/>
      <w:r w:rsidRPr="00BE29D4">
        <w:rPr>
          <w:rFonts w:eastAsia="Times New Roman"/>
          <w:color w:val="000000"/>
          <w:lang w:eastAsia="ru-RU"/>
        </w:rPr>
        <w:t>буханкою</w:t>
      </w:r>
      <w:proofErr w:type="spellEnd"/>
      <w:r w:rsidRPr="00BE29D4">
        <w:rPr>
          <w:rFonts w:eastAsia="Times New Roman"/>
          <w:color w:val="000000"/>
          <w:lang w:eastAsia="ru-RU"/>
        </w:rPr>
        <w:t xml:space="preserve"> хлеба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Д</w:t>
      </w:r>
      <w:proofErr w:type="gramEnd"/>
      <w:r w:rsidRPr="00BE29D4">
        <w:rPr>
          <w:rFonts w:eastAsia="Times New Roman"/>
          <w:color w:val="000000"/>
          <w:lang w:eastAsia="ru-RU"/>
        </w:rPr>
        <w:t>ремлет берёзовый жидкий лесок…</w:t>
      </w:r>
      <w:r w:rsidRPr="00BE29D4">
        <w:rPr>
          <w:rFonts w:eastAsia="Times New Roman"/>
          <w:color w:val="000000"/>
          <w:lang w:eastAsia="ru-RU"/>
        </w:rPr>
        <w:br/>
        <w:t>День тишины только раз и нарушен:</w:t>
      </w:r>
      <w:r w:rsidRPr="00BE29D4">
        <w:rPr>
          <w:rFonts w:eastAsia="Times New Roman"/>
          <w:color w:val="000000"/>
          <w:lang w:eastAsia="ru-RU"/>
        </w:rPr>
        <w:br/>
        <w:t>Утки со свистом, наискосок,</w:t>
      </w:r>
      <w:r w:rsidRPr="00BE29D4">
        <w:rPr>
          <w:rFonts w:eastAsia="Times New Roman"/>
          <w:color w:val="000000"/>
          <w:lang w:eastAsia="ru-RU"/>
        </w:rPr>
        <w:br/>
        <w:t xml:space="preserve">В сторону </w:t>
      </w:r>
      <w:proofErr w:type="spellStart"/>
      <w:r w:rsidRPr="00BE29D4">
        <w:rPr>
          <w:rFonts w:eastAsia="Times New Roman"/>
          <w:color w:val="000000"/>
          <w:lang w:eastAsia="ru-RU"/>
        </w:rPr>
        <w:t>рясных</w:t>
      </w:r>
      <w:proofErr w:type="spellEnd"/>
      <w:r w:rsidRPr="00BE29D4">
        <w:rPr>
          <w:rFonts w:eastAsia="Times New Roman"/>
          <w:color w:val="000000"/>
          <w:lang w:eastAsia="ru-RU"/>
        </w:rPr>
        <w:t xml:space="preserve"> болот  и лягушек…</w:t>
      </w: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53879" w:rsidRPr="00BE29D4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Pr="00BE29D4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Pr="00BE29D4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Pr="00BE29D4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Pr="00BE29D4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Pr="00BE29D4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Pr="00BE29D4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Pr="00B715EA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 w:rsidRPr="00B715EA"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Ах, сентябрь</w:t>
      </w: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Бензопилы осами жужжат.</w:t>
      </w:r>
      <w:r w:rsidRPr="00BE29D4">
        <w:rPr>
          <w:rFonts w:eastAsia="Times New Roman"/>
          <w:color w:val="000000"/>
          <w:lang w:eastAsia="ru-RU"/>
        </w:rPr>
        <w:br/>
        <w:t>Рядом – стройка</w:t>
      </w:r>
      <w:proofErr w:type="gramStart"/>
      <w:r w:rsidRPr="00BE29D4">
        <w:rPr>
          <w:rFonts w:eastAsia="Times New Roman"/>
          <w:color w:val="000000"/>
          <w:lang w:eastAsia="ru-RU"/>
        </w:rPr>
        <w:t>… В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друг топор </w:t>
      </w:r>
      <w:proofErr w:type="spellStart"/>
      <w:r w:rsidRPr="00BE29D4">
        <w:rPr>
          <w:rFonts w:eastAsia="Times New Roman"/>
          <w:color w:val="000000"/>
          <w:lang w:eastAsia="ru-RU"/>
        </w:rPr>
        <w:t>затукал</w:t>
      </w:r>
      <w:proofErr w:type="spellEnd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Падает щепа – светла, свежа…</w:t>
      </w:r>
      <w:r w:rsidRPr="00BE29D4">
        <w:rPr>
          <w:rFonts w:eastAsia="Times New Roman"/>
          <w:color w:val="000000"/>
          <w:lang w:eastAsia="ru-RU"/>
        </w:rPr>
        <w:br/>
        <w:t>Голоса… Ударов мерных звуки…</w:t>
      </w:r>
      <w:r w:rsidRPr="00BE29D4">
        <w:rPr>
          <w:rFonts w:eastAsia="Times New Roman"/>
          <w:color w:val="000000"/>
          <w:lang w:eastAsia="ru-RU"/>
        </w:rPr>
        <w:br/>
      </w: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А сентябрь роняет яркий лист,</w:t>
      </w:r>
      <w:r w:rsidRPr="00BE29D4">
        <w:rPr>
          <w:rFonts w:eastAsia="Times New Roman"/>
          <w:color w:val="000000"/>
          <w:lang w:eastAsia="ru-RU"/>
        </w:rPr>
        <w:br/>
      </w:r>
      <w:r>
        <w:rPr>
          <w:rFonts w:eastAsia="Times New Roman"/>
          <w:color w:val="000000"/>
          <w:lang w:eastAsia="ru-RU"/>
        </w:rPr>
        <w:t>Ш</w:t>
      </w:r>
      <w:r w:rsidRPr="00BE29D4">
        <w:rPr>
          <w:rFonts w:eastAsia="Times New Roman"/>
          <w:color w:val="000000"/>
          <w:lang w:eastAsia="ru-RU"/>
        </w:rPr>
        <w:t>епчет</w:t>
      </w:r>
      <w:r>
        <w:rPr>
          <w:rFonts w:eastAsia="Times New Roman"/>
          <w:color w:val="000000"/>
          <w:lang w:eastAsia="ru-RU"/>
        </w:rPr>
        <w:t xml:space="preserve"> нам</w:t>
      </w:r>
      <w:r w:rsidRPr="00BE29D4">
        <w:rPr>
          <w:rFonts w:eastAsia="Times New Roman"/>
          <w:color w:val="000000"/>
          <w:lang w:eastAsia="ru-RU"/>
        </w:rPr>
        <w:t xml:space="preserve"> о скорой непогоде…</w:t>
      </w:r>
      <w:r w:rsidRPr="00BE29D4">
        <w:rPr>
          <w:rFonts w:eastAsia="Times New Roman"/>
          <w:color w:val="000000"/>
          <w:lang w:eastAsia="ru-RU"/>
        </w:rPr>
        <w:br/>
        <w:t>Уток пролетевших тонкий свист…</w:t>
      </w:r>
      <w:r w:rsidRPr="00BE29D4">
        <w:rPr>
          <w:rFonts w:eastAsia="Times New Roman"/>
          <w:color w:val="000000"/>
          <w:lang w:eastAsia="ru-RU"/>
        </w:rPr>
        <w:br/>
        <w:t>День к закату – и тепло уходит…</w:t>
      </w:r>
      <w:r w:rsidRPr="00BE29D4">
        <w:rPr>
          <w:rFonts w:eastAsia="Times New Roman"/>
          <w:color w:val="000000"/>
          <w:lang w:eastAsia="ru-RU"/>
        </w:rPr>
        <w:br/>
      </w: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Истощаются запасы тёплых дней.</w:t>
      </w:r>
      <w:r w:rsidRPr="00BE29D4">
        <w:rPr>
          <w:rFonts w:eastAsia="Times New Roman"/>
          <w:color w:val="000000"/>
          <w:lang w:eastAsia="ru-RU"/>
        </w:rPr>
        <w:br/>
        <w:t>Утром лужи – ледяные стёкла. </w:t>
      </w:r>
      <w:r w:rsidRPr="00BE29D4">
        <w:rPr>
          <w:rFonts w:eastAsia="Times New Roman"/>
          <w:color w:val="000000"/>
          <w:lang w:eastAsia="ru-RU"/>
        </w:rPr>
        <w:br/>
        <w:t>Но речушка суетится. В ней</w:t>
      </w:r>
      <w:r w:rsidRPr="00BE29D4">
        <w:rPr>
          <w:rFonts w:eastAsia="Times New Roman"/>
          <w:color w:val="000000"/>
          <w:lang w:eastAsia="ru-RU"/>
        </w:rPr>
        <w:br/>
        <w:t>Разноцветье лиственное мокнет…</w:t>
      </w:r>
      <w:r w:rsidRPr="00BE29D4">
        <w:rPr>
          <w:rFonts w:eastAsia="Times New Roman"/>
          <w:color w:val="000000"/>
          <w:lang w:eastAsia="ru-RU"/>
        </w:rPr>
        <w:br/>
      </w: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Ах, сентябрь… Ты – праздник золотой,</w:t>
      </w:r>
      <w:r w:rsidRPr="00BE29D4">
        <w:rPr>
          <w:rFonts w:eastAsia="Times New Roman"/>
          <w:color w:val="000000"/>
          <w:lang w:eastAsia="ru-RU"/>
        </w:rPr>
        <w:br/>
        <w:t>Щедро сыплешь ягоды и листья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А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 октябрь холодной чистотой</w:t>
      </w:r>
      <w:r w:rsidRPr="00BE29D4">
        <w:rPr>
          <w:rFonts w:eastAsia="Times New Roman"/>
          <w:color w:val="000000"/>
          <w:lang w:eastAsia="ru-RU"/>
        </w:rPr>
        <w:br/>
        <w:t>Отрезвит… Другими будут мысли…</w:t>
      </w: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53879" w:rsidRPr="00B715EA" w:rsidRDefault="00F53879" w:rsidP="00F53879">
      <w:pPr>
        <w:shd w:val="clear" w:color="auto" w:fill="FFFFFF"/>
        <w:spacing w:before="225" w:after="75" w:line="240" w:lineRule="auto"/>
        <w:ind w:firstLine="0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color w:val="000000"/>
          <w:shd w:val="clear" w:color="auto" w:fill="FFFFFF"/>
        </w:rPr>
        <w:t>Погоде по-осеннему взгрустнулось</w:t>
      </w:r>
      <w:proofErr w:type="gramStart"/>
      <w:r w:rsidRPr="00BE29D4">
        <w:rPr>
          <w:color w:val="000000"/>
          <w:shd w:val="clear" w:color="auto" w:fill="FFFFFF"/>
        </w:rPr>
        <w:t>…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М</w:t>
      </w:r>
      <w:proofErr w:type="gramEnd"/>
      <w:r w:rsidRPr="00BE29D4">
        <w:rPr>
          <w:color w:val="000000"/>
          <w:shd w:val="clear" w:color="auto" w:fill="FFFFFF"/>
        </w:rPr>
        <w:t>етались галки с криком поутру.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Крапива, словно нищенка, согнулась,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В дырявых листьях зябла на ветру.</w:t>
      </w:r>
      <w:r w:rsidRPr="00BE29D4">
        <w:rPr>
          <w:color w:val="000000"/>
        </w:rPr>
        <w:br/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К обеду туч налезло – беспросветно,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Погасли листья – не горят огнём.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Они упрямо держатся за ветки,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Сухим не осыпаются дождем.</w:t>
      </w:r>
      <w:r w:rsidRPr="00BE29D4">
        <w:rPr>
          <w:color w:val="000000"/>
        </w:rPr>
        <w:br/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Черемуха нахмурилась, темнеет.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Синицы с писком возятся в листве.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Но садик наш, и сердце мое греет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Березовый, лимонно-желтый свет…</w:t>
      </w:r>
      <w:r w:rsidRPr="00BE29D4">
        <w:rPr>
          <w:color w:val="000000"/>
        </w:rPr>
        <w:br/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Дождем не пахнет. Сушь, похолоданье.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Лишь запах гари – всюду жгут ботву.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Картошку выкопали все, и топят бани.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Дымы полотнищами сизыми плывут</w:t>
      </w:r>
      <w:proofErr w:type="gramStart"/>
      <w:r w:rsidRPr="00BE29D4">
        <w:rPr>
          <w:color w:val="000000"/>
          <w:shd w:val="clear" w:color="auto" w:fill="FFFFFF"/>
        </w:rPr>
        <w:t>…</w:t>
      </w:r>
      <w:r w:rsidRPr="00BE29D4">
        <w:rPr>
          <w:color w:val="000000"/>
        </w:rPr>
        <w:br/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…С</w:t>
      </w:r>
      <w:proofErr w:type="gramEnd"/>
      <w:r w:rsidRPr="00BE29D4">
        <w:rPr>
          <w:color w:val="000000"/>
          <w:shd w:val="clear" w:color="auto" w:fill="FFFFFF"/>
        </w:rPr>
        <w:t>густился вечер, и стемнело рано.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Хозяин печку в доме затопил,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И вс</w:t>
      </w:r>
      <w:r>
        <w:rPr>
          <w:color w:val="000000"/>
          <w:shd w:val="clear" w:color="auto" w:fill="FFFFFF"/>
        </w:rPr>
        <w:t>ё</w:t>
      </w:r>
      <w:r w:rsidRPr="00BE29D4">
        <w:rPr>
          <w:color w:val="000000"/>
          <w:shd w:val="clear" w:color="auto" w:fill="FFFFFF"/>
        </w:rPr>
        <w:t xml:space="preserve"> поглядывал, как в уголке дивана</w:t>
      </w:r>
      <w:proofErr w:type="gramStart"/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С</w:t>
      </w:r>
      <w:proofErr w:type="gramEnd"/>
      <w:r w:rsidRPr="00BE29D4">
        <w:rPr>
          <w:color w:val="000000"/>
          <w:shd w:val="clear" w:color="auto" w:fill="FFFFFF"/>
        </w:rPr>
        <w:t>вернулся кот, и лапкой нос закрыл.</w:t>
      </w:r>
      <w:r w:rsidRPr="00BE29D4">
        <w:rPr>
          <w:rFonts w:eastAsia="Times New Roman"/>
          <w:color w:val="000000"/>
          <w:lang w:eastAsia="ru-RU"/>
        </w:rPr>
        <w:t xml:space="preserve"> </w:t>
      </w: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53879" w:rsidRPr="00BE29D4" w:rsidRDefault="00F53879" w:rsidP="00F53879">
      <w:pPr>
        <w:pStyle w:val="a8"/>
        <w:rPr>
          <w:sz w:val="22"/>
          <w:szCs w:val="22"/>
        </w:rPr>
      </w:pP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b/>
          <w:i/>
          <w:color w:val="000000"/>
          <w:lang w:eastAsia="ru-RU"/>
        </w:rPr>
      </w:pPr>
    </w:p>
    <w:p w:rsidR="00F53879" w:rsidRPr="00B715EA" w:rsidRDefault="00F53879" w:rsidP="00F53879">
      <w:pPr>
        <w:shd w:val="clear" w:color="auto" w:fill="FFFFFF"/>
        <w:spacing w:before="225" w:after="75" w:line="240" w:lineRule="auto"/>
        <w:ind w:firstLine="0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Осе</w:t>
      </w:r>
      <w:r w:rsidRPr="00B715EA"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t>н</w:t>
      </w:r>
      <w:r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t>ь в городе</w:t>
      </w: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Попутный разговор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О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 чем – неважно.</w:t>
      </w:r>
      <w:r w:rsidRPr="00BE29D4">
        <w:rPr>
          <w:rFonts w:eastAsia="Times New Roman"/>
          <w:color w:val="000000"/>
          <w:lang w:eastAsia="ru-RU"/>
        </w:rPr>
        <w:br/>
        <w:t>Летел осенний сор</w:t>
      </w:r>
      <w:r w:rsidRPr="00BE29D4">
        <w:rPr>
          <w:rFonts w:eastAsia="Times New Roman"/>
          <w:color w:val="000000"/>
          <w:lang w:eastAsia="ru-RU"/>
        </w:rPr>
        <w:br/>
        <w:t>Листвы бумажной.</w:t>
      </w:r>
      <w:r w:rsidRPr="00BE29D4">
        <w:rPr>
          <w:rFonts w:eastAsia="Times New Roman"/>
          <w:color w:val="000000"/>
          <w:lang w:eastAsia="ru-RU"/>
        </w:rPr>
        <w:br/>
      </w: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На рыжих площадях</w:t>
      </w:r>
      <w:proofErr w:type="gramStart"/>
      <w:r w:rsidRPr="00BE29D4">
        <w:rPr>
          <w:rFonts w:eastAsia="Times New Roman"/>
          <w:color w:val="000000"/>
          <w:lang w:eastAsia="ru-RU"/>
        </w:rPr>
        <w:br/>
        <w:t>Г</w:t>
      </w:r>
      <w:proofErr w:type="gramEnd"/>
      <w:r w:rsidRPr="00BE29D4">
        <w:rPr>
          <w:rFonts w:eastAsia="Times New Roman"/>
          <w:color w:val="000000"/>
          <w:lang w:eastAsia="ru-RU"/>
        </w:rPr>
        <w:t>уляло солнце.</w:t>
      </w:r>
      <w:r w:rsidRPr="00BE29D4">
        <w:rPr>
          <w:rFonts w:eastAsia="Times New Roman"/>
          <w:color w:val="000000"/>
          <w:lang w:eastAsia="ru-RU"/>
        </w:rPr>
        <w:br/>
        <w:t>Скользило в проводах,</w:t>
      </w:r>
      <w:r w:rsidRPr="00BE29D4">
        <w:rPr>
          <w:rFonts w:eastAsia="Times New Roman"/>
          <w:color w:val="000000"/>
          <w:lang w:eastAsia="ru-RU"/>
        </w:rPr>
        <w:br/>
        <w:t>Очках, оконцах…</w:t>
      </w:r>
      <w:r w:rsidRPr="00BE29D4">
        <w:rPr>
          <w:rFonts w:eastAsia="Times New Roman"/>
          <w:color w:val="000000"/>
          <w:lang w:eastAsia="ru-RU"/>
        </w:rPr>
        <w:br/>
      </w: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Как ловкий старичок – </w:t>
      </w:r>
      <w:r w:rsidRPr="00BE29D4">
        <w:rPr>
          <w:rFonts w:eastAsia="Times New Roman"/>
          <w:color w:val="000000"/>
          <w:lang w:eastAsia="ru-RU"/>
        </w:rPr>
        <w:br/>
        <w:t>Бегун в кроссовках –</w:t>
      </w:r>
      <w:r w:rsidRPr="00BE29D4">
        <w:rPr>
          <w:rFonts w:eastAsia="Times New Roman"/>
          <w:color w:val="000000"/>
          <w:lang w:eastAsia="ru-RU"/>
        </w:rPr>
        <w:br/>
        <w:t>Топтался сквознячок</w:t>
      </w:r>
      <w:proofErr w:type="gramStart"/>
      <w:r w:rsidRPr="00BE29D4">
        <w:rPr>
          <w:rFonts w:eastAsia="Times New Roman"/>
          <w:color w:val="000000"/>
          <w:lang w:eastAsia="ru-RU"/>
        </w:rPr>
        <w:br/>
        <w:t>Н</w:t>
      </w:r>
      <w:proofErr w:type="gramEnd"/>
      <w:r w:rsidRPr="00BE29D4">
        <w:rPr>
          <w:rFonts w:eastAsia="Times New Roman"/>
          <w:color w:val="000000"/>
          <w:lang w:eastAsia="ru-RU"/>
        </w:rPr>
        <w:t>а остановках.</w:t>
      </w:r>
      <w:r w:rsidRPr="00BE29D4">
        <w:rPr>
          <w:rFonts w:eastAsia="Times New Roman"/>
          <w:color w:val="000000"/>
          <w:lang w:eastAsia="ru-RU"/>
        </w:rPr>
        <w:br/>
      </w: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Троллейбусный уют…</w:t>
      </w:r>
      <w:r w:rsidRPr="00BE29D4">
        <w:rPr>
          <w:rFonts w:eastAsia="Times New Roman"/>
          <w:color w:val="000000"/>
          <w:lang w:eastAsia="ru-RU"/>
        </w:rPr>
        <w:br/>
        <w:t>Плащи, береты…</w:t>
      </w:r>
      <w:r w:rsidRPr="00BE29D4">
        <w:rPr>
          <w:rFonts w:eastAsia="Times New Roman"/>
          <w:color w:val="000000"/>
          <w:lang w:eastAsia="ru-RU"/>
        </w:rPr>
        <w:br/>
        <w:t>Осенний пестрый люд,</w:t>
      </w:r>
      <w:r w:rsidRPr="00BE29D4">
        <w:rPr>
          <w:rFonts w:eastAsia="Times New Roman"/>
          <w:color w:val="000000"/>
          <w:lang w:eastAsia="ru-RU"/>
        </w:rPr>
        <w:br/>
        <w:t>Пропахший ветром…</w:t>
      </w: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Первый снег</w:t>
      </w: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Первый снег – на зелень,</w:t>
      </w:r>
      <w:r w:rsidRPr="00BE29D4">
        <w:rPr>
          <w:rFonts w:eastAsia="Times New Roman"/>
          <w:color w:val="000000"/>
          <w:lang w:eastAsia="ru-RU"/>
        </w:rPr>
        <w:br/>
        <w:t>Крупкой – на ботву.</w:t>
      </w:r>
      <w:r w:rsidRPr="00BE29D4">
        <w:rPr>
          <w:rFonts w:eastAsia="Times New Roman"/>
          <w:color w:val="000000"/>
          <w:lang w:eastAsia="ru-RU"/>
        </w:rPr>
        <w:br/>
        <w:t>Ветер листья сеет</w:t>
      </w:r>
      <w:proofErr w:type="gramStart"/>
      <w:r w:rsidRPr="00BE29D4">
        <w:rPr>
          <w:rFonts w:eastAsia="Times New Roman"/>
          <w:color w:val="000000"/>
          <w:lang w:eastAsia="ru-RU"/>
        </w:rPr>
        <w:br/>
        <w:t>В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 жухлую траву.</w:t>
      </w:r>
      <w:r w:rsidRPr="00BE29D4">
        <w:rPr>
          <w:rFonts w:eastAsia="Times New Roman"/>
          <w:color w:val="000000"/>
          <w:lang w:eastAsia="ru-RU"/>
        </w:rPr>
        <w:br/>
      </w: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Небо виснет чашей,</w:t>
      </w:r>
      <w:r w:rsidRPr="00BE29D4">
        <w:rPr>
          <w:rFonts w:eastAsia="Times New Roman"/>
          <w:color w:val="000000"/>
          <w:lang w:eastAsia="ru-RU"/>
        </w:rPr>
        <w:br/>
        <w:t>Сизоватой мглой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В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 бочке лёд тончайшей</w:t>
      </w:r>
      <w:r w:rsidRPr="00BE29D4">
        <w:rPr>
          <w:rFonts w:eastAsia="Times New Roman"/>
          <w:color w:val="000000"/>
          <w:lang w:eastAsia="ru-RU"/>
        </w:rPr>
        <w:br/>
        <w:t>Корочкой тугой.</w:t>
      </w:r>
      <w:r w:rsidRPr="00BE29D4">
        <w:rPr>
          <w:rFonts w:eastAsia="Times New Roman"/>
          <w:color w:val="000000"/>
          <w:lang w:eastAsia="ru-RU"/>
        </w:rPr>
        <w:br/>
      </w: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Листья, что остались,</w:t>
      </w:r>
      <w:r w:rsidRPr="00BE29D4">
        <w:rPr>
          <w:rFonts w:eastAsia="Times New Roman"/>
          <w:color w:val="000000"/>
          <w:lang w:eastAsia="ru-RU"/>
        </w:rPr>
        <w:br/>
        <w:t>Шепчутся в тоске</w:t>
      </w:r>
      <w:proofErr w:type="gramStart"/>
      <w:r w:rsidRPr="00BE29D4">
        <w:rPr>
          <w:rFonts w:eastAsia="Times New Roman"/>
          <w:color w:val="000000"/>
          <w:lang w:eastAsia="ru-RU"/>
        </w:rPr>
        <w:br/>
        <w:t>Н</w:t>
      </w:r>
      <w:proofErr w:type="gramEnd"/>
      <w:r w:rsidRPr="00BE29D4">
        <w:rPr>
          <w:rFonts w:eastAsia="Times New Roman"/>
          <w:color w:val="000000"/>
          <w:lang w:eastAsia="ru-RU"/>
        </w:rPr>
        <w:t>а ином, усталом,</w:t>
      </w:r>
      <w:r w:rsidRPr="00BE29D4">
        <w:rPr>
          <w:rFonts w:eastAsia="Times New Roman"/>
          <w:color w:val="000000"/>
          <w:lang w:eastAsia="ru-RU"/>
        </w:rPr>
        <w:br/>
        <w:t>Жёстком языке…</w:t>
      </w: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b/>
          <w:i/>
          <w:color w:val="000000"/>
          <w:sz w:val="28"/>
          <w:szCs w:val="28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t>Тучи снеговые</w:t>
      </w: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Тучи снеговые холод принесли,</w:t>
      </w:r>
      <w:r w:rsidRPr="00BE29D4">
        <w:rPr>
          <w:rFonts w:eastAsia="Times New Roman"/>
          <w:color w:val="000000"/>
          <w:lang w:eastAsia="ru-RU"/>
        </w:rPr>
        <w:br/>
        <w:t>Белые одежды для скупой земли.</w:t>
      </w:r>
      <w:r w:rsidRPr="00BE29D4">
        <w:rPr>
          <w:rFonts w:eastAsia="Times New Roman"/>
          <w:color w:val="000000"/>
          <w:lang w:eastAsia="ru-RU"/>
        </w:rPr>
        <w:br/>
        <w:t>Не увидишь рытвин, не найдёшь бугров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С</w:t>
      </w:r>
      <w:proofErr w:type="gramEnd"/>
      <w:r w:rsidRPr="00BE29D4">
        <w:rPr>
          <w:rFonts w:eastAsia="Times New Roman"/>
          <w:color w:val="000000"/>
          <w:lang w:eastAsia="ru-RU"/>
        </w:rPr>
        <w:t>телет Богородица девственный Покров.</w:t>
      </w:r>
    </w:p>
    <w:p w:rsidR="00F53879" w:rsidRPr="00BE29D4" w:rsidRDefault="00F53879" w:rsidP="00F53879">
      <w:pPr>
        <w:shd w:val="clear" w:color="auto" w:fill="FFFFFF"/>
        <w:spacing w:before="225" w:after="75" w:line="320" w:lineRule="atLeast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color w:val="606060"/>
          <w:kern w:val="36"/>
          <w:lang w:eastAsia="ru-RU"/>
        </w:rPr>
      </w:pPr>
    </w:p>
    <w:p w:rsidR="00B12C9E" w:rsidRDefault="00B12C9E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F53879" w:rsidRPr="00B715EA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Осень и зима</w:t>
      </w: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День за днем проходит, как в чаду.</w:t>
      </w:r>
      <w:r w:rsidRPr="00BE29D4">
        <w:rPr>
          <w:rFonts w:eastAsia="Times New Roman"/>
          <w:color w:val="000000"/>
          <w:lang w:eastAsia="ru-RU"/>
        </w:rPr>
        <w:br/>
        <w:t>Липнет суета, грызет забота.</w:t>
      </w:r>
      <w:r w:rsidRPr="00BE29D4">
        <w:rPr>
          <w:rFonts w:eastAsia="Times New Roman"/>
          <w:color w:val="000000"/>
          <w:lang w:eastAsia="ru-RU"/>
        </w:rPr>
        <w:br/>
        <w:t xml:space="preserve">Маету, как штору, </w:t>
      </w:r>
      <w:proofErr w:type="gramStart"/>
      <w:r w:rsidRPr="00BE29D4">
        <w:rPr>
          <w:rFonts w:eastAsia="Times New Roman"/>
          <w:color w:val="000000"/>
          <w:lang w:eastAsia="ru-RU"/>
        </w:rPr>
        <w:t>отведу</w:t>
      </w:r>
      <w:proofErr w:type="gramEnd"/>
      <w:r w:rsidRPr="00BE29D4">
        <w:rPr>
          <w:rFonts w:eastAsia="Times New Roman"/>
          <w:color w:val="000000"/>
          <w:lang w:eastAsia="ru-RU"/>
        </w:rPr>
        <w:t>…</w:t>
      </w:r>
      <w:r>
        <w:rPr>
          <w:rFonts w:eastAsia="Times New Roman"/>
          <w:color w:val="000000"/>
          <w:lang w:eastAsia="ru-RU"/>
        </w:rPr>
        <w:br/>
        <w:t>Поползень хлопочет у заплота.</w:t>
      </w:r>
      <w:r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t>Желтые синицы мельтешат.</w:t>
      </w:r>
      <w:r w:rsidRPr="00BE29D4">
        <w:rPr>
          <w:rFonts w:eastAsia="Times New Roman"/>
          <w:color w:val="000000"/>
          <w:lang w:eastAsia="ru-RU"/>
        </w:rPr>
        <w:br/>
        <w:t>Воробьи чирикают на крыше…</w:t>
      </w:r>
      <w:r w:rsidRPr="00BE29D4">
        <w:rPr>
          <w:rFonts w:eastAsia="Times New Roman"/>
          <w:color w:val="000000"/>
          <w:lang w:eastAsia="ru-RU"/>
        </w:rPr>
        <w:br/>
        <w:t>Осень, влагой стылою дыша,</w:t>
      </w:r>
      <w:r w:rsidRPr="00BE29D4">
        <w:rPr>
          <w:rFonts w:eastAsia="Times New Roman"/>
          <w:color w:val="000000"/>
          <w:lang w:eastAsia="ru-RU"/>
        </w:rPr>
        <w:br/>
        <w:t>Грустно уговаривает: тише!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Молчаливо-сумрачны леса,</w:t>
      </w:r>
      <w:r w:rsidRPr="00BE29D4">
        <w:rPr>
          <w:rFonts w:eastAsia="Times New Roman"/>
          <w:color w:val="000000"/>
          <w:lang w:eastAsia="ru-RU"/>
        </w:rPr>
        <w:br/>
      </w:r>
      <w:proofErr w:type="spellStart"/>
      <w:r w:rsidRPr="00BE29D4">
        <w:rPr>
          <w:rFonts w:eastAsia="Times New Roman"/>
          <w:color w:val="000000"/>
          <w:lang w:eastAsia="ru-RU"/>
        </w:rPr>
        <w:t>Листовьё</w:t>
      </w:r>
      <w:proofErr w:type="spellEnd"/>
      <w:r w:rsidRPr="00BE29D4">
        <w:rPr>
          <w:rFonts w:eastAsia="Times New Roman"/>
          <w:color w:val="000000"/>
          <w:lang w:eastAsia="ru-RU"/>
        </w:rPr>
        <w:t xml:space="preserve"> </w:t>
      </w:r>
      <w:proofErr w:type="gramStart"/>
      <w:r w:rsidRPr="00BE29D4">
        <w:rPr>
          <w:rFonts w:eastAsia="Times New Roman"/>
          <w:color w:val="000000"/>
          <w:lang w:eastAsia="ru-RU"/>
        </w:rPr>
        <w:t>увядшее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 опало.</w:t>
      </w:r>
      <w:r w:rsidRPr="00BE29D4">
        <w:rPr>
          <w:rFonts w:eastAsia="Times New Roman"/>
          <w:color w:val="000000"/>
          <w:lang w:eastAsia="ru-RU"/>
        </w:rPr>
        <w:br/>
        <w:t>Солнце тускло светит в неб</w:t>
      </w:r>
      <w:r>
        <w:rPr>
          <w:rFonts w:eastAsia="Times New Roman"/>
          <w:color w:val="000000"/>
          <w:lang w:eastAsia="ru-RU"/>
        </w:rPr>
        <w:t>есах</w:t>
      </w:r>
      <w:r>
        <w:rPr>
          <w:rFonts w:eastAsia="Times New Roman"/>
          <w:color w:val="000000"/>
          <w:lang w:eastAsia="ru-RU"/>
        </w:rPr>
        <w:br/>
        <w:t>Камнем желтоватого опала.</w:t>
      </w:r>
      <w:r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t>У черемух черные висят</w:t>
      </w:r>
      <w:r w:rsidRPr="00BE29D4">
        <w:rPr>
          <w:rFonts w:eastAsia="Times New Roman"/>
          <w:color w:val="000000"/>
          <w:lang w:eastAsia="ru-RU"/>
        </w:rPr>
        <w:br/>
        <w:t>Ягодой усыпанные косы.</w:t>
      </w:r>
      <w:r w:rsidRPr="00BE29D4">
        <w:rPr>
          <w:rFonts w:eastAsia="Times New Roman"/>
          <w:color w:val="000000"/>
          <w:lang w:eastAsia="ru-RU"/>
        </w:rPr>
        <w:br/>
        <w:t>Царствует безмолвие в лесах.</w:t>
      </w:r>
      <w:r w:rsidRPr="00BE29D4">
        <w:rPr>
          <w:rFonts w:eastAsia="Times New Roman"/>
          <w:color w:val="000000"/>
          <w:lang w:eastAsia="ru-RU"/>
        </w:rPr>
        <w:br/>
        <w:t>Хмурый ветер бродит по откосам.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Осень тихо просит: не шуми!</w:t>
      </w:r>
      <w:r w:rsidRPr="00BE29D4">
        <w:rPr>
          <w:rFonts w:eastAsia="Times New Roman"/>
          <w:color w:val="000000"/>
          <w:lang w:eastAsia="ru-RU"/>
        </w:rPr>
        <w:br/>
      </w:r>
      <w:proofErr w:type="gramStart"/>
      <w:r w:rsidRPr="00BE29D4">
        <w:rPr>
          <w:rFonts w:eastAsia="Times New Roman"/>
          <w:color w:val="000000"/>
          <w:lang w:eastAsia="ru-RU"/>
        </w:rPr>
        <w:t>Наша тишина – совсем другая,</w:t>
      </w:r>
      <w:r w:rsidRPr="00BE29D4">
        <w:rPr>
          <w:rFonts w:eastAsia="Times New Roman"/>
          <w:color w:val="000000"/>
          <w:lang w:eastAsia="ru-RU"/>
        </w:rPr>
        <w:br/>
        <w:t>Зимняя – звенящая, тугая,</w:t>
      </w:r>
      <w:r>
        <w:rPr>
          <w:rFonts w:eastAsia="Times New Roman"/>
          <w:color w:val="000000"/>
          <w:lang w:eastAsia="ru-RU"/>
        </w:rPr>
        <w:br/>
        <w:t>Наши сны – не те, что у зимы.</w:t>
      </w:r>
      <w:proofErr w:type="gramEnd"/>
      <w:r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t>Дремлют дерева и снятся им</w:t>
      </w:r>
      <w:r w:rsidRPr="00BE29D4">
        <w:rPr>
          <w:rFonts w:eastAsia="Times New Roman"/>
          <w:color w:val="000000"/>
          <w:lang w:eastAsia="ru-RU"/>
        </w:rPr>
        <w:br/>
        <w:t>Тяжелы, в листве зеленой кроны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А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 зима… Взмахнет плащом седым,</w:t>
      </w:r>
      <w:r w:rsidRPr="00BE29D4">
        <w:rPr>
          <w:rFonts w:eastAsia="Times New Roman"/>
          <w:color w:val="000000"/>
          <w:lang w:eastAsia="ru-RU"/>
        </w:rPr>
        <w:br/>
        <w:t>И леса в беспамятство уронит…</w:t>
      </w: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53879" w:rsidRPr="00D97533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715EA"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Осенн</w:t>
      </w:r>
      <w:r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t>и</w:t>
      </w:r>
      <w:r w:rsidRPr="00B715EA"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t>е</w:t>
      </w:r>
      <w:r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t xml:space="preserve"> письма</w:t>
      </w: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Осенние долгие письма,</w:t>
      </w:r>
      <w:r w:rsidRPr="00BE29D4">
        <w:rPr>
          <w:rFonts w:eastAsia="Times New Roman"/>
          <w:color w:val="000000"/>
          <w:lang w:eastAsia="ru-RU"/>
        </w:rPr>
        <w:br/>
        <w:t>Что забереги из листьев.</w:t>
      </w:r>
      <w:r w:rsidRPr="00BE29D4">
        <w:rPr>
          <w:rFonts w:eastAsia="Times New Roman"/>
          <w:color w:val="000000"/>
          <w:lang w:eastAsia="ru-RU"/>
        </w:rPr>
        <w:br/>
      </w: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Пылают, а рядом река,</w:t>
      </w:r>
      <w:r w:rsidRPr="00BE29D4">
        <w:rPr>
          <w:rFonts w:eastAsia="Times New Roman"/>
          <w:color w:val="000000"/>
          <w:lang w:eastAsia="ru-RU"/>
        </w:rPr>
        <w:br/>
      </w:r>
      <w:proofErr w:type="spellStart"/>
      <w:r w:rsidRPr="00BE29D4">
        <w:rPr>
          <w:rFonts w:eastAsia="Times New Roman"/>
          <w:color w:val="000000"/>
          <w:lang w:eastAsia="ru-RU"/>
        </w:rPr>
        <w:t>Медленноводна</w:t>
      </w:r>
      <w:proofErr w:type="spellEnd"/>
      <w:r w:rsidRPr="00BE29D4">
        <w:rPr>
          <w:rFonts w:eastAsia="Times New Roman"/>
          <w:color w:val="000000"/>
          <w:lang w:eastAsia="ru-RU"/>
        </w:rPr>
        <w:t xml:space="preserve"> и глубока.</w:t>
      </w:r>
      <w:r w:rsidRPr="00BE29D4">
        <w:rPr>
          <w:rFonts w:eastAsia="Times New Roman"/>
          <w:color w:val="000000"/>
          <w:lang w:eastAsia="ru-RU"/>
        </w:rPr>
        <w:br/>
      </w: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Сгорбив ребристые спинки,</w:t>
      </w:r>
      <w:r w:rsidRPr="00BE29D4">
        <w:rPr>
          <w:rFonts w:eastAsia="Times New Roman"/>
          <w:color w:val="000000"/>
          <w:lang w:eastAsia="ru-RU"/>
        </w:rPr>
        <w:br/>
      </w:r>
      <w:proofErr w:type="spellStart"/>
      <w:r w:rsidRPr="00BE29D4">
        <w:rPr>
          <w:rFonts w:eastAsia="Times New Roman"/>
          <w:color w:val="000000"/>
          <w:lang w:eastAsia="ru-RU"/>
        </w:rPr>
        <w:t>Вплавятся</w:t>
      </w:r>
      <w:proofErr w:type="spellEnd"/>
      <w:r w:rsidRPr="00BE29D4">
        <w:rPr>
          <w:rFonts w:eastAsia="Times New Roman"/>
          <w:color w:val="000000"/>
          <w:lang w:eastAsia="ru-RU"/>
        </w:rPr>
        <w:t xml:space="preserve"> листья в льдинки.</w:t>
      </w:r>
      <w:r w:rsidRPr="00BE29D4">
        <w:rPr>
          <w:rFonts w:eastAsia="Times New Roman"/>
          <w:color w:val="000000"/>
          <w:lang w:eastAsia="ru-RU"/>
        </w:rPr>
        <w:br/>
      </w: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Небо нависнет, стужей дыша,</w:t>
      </w:r>
      <w:r w:rsidRPr="00BE29D4">
        <w:rPr>
          <w:rFonts w:eastAsia="Times New Roman"/>
          <w:color w:val="000000"/>
          <w:lang w:eastAsia="ru-RU"/>
        </w:rPr>
        <w:br/>
        <w:t>И зазвенит душа.</w:t>
      </w:r>
      <w:r w:rsidRPr="00BE29D4">
        <w:rPr>
          <w:rFonts w:eastAsia="Times New Roman"/>
          <w:color w:val="000000"/>
          <w:lang w:eastAsia="ru-RU"/>
        </w:rPr>
        <w:br/>
      </w:r>
    </w:p>
    <w:p w:rsidR="00F53879" w:rsidRPr="00BE29D4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Тоскою пронзительно-чистой</w:t>
      </w:r>
      <w:r w:rsidRPr="00BE29D4">
        <w:rPr>
          <w:rFonts w:eastAsia="Times New Roman"/>
          <w:color w:val="000000"/>
          <w:lang w:eastAsia="ru-RU"/>
        </w:rPr>
        <w:br/>
        <w:t>Полны осенние письма…</w:t>
      </w: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53879" w:rsidRPr="00B715EA" w:rsidRDefault="00F53879" w:rsidP="00F53879">
      <w:pPr>
        <w:shd w:val="clear" w:color="auto" w:fill="FFFFFF"/>
        <w:spacing w:before="225" w:after="75" w:line="240" w:lineRule="auto"/>
        <w:ind w:firstLine="0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  <w:r w:rsidRPr="00BE29D4">
        <w:rPr>
          <w:color w:val="000000"/>
          <w:shd w:val="clear" w:color="auto" w:fill="FFFFFF"/>
        </w:rPr>
        <w:t>Зимний день – синицы посвист.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Красный луч коснется крыш.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Вечер полог синий бросит,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Скрип шагов прорежет тишь.</w:t>
      </w:r>
      <w:r w:rsidRPr="00BE29D4">
        <w:rPr>
          <w:color w:val="000000"/>
        </w:rPr>
        <w:br/>
      </w: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  <w:r w:rsidRPr="00BE29D4">
        <w:rPr>
          <w:color w:val="000000"/>
          <w:shd w:val="clear" w:color="auto" w:fill="FFFFFF"/>
        </w:rPr>
        <w:t>За деревней, у опушки,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Эхо ловит голоса.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Окна светятся…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Избушки – новогодние игрушки,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На дымках своих висят.</w:t>
      </w: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color w:val="000000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color w:val="000000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color w:val="000000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color w:val="000000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color w:val="000000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color w:val="000000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color w:val="000000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color w:val="000000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color w:val="000000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color w:val="000000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color w:val="000000"/>
          <w:shd w:val="clear" w:color="auto" w:fill="FFFFFF"/>
        </w:rPr>
      </w:pPr>
    </w:p>
    <w:p w:rsidR="00F53879" w:rsidRPr="00DA2291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  <w:r w:rsidRPr="00BE29D4">
        <w:rPr>
          <w:color w:val="000000"/>
          <w:shd w:val="clear" w:color="auto" w:fill="FFFFFF"/>
        </w:rPr>
        <w:t>Какие сильные морозы!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Туман утрами, воздух жжет.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Чуть ветер - вышибает слезы</w:t>
      </w:r>
      <w:proofErr w:type="gramStart"/>
      <w:r w:rsidRPr="00BE29D4">
        <w:rPr>
          <w:color w:val="000000"/>
          <w:shd w:val="clear" w:color="auto" w:fill="FFFFFF"/>
        </w:rPr>
        <w:t>…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Н</w:t>
      </w:r>
      <w:proofErr w:type="gramEnd"/>
      <w:r w:rsidRPr="00BE29D4">
        <w:rPr>
          <w:color w:val="000000"/>
          <w:shd w:val="clear" w:color="auto" w:fill="FFFFFF"/>
        </w:rPr>
        <w:t xml:space="preserve">о как </w:t>
      </w:r>
      <w:proofErr w:type="spellStart"/>
      <w:r w:rsidRPr="00BE29D4">
        <w:rPr>
          <w:color w:val="000000"/>
          <w:shd w:val="clear" w:color="auto" w:fill="FFFFFF"/>
        </w:rPr>
        <w:t>хрустяще</w:t>
      </w:r>
      <w:proofErr w:type="spellEnd"/>
      <w:r w:rsidRPr="00BE29D4">
        <w:rPr>
          <w:color w:val="000000"/>
          <w:shd w:val="clear" w:color="auto" w:fill="FFFFFF"/>
        </w:rPr>
        <w:t>, как свежо!</w:t>
      </w:r>
      <w:r w:rsidRPr="00BE29D4">
        <w:rPr>
          <w:color w:val="000000"/>
        </w:rPr>
        <w:br/>
      </w: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  <w:r w:rsidRPr="00BE29D4">
        <w:rPr>
          <w:color w:val="000000"/>
          <w:shd w:val="clear" w:color="auto" w:fill="FFFFFF"/>
        </w:rPr>
        <w:t>Стоит село в звенящей дымке.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Дым из трубы клубится, бел.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Вдохнешь всей грудью -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Словно льдинку</w:t>
      </w:r>
      <w:proofErr w:type="gramStart"/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И</w:t>
      </w:r>
      <w:proofErr w:type="gramEnd"/>
      <w:r w:rsidRPr="00BE29D4">
        <w:rPr>
          <w:color w:val="000000"/>
          <w:shd w:val="clear" w:color="auto" w:fill="FFFFFF"/>
        </w:rPr>
        <w:t>ль кус мороженого съел.</w:t>
      </w: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color w:val="000000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color w:val="000000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color w:val="000000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color w:val="000000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color w:val="000000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color w:val="000000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color w:val="000000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color w:val="000000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color w:val="000000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color w:val="000000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color w:val="000000"/>
          <w:shd w:val="clear" w:color="auto" w:fill="FFFFFF"/>
        </w:rPr>
      </w:pPr>
    </w:p>
    <w:p w:rsidR="00F53879" w:rsidRPr="00EF5563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Плывет по дому запах хвои</w:t>
      </w:r>
      <w:r w:rsidR="007F13BC">
        <w:rPr>
          <w:rFonts w:eastAsia="Times New Roman"/>
          <w:color w:val="000000"/>
          <w:lang w:eastAsia="ru-RU"/>
        </w:rPr>
        <w:t>,</w:t>
      </w:r>
      <w:r w:rsidRPr="00BE29D4">
        <w:rPr>
          <w:rFonts w:eastAsia="Times New Roman"/>
          <w:color w:val="000000"/>
          <w:lang w:eastAsia="ru-RU"/>
        </w:rPr>
        <w:br/>
        <w:t>Когда, очнувшись ото сна,</w:t>
      </w:r>
      <w:r w:rsidRPr="00BE29D4">
        <w:rPr>
          <w:rFonts w:eastAsia="Times New Roman"/>
          <w:color w:val="000000"/>
          <w:lang w:eastAsia="ru-RU"/>
        </w:rPr>
        <w:br/>
        <w:t>Душистой, гибкою, живою</w:t>
      </w:r>
      <w:proofErr w:type="gramStart"/>
      <w:r w:rsidRPr="00BE29D4">
        <w:rPr>
          <w:rFonts w:eastAsia="Times New Roman"/>
          <w:color w:val="000000"/>
          <w:lang w:eastAsia="ru-RU"/>
        </w:rPr>
        <w:br/>
        <w:t>В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 тепле становится сосна.</w:t>
      </w:r>
      <w:r w:rsidRPr="00BE29D4">
        <w:rPr>
          <w:rFonts w:eastAsia="Times New Roman"/>
          <w:color w:val="000000"/>
          <w:lang w:eastAsia="ru-RU"/>
        </w:rPr>
        <w:br/>
      </w: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Ствол тонкий – в банке трехлитровой,</w:t>
      </w:r>
      <w:r w:rsidRPr="00BE29D4">
        <w:rPr>
          <w:rFonts w:eastAsia="Times New Roman"/>
          <w:color w:val="000000"/>
          <w:lang w:eastAsia="ru-RU"/>
        </w:rPr>
        <w:br/>
        <w:t>С водой прозрачной до краев.</w:t>
      </w:r>
      <w:r w:rsidRPr="00BE29D4">
        <w:rPr>
          <w:rFonts w:eastAsia="Times New Roman"/>
          <w:color w:val="000000"/>
          <w:lang w:eastAsia="ru-RU"/>
        </w:rPr>
        <w:br/>
        <w:t>День ото дня темнее хвоя…</w:t>
      </w:r>
      <w:r w:rsidRPr="00BE29D4">
        <w:rPr>
          <w:rFonts w:eastAsia="Times New Roman"/>
          <w:color w:val="000000"/>
          <w:lang w:eastAsia="ru-RU"/>
        </w:rPr>
        <w:br/>
        <w:t>Сверканье блесток и шаров…</w:t>
      </w:r>
      <w:r w:rsidRPr="00BE29D4">
        <w:rPr>
          <w:rFonts w:eastAsia="Times New Roman"/>
          <w:color w:val="000000"/>
          <w:lang w:eastAsia="ru-RU"/>
        </w:rPr>
        <w:br/>
      </w:r>
    </w:p>
    <w:p w:rsidR="0025019D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С декабрьских дней и до Крещения</w:t>
      </w:r>
      <w:proofErr w:type="gramStart"/>
      <w:r w:rsidRPr="00BE29D4">
        <w:rPr>
          <w:rFonts w:eastAsia="Times New Roman"/>
          <w:color w:val="000000"/>
          <w:lang w:eastAsia="ru-RU"/>
        </w:rPr>
        <w:br/>
        <w:t>Ж</w:t>
      </w:r>
      <w:proofErr w:type="gramEnd"/>
      <w:r w:rsidRPr="00BE29D4">
        <w:rPr>
          <w:rFonts w:eastAsia="Times New Roman"/>
          <w:color w:val="000000"/>
          <w:lang w:eastAsia="ru-RU"/>
        </w:rPr>
        <w:t>ивет таинственно в углу.</w:t>
      </w:r>
      <w:r w:rsidRPr="00BE29D4">
        <w:rPr>
          <w:rFonts w:eastAsia="Times New Roman"/>
          <w:color w:val="000000"/>
          <w:lang w:eastAsia="ru-RU"/>
        </w:rPr>
        <w:br/>
        <w:t>То – в разноцветном освещении,</w:t>
      </w:r>
      <w:r w:rsidRPr="00BE29D4">
        <w:rPr>
          <w:rFonts w:eastAsia="Times New Roman"/>
          <w:color w:val="000000"/>
          <w:lang w:eastAsia="ru-RU"/>
        </w:rPr>
        <w:br/>
        <w:t>То тенью тихой...  На полу –</w:t>
      </w:r>
      <w:r w:rsidRPr="00BE29D4">
        <w:rPr>
          <w:rFonts w:eastAsia="Times New Roman"/>
          <w:color w:val="000000"/>
          <w:lang w:eastAsia="ru-RU"/>
        </w:rPr>
        <w:br/>
      </w: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Хвоинки, что роняет робко…</w:t>
      </w:r>
      <w:r w:rsidRPr="00BE29D4">
        <w:rPr>
          <w:rFonts w:eastAsia="Times New Roman"/>
          <w:color w:val="000000"/>
          <w:lang w:eastAsia="ru-RU"/>
        </w:rPr>
        <w:br/>
        <w:t>Пора прощаться с ней, и вот</w:t>
      </w:r>
      <w:r w:rsidRPr="00BE29D4">
        <w:rPr>
          <w:rFonts w:eastAsia="Times New Roman"/>
          <w:color w:val="000000"/>
          <w:lang w:eastAsia="ru-RU"/>
        </w:rPr>
        <w:br/>
        <w:t>Игрушки прячутся в коробку.</w:t>
      </w:r>
      <w:r w:rsidRPr="00BE29D4">
        <w:rPr>
          <w:rFonts w:eastAsia="Times New Roman"/>
          <w:color w:val="000000"/>
          <w:lang w:eastAsia="ru-RU"/>
        </w:rPr>
        <w:br/>
        <w:t>Сосну уносят в огород.</w:t>
      </w:r>
      <w:r w:rsidRPr="00BE29D4">
        <w:rPr>
          <w:rFonts w:eastAsia="Times New Roman"/>
          <w:color w:val="000000"/>
          <w:lang w:eastAsia="ru-RU"/>
        </w:rPr>
        <w:br/>
      </w: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Она стоит в сугробе белом,</w:t>
      </w:r>
      <w:r w:rsidRPr="00BE29D4">
        <w:rPr>
          <w:rFonts w:eastAsia="Times New Roman"/>
          <w:color w:val="000000"/>
          <w:lang w:eastAsia="ru-RU"/>
        </w:rPr>
        <w:br/>
        <w:t>Храня домашнее тепло,</w:t>
      </w:r>
      <w:r w:rsidRPr="00BE29D4">
        <w:rPr>
          <w:rFonts w:eastAsia="Times New Roman"/>
          <w:color w:val="000000"/>
          <w:lang w:eastAsia="ru-RU"/>
        </w:rPr>
        <w:br/>
        <w:t xml:space="preserve">Прекрасна, как </w:t>
      </w:r>
      <w:proofErr w:type="gramStart"/>
      <w:r w:rsidRPr="00BE29D4">
        <w:rPr>
          <w:rFonts w:eastAsia="Times New Roman"/>
          <w:color w:val="000000"/>
          <w:lang w:eastAsia="ru-RU"/>
        </w:rPr>
        <w:t>во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 гробе дева...</w:t>
      </w:r>
      <w:r w:rsidRPr="00BE29D4">
        <w:rPr>
          <w:rFonts w:eastAsia="Times New Roman"/>
          <w:color w:val="000000"/>
          <w:lang w:eastAsia="ru-RU"/>
        </w:rPr>
        <w:br/>
        <w:t>...В углу же - пусто и светло...</w:t>
      </w: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Тишина</w:t>
      </w: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Нынче ящик почтовый пуст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С</w:t>
      </w:r>
      <w:proofErr w:type="gramEnd"/>
      <w:r w:rsidRPr="00BE29D4">
        <w:rPr>
          <w:rFonts w:eastAsia="Times New Roman"/>
          <w:color w:val="000000"/>
          <w:lang w:eastAsia="ru-RU"/>
        </w:rPr>
        <w:t>тынь и снега яблочный хруст.</w:t>
      </w:r>
      <w:r w:rsidRPr="00BE29D4">
        <w:rPr>
          <w:rFonts w:eastAsia="Times New Roman"/>
          <w:color w:val="000000"/>
          <w:lang w:eastAsia="ru-RU"/>
        </w:rPr>
        <w:br/>
      </w: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Нынче в доме живет тишина.</w:t>
      </w:r>
      <w:r w:rsidRPr="00BE29D4">
        <w:rPr>
          <w:rFonts w:eastAsia="Times New Roman"/>
          <w:color w:val="000000"/>
          <w:lang w:eastAsia="ru-RU"/>
        </w:rPr>
        <w:br/>
        <w:t xml:space="preserve">Ночь </w:t>
      </w:r>
      <w:proofErr w:type="gramStart"/>
      <w:r w:rsidRPr="00BE29D4">
        <w:rPr>
          <w:rFonts w:eastAsia="Times New Roman"/>
          <w:color w:val="000000"/>
          <w:lang w:eastAsia="ru-RU"/>
        </w:rPr>
        <w:t>безлунно-светла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 и длинна.</w:t>
      </w:r>
      <w:r w:rsidRPr="00BE29D4">
        <w:rPr>
          <w:rFonts w:eastAsia="Times New Roman"/>
          <w:color w:val="000000"/>
          <w:lang w:eastAsia="ru-RU"/>
        </w:rPr>
        <w:br/>
      </w: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В ней раздумья просторно-вольны</w:t>
      </w:r>
      <w:proofErr w:type="gramStart"/>
      <w:r w:rsidRPr="00BE29D4">
        <w:rPr>
          <w:rFonts w:eastAsia="Times New Roman"/>
          <w:color w:val="000000"/>
          <w:lang w:eastAsia="ru-RU"/>
        </w:rPr>
        <w:br/>
        <w:t>И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 глубинно-таинственны сны…</w:t>
      </w:r>
      <w:r w:rsidRPr="00BE29D4">
        <w:rPr>
          <w:rFonts w:eastAsia="Times New Roman"/>
          <w:color w:val="000000"/>
          <w:lang w:eastAsia="ru-RU"/>
        </w:rPr>
        <w:br/>
      </w: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 xml:space="preserve">День прозрачен, </w:t>
      </w:r>
      <w:proofErr w:type="spellStart"/>
      <w:r w:rsidRPr="00BE29D4">
        <w:rPr>
          <w:rFonts w:eastAsia="Times New Roman"/>
          <w:color w:val="000000"/>
          <w:lang w:eastAsia="ru-RU"/>
        </w:rPr>
        <w:t>оснеженно</w:t>
      </w:r>
      <w:proofErr w:type="spellEnd"/>
      <w:r w:rsidRPr="00BE29D4">
        <w:rPr>
          <w:rFonts w:eastAsia="Times New Roman"/>
          <w:color w:val="000000"/>
          <w:lang w:eastAsia="ru-RU"/>
        </w:rPr>
        <w:t>-бел,</w:t>
      </w:r>
      <w:r w:rsidRPr="00BE29D4">
        <w:rPr>
          <w:rFonts w:eastAsia="Times New Roman"/>
          <w:color w:val="000000"/>
          <w:lang w:eastAsia="ru-RU"/>
        </w:rPr>
        <w:br/>
        <w:t>Заполняется множеством дел,</w:t>
      </w:r>
      <w:r w:rsidRPr="00BE29D4">
        <w:rPr>
          <w:rFonts w:eastAsia="Times New Roman"/>
          <w:color w:val="000000"/>
          <w:lang w:eastAsia="ru-RU"/>
        </w:rPr>
        <w:br/>
      </w: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Неотложных, привычных, простых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Н</w:t>
      </w:r>
      <w:proofErr w:type="gramEnd"/>
      <w:r w:rsidRPr="00BE29D4">
        <w:rPr>
          <w:rFonts w:eastAsia="Times New Roman"/>
          <w:color w:val="000000"/>
          <w:lang w:eastAsia="ru-RU"/>
        </w:rPr>
        <w:t>ынче мир удивительно тих.</w:t>
      </w:r>
      <w:r w:rsidRPr="00BE29D4">
        <w:rPr>
          <w:rFonts w:eastAsia="Times New Roman"/>
          <w:color w:val="000000"/>
          <w:lang w:eastAsia="ru-RU"/>
        </w:rPr>
        <w:br/>
      </w: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Не врывается вихрем вестей,</w:t>
      </w:r>
      <w:r w:rsidRPr="00BE29D4">
        <w:rPr>
          <w:rFonts w:eastAsia="Times New Roman"/>
          <w:color w:val="000000"/>
          <w:lang w:eastAsia="ru-RU"/>
        </w:rPr>
        <w:br/>
        <w:t>Не сбивает волной новостей.</w:t>
      </w:r>
      <w:r w:rsidRPr="00BE29D4">
        <w:rPr>
          <w:rFonts w:eastAsia="Times New Roman"/>
          <w:color w:val="000000"/>
          <w:lang w:eastAsia="ru-RU"/>
        </w:rPr>
        <w:br/>
      </w: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Наши новости только о том,</w:t>
      </w:r>
      <w:r w:rsidRPr="00BE29D4">
        <w:rPr>
          <w:rFonts w:eastAsia="Times New Roman"/>
          <w:color w:val="000000"/>
          <w:lang w:eastAsia="ru-RU"/>
        </w:rPr>
        <w:br/>
        <w:t>Что синица свистит за окном,</w:t>
      </w:r>
      <w:r w:rsidRPr="00BE29D4">
        <w:rPr>
          <w:rFonts w:eastAsia="Times New Roman"/>
          <w:color w:val="000000"/>
          <w:lang w:eastAsia="ru-RU"/>
        </w:rPr>
        <w:br/>
      </w: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Что снежинки на ветках дрожат,</w:t>
      </w:r>
      <w:r w:rsidRPr="00BE29D4">
        <w:rPr>
          <w:rFonts w:eastAsia="Times New Roman"/>
          <w:color w:val="000000"/>
          <w:lang w:eastAsia="ru-RU"/>
        </w:rPr>
        <w:br/>
        <w:t>И врачуется молча душа…</w:t>
      </w:r>
      <w:r w:rsidRPr="00BE29D4">
        <w:rPr>
          <w:rFonts w:eastAsia="Times New Roman"/>
          <w:color w:val="000000"/>
          <w:lang w:eastAsia="ru-RU"/>
        </w:rPr>
        <w:br/>
      </w:r>
    </w:p>
    <w:p w:rsidR="00F53879" w:rsidRPr="00EF5563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Что отравленный, шумный, больной</w:t>
      </w:r>
      <w:r w:rsidRPr="00BE29D4">
        <w:rPr>
          <w:rFonts w:eastAsia="Times New Roman"/>
          <w:color w:val="000000"/>
          <w:lang w:eastAsia="ru-RU"/>
        </w:rPr>
        <w:br/>
        <w:t>Мир излечится – тишиной.</w:t>
      </w:r>
    </w:p>
    <w:p w:rsidR="00F53879" w:rsidRPr="00EF5563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sz w:val="28"/>
          <w:szCs w:val="28"/>
          <w:lang w:eastAsia="ru-RU"/>
        </w:rPr>
      </w:pPr>
      <w:r w:rsidRPr="00EF5563"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Мороз</w:t>
      </w:r>
      <w:r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t>ный  т</w:t>
      </w:r>
      <w:r w:rsidRPr="00EF5563"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t>уман</w:t>
      </w:r>
      <w:r w:rsidRPr="00EF5563">
        <w:rPr>
          <w:rFonts w:eastAsia="Times New Roman"/>
          <w:b/>
          <w:bCs/>
          <w:i/>
          <w:sz w:val="28"/>
          <w:szCs w:val="28"/>
          <w:lang w:eastAsia="ru-RU"/>
        </w:rPr>
        <w:t xml:space="preserve"> </w:t>
      </w:r>
    </w:p>
    <w:p w:rsidR="00F53879" w:rsidRPr="00BE29D4" w:rsidRDefault="00F53879" w:rsidP="00F8394A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Мороз. Туман. Белеют сосны, ели.</w:t>
      </w:r>
      <w:r w:rsidRPr="00BE29D4">
        <w:rPr>
          <w:rFonts w:eastAsia="Times New Roman"/>
          <w:color w:val="000000"/>
          <w:lang w:eastAsia="ru-RU"/>
        </w:rPr>
        <w:br/>
        <w:t>Сквозь ветки кружевные – купола…</w:t>
      </w:r>
      <w:r w:rsidRPr="00BE29D4">
        <w:rPr>
          <w:rFonts w:eastAsia="Times New Roman"/>
          <w:color w:val="000000"/>
          <w:lang w:eastAsia="ru-RU"/>
        </w:rPr>
        <w:br/>
        <w:t>Прохожие идут, заиндевели.</w:t>
      </w:r>
      <w:r w:rsidRPr="00BE29D4">
        <w:rPr>
          <w:rFonts w:eastAsia="Times New Roman"/>
          <w:color w:val="000000"/>
          <w:lang w:eastAsia="ru-RU"/>
        </w:rPr>
        <w:br/>
        <w:t>За ночь метель сугробы намела.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Дома – что корабли в белёсой дымке.</w:t>
      </w:r>
      <w:r w:rsidRPr="00BE29D4">
        <w:rPr>
          <w:rFonts w:eastAsia="Times New Roman"/>
          <w:color w:val="000000"/>
          <w:lang w:eastAsia="ru-RU"/>
        </w:rPr>
        <w:br/>
        <w:t>Фотографирую в тумане всё подряд,</w:t>
      </w:r>
      <w:r w:rsidRPr="00BE29D4">
        <w:rPr>
          <w:rFonts w:eastAsia="Times New Roman"/>
          <w:color w:val="000000"/>
          <w:lang w:eastAsia="ru-RU"/>
        </w:rPr>
        <w:br/>
        <w:t>Мороз кусает. Сделав пару снимков,</w:t>
      </w:r>
      <w:r w:rsidRPr="00BE29D4">
        <w:rPr>
          <w:rFonts w:eastAsia="Times New Roman"/>
          <w:color w:val="000000"/>
          <w:lang w:eastAsia="ru-RU"/>
        </w:rPr>
        <w:br/>
        <w:t>Под куртку прячу фотоаппарат.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Потом уж, дома, монитор покажет,</w:t>
      </w:r>
      <w:r w:rsidRPr="00BE29D4">
        <w:rPr>
          <w:rFonts w:eastAsia="Times New Roman"/>
          <w:color w:val="000000"/>
          <w:lang w:eastAsia="ru-RU"/>
        </w:rPr>
        <w:br/>
        <w:t>Что удалось навек запечатлеть.</w:t>
      </w:r>
      <w:r w:rsidRPr="00BE29D4">
        <w:rPr>
          <w:rFonts w:eastAsia="Times New Roman"/>
          <w:color w:val="000000"/>
          <w:lang w:eastAsia="ru-RU"/>
        </w:rPr>
        <w:br/>
        <w:t>Чем удивит? Надеюсь, что не смажет</w:t>
      </w:r>
      <w:r w:rsidRPr="00BE29D4">
        <w:rPr>
          <w:rFonts w:eastAsia="Times New Roman"/>
          <w:color w:val="000000"/>
          <w:lang w:eastAsia="ru-RU"/>
        </w:rPr>
        <w:br/>
        <w:t>Ворон, что в кадр надумали влететь?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Запечатлелись: дымка и прохожий;</w:t>
      </w:r>
      <w:r w:rsidRPr="00BE29D4">
        <w:rPr>
          <w:rFonts w:eastAsia="Times New Roman"/>
          <w:color w:val="000000"/>
          <w:lang w:eastAsia="ru-RU"/>
        </w:rPr>
        <w:br/>
        <w:t>С берёзы сыплется блестящая слюда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Б</w:t>
      </w:r>
      <w:proofErr w:type="gramEnd"/>
      <w:r w:rsidRPr="00BE29D4">
        <w:rPr>
          <w:rFonts w:eastAsia="Times New Roman"/>
          <w:color w:val="000000"/>
          <w:lang w:eastAsia="ru-RU"/>
        </w:rPr>
        <w:t>елеет куст, колючий, словно ёжик…</w:t>
      </w:r>
      <w:r w:rsidRPr="00BE29D4">
        <w:rPr>
          <w:rFonts w:eastAsia="Times New Roman"/>
          <w:color w:val="000000"/>
          <w:lang w:eastAsia="ru-RU"/>
        </w:rPr>
        <w:br/>
        <w:t>И даже сказочно красивы провода!</w:t>
      </w:r>
      <w:r w:rsidR="00F8394A" w:rsidRPr="00F8394A">
        <w:rPr>
          <w:rFonts w:eastAsia="Times New Roman"/>
          <w:color w:val="000000"/>
          <w:lang w:eastAsia="ru-RU"/>
        </w:rPr>
        <w:t xml:space="preserve">                         </w:t>
      </w: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b/>
          <w:i/>
          <w:color w:val="000000"/>
          <w:sz w:val="28"/>
          <w:szCs w:val="28"/>
          <w:lang w:eastAsia="ru-RU"/>
        </w:rPr>
      </w:pP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b/>
          <w:i/>
          <w:color w:val="000000"/>
          <w:sz w:val="28"/>
          <w:szCs w:val="28"/>
          <w:lang w:eastAsia="ru-RU"/>
        </w:rPr>
      </w:pP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b/>
          <w:i/>
          <w:color w:val="000000"/>
          <w:sz w:val="28"/>
          <w:szCs w:val="28"/>
          <w:lang w:eastAsia="ru-RU"/>
        </w:rPr>
      </w:pP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b/>
          <w:i/>
          <w:color w:val="000000"/>
          <w:sz w:val="28"/>
          <w:szCs w:val="28"/>
          <w:lang w:eastAsia="ru-RU"/>
        </w:rPr>
      </w:pP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b/>
          <w:i/>
          <w:color w:val="000000"/>
          <w:sz w:val="28"/>
          <w:szCs w:val="28"/>
          <w:lang w:eastAsia="ru-RU"/>
        </w:rPr>
      </w:pP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b/>
          <w:i/>
          <w:color w:val="000000"/>
          <w:sz w:val="28"/>
          <w:szCs w:val="28"/>
          <w:lang w:eastAsia="ru-RU"/>
        </w:rPr>
      </w:pPr>
    </w:p>
    <w:p w:rsidR="00F53879" w:rsidRPr="00DA2291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Ветры гулкие</w:t>
      </w: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Ветры гулкие – крыльев мощен взмах,</w:t>
      </w:r>
      <w:r w:rsidRPr="00BE29D4">
        <w:rPr>
          <w:rFonts w:eastAsia="Times New Roman"/>
          <w:color w:val="000000"/>
          <w:lang w:eastAsia="ru-RU"/>
        </w:rPr>
        <w:br/>
      </w:r>
      <w:proofErr w:type="spellStart"/>
      <w:r w:rsidRPr="00BE29D4">
        <w:rPr>
          <w:rFonts w:eastAsia="Times New Roman"/>
          <w:color w:val="000000"/>
          <w:lang w:eastAsia="ru-RU"/>
        </w:rPr>
        <w:t>Встречь</w:t>
      </w:r>
      <w:proofErr w:type="spellEnd"/>
      <w:r w:rsidRPr="00BE29D4">
        <w:rPr>
          <w:rFonts w:eastAsia="Times New Roman"/>
          <w:color w:val="000000"/>
          <w:lang w:eastAsia="ru-RU"/>
        </w:rPr>
        <w:t xml:space="preserve"> весне на юг полетели</w:t>
      </w:r>
      <w:proofErr w:type="gramStart"/>
      <w:r w:rsidRPr="00BE29D4">
        <w:rPr>
          <w:rFonts w:eastAsia="Times New Roman"/>
          <w:color w:val="000000"/>
          <w:lang w:eastAsia="ru-RU"/>
        </w:rPr>
        <w:br/>
        <w:t>С</w:t>
      </w:r>
      <w:proofErr w:type="gramEnd"/>
      <w:r w:rsidRPr="00BE29D4">
        <w:rPr>
          <w:rFonts w:eastAsia="Times New Roman"/>
          <w:color w:val="000000"/>
          <w:lang w:eastAsia="ru-RU"/>
        </w:rPr>
        <w:t>таял снег, и холм чабрецом пропах…</w:t>
      </w:r>
      <w:r w:rsidRPr="00BE29D4">
        <w:rPr>
          <w:rFonts w:eastAsia="Times New Roman"/>
          <w:color w:val="000000"/>
          <w:lang w:eastAsia="ru-RU"/>
        </w:rPr>
        <w:br/>
        <w:t>Эту зиму мы одолели!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На окраине, где сквозной лесок,</w:t>
      </w:r>
      <w:r w:rsidRPr="00BE29D4">
        <w:rPr>
          <w:rFonts w:eastAsia="Times New Roman"/>
          <w:color w:val="000000"/>
          <w:lang w:eastAsia="ru-RU"/>
        </w:rPr>
        <w:br/>
        <w:t>Запах прелых трав, горьковатых хвой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О</w:t>
      </w:r>
      <w:proofErr w:type="gramEnd"/>
      <w:r w:rsidRPr="00BE29D4">
        <w:rPr>
          <w:rFonts w:eastAsia="Times New Roman"/>
          <w:color w:val="000000"/>
          <w:lang w:eastAsia="ru-RU"/>
        </w:rPr>
        <w:t>жил, ожил лес, тихо копит сок,</w:t>
      </w:r>
      <w:r w:rsidRPr="00BE29D4">
        <w:rPr>
          <w:rFonts w:eastAsia="Times New Roman"/>
          <w:color w:val="000000"/>
          <w:lang w:eastAsia="ru-RU"/>
        </w:rPr>
        <w:br/>
        <w:t>Машет ветками – я живой!</w:t>
      </w: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924E5F" w:rsidRDefault="00924E5F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924E5F" w:rsidRDefault="00924E5F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924E5F" w:rsidRDefault="00924E5F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924E5F" w:rsidRDefault="00924E5F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924E5F" w:rsidRDefault="00924E5F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Pr="00EF5563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 w:rsidRPr="00EF5563"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Забайкальская весна</w:t>
      </w: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Забайкальская весна… Седые шубы</w:t>
      </w:r>
      <w:r w:rsidRPr="00BE29D4">
        <w:rPr>
          <w:rFonts w:eastAsia="Times New Roman"/>
          <w:color w:val="000000"/>
          <w:lang w:eastAsia="ru-RU"/>
        </w:rPr>
        <w:br/>
        <w:t>Ковыля, и грязный снег в полях.</w:t>
      </w:r>
      <w:r w:rsidRPr="00BE29D4">
        <w:rPr>
          <w:rFonts w:eastAsia="Times New Roman"/>
          <w:color w:val="000000"/>
          <w:lang w:eastAsia="ru-RU"/>
        </w:rPr>
        <w:br/>
        <w:t>Ветер сумасшедший, пыльный, шумный,</w:t>
      </w:r>
      <w:r w:rsidRPr="00BE29D4">
        <w:rPr>
          <w:rFonts w:eastAsia="Times New Roman"/>
          <w:color w:val="000000"/>
          <w:lang w:eastAsia="ru-RU"/>
        </w:rPr>
        <w:br/>
        <w:t>С посвистом качается в ветвях.</w:t>
      </w:r>
      <w:r w:rsidRPr="00BE29D4">
        <w:rPr>
          <w:rFonts w:eastAsia="Times New Roman"/>
          <w:color w:val="000000"/>
          <w:lang w:eastAsia="ru-RU"/>
        </w:rPr>
        <w:br/>
      </w: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Белые берёзы – словно кости</w:t>
      </w:r>
      <w:proofErr w:type="gramStart"/>
      <w:r w:rsidRPr="00BE29D4">
        <w:rPr>
          <w:rFonts w:eastAsia="Times New Roman"/>
          <w:color w:val="000000"/>
          <w:lang w:eastAsia="ru-RU"/>
        </w:rPr>
        <w:br/>
        <w:t>С</w:t>
      </w:r>
      <w:proofErr w:type="gramEnd"/>
      <w:r w:rsidRPr="00BE29D4">
        <w:rPr>
          <w:rFonts w:eastAsia="Times New Roman"/>
          <w:color w:val="000000"/>
          <w:lang w:eastAsia="ru-RU"/>
        </w:rPr>
        <w:t>ветятся на чёрном полотне.</w:t>
      </w:r>
      <w:r w:rsidRPr="00BE29D4">
        <w:rPr>
          <w:rFonts w:eastAsia="Times New Roman"/>
          <w:color w:val="000000"/>
          <w:lang w:eastAsia="ru-RU"/>
        </w:rPr>
        <w:br/>
        <w:t>Запах гари, обжигов коросты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В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 озерках – мальки снуют на дне…</w:t>
      </w:r>
      <w:r w:rsidRPr="00BE29D4">
        <w:rPr>
          <w:rFonts w:eastAsia="Times New Roman"/>
          <w:color w:val="000000"/>
          <w:lang w:eastAsia="ru-RU"/>
        </w:rPr>
        <w:br/>
      </w: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По степям гуляют табунами</w:t>
      </w:r>
      <w:r w:rsidRPr="00BE29D4">
        <w:rPr>
          <w:rFonts w:eastAsia="Times New Roman"/>
          <w:color w:val="000000"/>
          <w:lang w:eastAsia="ru-RU"/>
        </w:rPr>
        <w:br/>
        <w:t xml:space="preserve">Кони с шерстью </w:t>
      </w:r>
      <w:proofErr w:type="spellStart"/>
      <w:r w:rsidRPr="00BE29D4">
        <w:rPr>
          <w:rFonts w:eastAsia="Times New Roman"/>
          <w:color w:val="000000"/>
          <w:lang w:eastAsia="ru-RU"/>
        </w:rPr>
        <w:t>выцветше</w:t>
      </w:r>
      <w:proofErr w:type="spellEnd"/>
      <w:r w:rsidRPr="00BE29D4">
        <w:rPr>
          <w:rFonts w:eastAsia="Times New Roman"/>
          <w:color w:val="000000"/>
          <w:lang w:eastAsia="ru-RU"/>
        </w:rPr>
        <w:t>-густой,</w:t>
      </w:r>
      <w:r w:rsidRPr="00BE29D4">
        <w:rPr>
          <w:rFonts w:eastAsia="Times New Roman"/>
          <w:color w:val="000000"/>
          <w:lang w:eastAsia="ru-RU"/>
        </w:rPr>
        <w:br/>
        <w:t>Жеребята с тонкими ногами…</w:t>
      </w:r>
      <w:r w:rsidRPr="00BE29D4">
        <w:rPr>
          <w:rFonts w:eastAsia="Times New Roman"/>
          <w:color w:val="000000"/>
          <w:lang w:eastAsia="ru-RU"/>
        </w:rPr>
        <w:br/>
        <w:t>Мир раздольный, жёсткий и простой…</w:t>
      </w:r>
      <w:r w:rsidRPr="00BE29D4">
        <w:rPr>
          <w:rFonts w:eastAsia="Times New Roman"/>
          <w:color w:val="000000"/>
          <w:lang w:eastAsia="ru-RU"/>
        </w:rPr>
        <w:br/>
      </w: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У кочевников – обветренные лица.</w:t>
      </w:r>
      <w:r w:rsidRPr="00BE29D4">
        <w:rPr>
          <w:rFonts w:eastAsia="Times New Roman"/>
          <w:color w:val="000000"/>
          <w:lang w:eastAsia="ru-RU"/>
        </w:rPr>
        <w:br/>
        <w:t>Жизнь в седле проводят степняки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П</w:t>
      </w:r>
      <w:proofErr w:type="gramEnd"/>
      <w:r w:rsidRPr="00BE29D4">
        <w:rPr>
          <w:rFonts w:eastAsia="Times New Roman"/>
          <w:color w:val="000000"/>
          <w:lang w:eastAsia="ru-RU"/>
        </w:rPr>
        <w:t>од молитвы ветра мирно спится</w:t>
      </w:r>
      <w:r w:rsidRPr="00BE29D4">
        <w:rPr>
          <w:rFonts w:eastAsia="Times New Roman"/>
          <w:color w:val="000000"/>
          <w:lang w:eastAsia="ru-RU"/>
        </w:rPr>
        <w:br/>
        <w:t>Детям в белых юртах у реки…</w:t>
      </w: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F53879" w:rsidRPr="00EF5563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EF5563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Степняки</w:t>
      </w:r>
    </w:p>
    <w:p w:rsidR="00F53879" w:rsidRPr="00EF5563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EF5563">
        <w:rPr>
          <w:rFonts w:eastAsia="Times New Roman" w:cs="Times New Roman CYR"/>
          <w:color w:val="000000"/>
          <w:lang w:eastAsia="ru-RU"/>
        </w:rPr>
        <w:t>Среди степей, где дышат травы,</w:t>
      </w:r>
      <w:r w:rsidRPr="00EF5563">
        <w:rPr>
          <w:rFonts w:eastAsia="Times New Roman" w:cs="Times New Roman CYR"/>
          <w:color w:val="000000"/>
          <w:lang w:eastAsia="ru-RU"/>
        </w:rPr>
        <w:br/>
        <w:t>Седые волны льёт ковыль,</w:t>
      </w:r>
      <w:r w:rsidRPr="00EF5563">
        <w:rPr>
          <w:rFonts w:eastAsia="Times New Roman" w:cs="Times New Roman CYR"/>
          <w:color w:val="000000"/>
          <w:lang w:eastAsia="ru-RU"/>
        </w:rPr>
        <w:br/>
        <w:t>Журчат ручьи на переправ</w:t>
      </w:r>
      <w:r>
        <w:rPr>
          <w:rFonts w:eastAsia="Times New Roman" w:cs="Times New Roman CYR"/>
          <w:color w:val="000000"/>
          <w:lang w:eastAsia="ru-RU"/>
        </w:rPr>
        <w:t>ах,</w:t>
      </w:r>
      <w:r>
        <w:rPr>
          <w:rFonts w:eastAsia="Times New Roman" w:cs="Times New Roman CYR"/>
          <w:color w:val="000000"/>
          <w:lang w:eastAsia="ru-RU"/>
        </w:rPr>
        <w:br/>
        <w:t>Одно село – на много миль.</w:t>
      </w:r>
      <w:r>
        <w:rPr>
          <w:rFonts w:eastAsia="Times New Roman" w:cs="Times New Roman CYR"/>
          <w:color w:val="000000"/>
          <w:lang w:eastAsia="ru-RU"/>
        </w:rPr>
        <w:br/>
      </w:r>
      <w:r w:rsidRPr="00EF5563">
        <w:rPr>
          <w:rFonts w:eastAsia="Times New Roman" w:cs="Times New Roman CYR"/>
          <w:color w:val="000000"/>
          <w:lang w:eastAsia="ru-RU"/>
        </w:rPr>
        <w:t>Вокруг желтеют шапки сопок</w:t>
      </w:r>
      <w:proofErr w:type="gramStart"/>
      <w:r w:rsidRPr="00EF5563">
        <w:rPr>
          <w:rFonts w:eastAsia="Times New Roman" w:cs="Times New Roman CYR"/>
          <w:color w:val="000000"/>
          <w:lang w:eastAsia="ru-RU"/>
        </w:rPr>
        <w:br/>
        <w:t>В</w:t>
      </w:r>
      <w:proofErr w:type="gramEnd"/>
      <w:r w:rsidRPr="00EF5563">
        <w:rPr>
          <w:rFonts w:eastAsia="Times New Roman" w:cs="Times New Roman CYR"/>
          <w:color w:val="000000"/>
          <w:lang w:eastAsia="ru-RU"/>
        </w:rPr>
        <w:t xml:space="preserve"> мехах зелёных сосняка.</w:t>
      </w:r>
      <w:r w:rsidRPr="00EF5563">
        <w:rPr>
          <w:rFonts w:eastAsia="Times New Roman" w:cs="Times New Roman CYR"/>
          <w:color w:val="000000"/>
          <w:lang w:eastAsia="ru-RU"/>
        </w:rPr>
        <w:br/>
        <w:t>Промчатся кони, стихнет топот,</w:t>
      </w:r>
      <w:r w:rsidRPr="00EF5563">
        <w:rPr>
          <w:rFonts w:eastAsia="Times New Roman" w:cs="Times New Roman CYR"/>
          <w:color w:val="000000"/>
          <w:lang w:eastAsia="ru-RU"/>
        </w:rPr>
        <w:br/>
        <w:t xml:space="preserve">Поёт-журчит </w:t>
      </w:r>
      <w:proofErr w:type="spellStart"/>
      <w:r w:rsidRPr="00EF5563">
        <w:rPr>
          <w:rFonts w:eastAsia="Times New Roman" w:cs="Times New Roman CYR"/>
          <w:color w:val="000000"/>
          <w:lang w:eastAsia="ru-RU"/>
        </w:rPr>
        <w:t>Онон</w:t>
      </w:r>
      <w:proofErr w:type="spellEnd"/>
      <w:r w:rsidRPr="00EF5563">
        <w:rPr>
          <w:rFonts w:eastAsia="Times New Roman" w:cs="Times New Roman CYR"/>
          <w:color w:val="000000"/>
          <w:lang w:eastAsia="ru-RU"/>
        </w:rPr>
        <w:t>-река.</w:t>
      </w:r>
      <w:r w:rsidRPr="00EF5563">
        <w:rPr>
          <w:rFonts w:eastAsia="Times New Roman" w:cs="Times New Roman CYR"/>
          <w:color w:val="000000"/>
          <w:lang w:eastAsia="ru-RU"/>
        </w:rPr>
        <w:br/>
      </w:r>
      <w:r w:rsidRPr="00EF5563">
        <w:rPr>
          <w:rFonts w:eastAsia="Times New Roman" w:cs="Times New Roman CYR"/>
          <w:color w:val="000000"/>
          <w:lang w:eastAsia="ru-RU"/>
        </w:rPr>
        <w:br/>
        <w:t>Хранит традиции и песни</w:t>
      </w:r>
      <w:r w:rsidRPr="00EF5563">
        <w:rPr>
          <w:rFonts w:eastAsia="Times New Roman" w:cs="Times New Roman CYR"/>
          <w:color w:val="000000"/>
          <w:lang w:eastAsia="ru-RU"/>
        </w:rPr>
        <w:br/>
        <w:t>Народ степной, что гостю рад.</w:t>
      </w:r>
      <w:r w:rsidRPr="00EF5563">
        <w:rPr>
          <w:rFonts w:eastAsia="Times New Roman" w:cs="Times New Roman CYR"/>
          <w:color w:val="000000"/>
          <w:lang w:eastAsia="ru-RU"/>
        </w:rPr>
        <w:br/>
        <w:t>Его обычай – интересен,</w:t>
      </w:r>
      <w:r w:rsidRPr="00EF5563">
        <w:rPr>
          <w:rFonts w:eastAsia="Times New Roman" w:cs="Times New Roman CYR"/>
          <w:color w:val="000000"/>
          <w:lang w:eastAsia="ru-RU"/>
        </w:rPr>
        <w:br/>
        <w:t>Причудлив праздничный на</w:t>
      </w:r>
      <w:r>
        <w:rPr>
          <w:rFonts w:eastAsia="Times New Roman" w:cs="Times New Roman CYR"/>
          <w:color w:val="000000"/>
          <w:lang w:eastAsia="ru-RU"/>
        </w:rPr>
        <w:t>ряд.</w:t>
      </w:r>
      <w:r>
        <w:rPr>
          <w:rFonts w:eastAsia="Times New Roman" w:cs="Times New Roman CYR"/>
          <w:color w:val="000000"/>
          <w:lang w:eastAsia="ru-RU"/>
        </w:rPr>
        <w:br/>
      </w:r>
      <w:r w:rsidRPr="00EF5563">
        <w:rPr>
          <w:rFonts w:eastAsia="Times New Roman" w:cs="Times New Roman CYR"/>
          <w:color w:val="000000"/>
          <w:lang w:eastAsia="ru-RU"/>
        </w:rPr>
        <w:t>Завоевать его непросто.</w:t>
      </w:r>
      <w:r w:rsidRPr="00EF5563">
        <w:rPr>
          <w:rFonts w:eastAsia="Times New Roman" w:cs="Times New Roman CYR"/>
          <w:color w:val="000000"/>
          <w:lang w:eastAsia="ru-RU"/>
        </w:rPr>
        <w:br/>
        <w:t>Хитёр узор его одежд.</w:t>
      </w:r>
      <w:r w:rsidRPr="00EF5563">
        <w:rPr>
          <w:rFonts w:eastAsia="Times New Roman" w:cs="Times New Roman CYR"/>
          <w:color w:val="000000"/>
          <w:lang w:eastAsia="ru-RU"/>
        </w:rPr>
        <w:br/>
        <w:t>Задаст он несколько вопросов,</w:t>
      </w:r>
      <w:r w:rsidRPr="00EF5563">
        <w:rPr>
          <w:rFonts w:eastAsia="Times New Roman" w:cs="Times New Roman CYR"/>
          <w:color w:val="000000"/>
          <w:lang w:eastAsia="ru-RU"/>
        </w:rPr>
        <w:br/>
        <w:t>И… не оставит вам надежд.</w:t>
      </w:r>
      <w:r w:rsidRPr="00EF5563">
        <w:rPr>
          <w:rFonts w:eastAsia="Times New Roman" w:cs="Times New Roman CYR"/>
          <w:color w:val="000000"/>
          <w:lang w:eastAsia="ru-RU"/>
        </w:rPr>
        <w:br/>
      </w:r>
      <w:r w:rsidRPr="00EF5563">
        <w:rPr>
          <w:rFonts w:eastAsia="Times New Roman" w:cs="Times New Roman CYR"/>
          <w:color w:val="000000"/>
          <w:lang w:eastAsia="ru-RU"/>
        </w:rPr>
        <w:br/>
        <w:t>Он недоверчив, и не сразу</w:t>
      </w:r>
      <w:r w:rsidRPr="00EF5563">
        <w:rPr>
          <w:rFonts w:eastAsia="Times New Roman" w:cs="Times New Roman CYR"/>
          <w:color w:val="000000"/>
          <w:lang w:eastAsia="ru-RU"/>
        </w:rPr>
        <w:br/>
        <w:t>Себя откроет, не спеша.</w:t>
      </w:r>
      <w:r w:rsidRPr="00EF5563">
        <w:rPr>
          <w:rFonts w:eastAsia="Times New Roman" w:cs="Times New Roman CYR"/>
          <w:color w:val="000000"/>
          <w:lang w:eastAsia="ru-RU"/>
        </w:rPr>
        <w:br/>
        <w:t>Не подчиняетс</w:t>
      </w:r>
      <w:r>
        <w:rPr>
          <w:rFonts w:eastAsia="Times New Roman" w:cs="Times New Roman CYR"/>
          <w:color w:val="000000"/>
          <w:lang w:eastAsia="ru-RU"/>
        </w:rPr>
        <w:t>я приказам</w:t>
      </w:r>
      <w:r>
        <w:rPr>
          <w:rFonts w:eastAsia="Times New Roman" w:cs="Times New Roman CYR"/>
          <w:color w:val="000000"/>
          <w:lang w:eastAsia="ru-RU"/>
        </w:rPr>
        <w:br/>
        <w:t>Его свободная душа.</w:t>
      </w:r>
      <w:r>
        <w:rPr>
          <w:rFonts w:eastAsia="Times New Roman" w:cs="Times New Roman CYR"/>
          <w:color w:val="000000"/>
          <w:lang w:eastAsia="ru-RU"/>
        </w:rPr>
        <w:br/>
      </w:r>
      <w:r w:rsidRPr="00EF5563">
        <w:rPr>
          <w:rFonts w:eastAsia="Times New Roman" w:cs="Times New Roman CYR"/>
          <w:color w:val="000000"/>
          <w:lang w:eastAsia="ru-RU"/>
        </w:rPr>
        <w:t>Здесь встретят чужака, проводят,</w:t>
      </w:r>
      <w:r w:rsidRPr="00EF5563">
        <w:rPr>
          <w:rFonts w:eastAsia="Times New Roman" w:cs="Times New Roman CYR"/>
          <w:color w:val="000000"/>
          <w:lang w:eastAsia="ru-RU"/>
        </w:rPr>
        <w:br/>
        <w:t>Плохого слова не пошлют</w:t>
      </w:r>
      <w:proofErr w:type="gramStart"/>
      <w:r w:rsidRPr="00EF5563">
        <w:rPr>
          <w:rFonts w:eastAsia="Times New Roman" w:cs="Times New Roman CYR"/>
          <w:color w:val="000000"/>
          <w:lang w:eastAsia="ru-RU"/>
        </w:rPr>
        <w:t>…</w:t>
      </w:r>
      <w:r w:rsidRPr="00EF5563">
        <w:rPr>
          <w:rFonts w:eastAsia="Times New Roman" w:cs="Times New Roman CYR"/>
          <w:color w:val="000000"/>
          <w:lang w:eastAsia="ru-RU"/>
        </w:rPr>
        <w:br/>
        <w:t>Ч</w:t>
      </w:r>
      <w:proofErr w:type="gramEnd"/>
      <w:r w:rsidRPr="00EF5563">
        <w:rPr>
          <w:rFonts w:eastAsia="Times New Roman" w:cs="Times New Roman CYR"/>
          <w:color w:val="000000"/>
          <w:lang w:eastAsia="ru-RU"/>
        </w:rPr>
        <w:t>тоб частью стать степного рода,</w:t>
      </w:r>
      <w:r w:rsidRPr="00EF5563">
        <w:rPr>
          <w:rFonts w:eastAsia="Times New Roman" w:cs="Times New Roman CYR"/>
          <w:color w:val="000000"/>
          <w:lang w:eastAsia="ru-RU"/>
        </w:rPr>
        <w:br/>
        <w:t>Родиться, видно, нужно тут.</w:t>
      </w: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color w:val="000000"/>
          <w:lang w:eastAsia="ru-RU"/>
        </w:rPr>
      </w:pPr>
    </w:p>
    <w:p w:rsidR="00F53879" w:rsidRPr="00EF5563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EF5563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С</w:t>
      </w: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t>осна</w:t>
      </w:r>
    </w:p>
    <w:p w:rsidR="00F53879" w:rsidRPr="00942004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b/>
          <w:i/>
          <w:sz w:val="28"/>
          <w:szCs w:val="28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Пройдем по рыжей каменистой тропке,</w:t>
      </w:r>
      <w:r w:rsidRPr="00BE29D4">
        <w:rPr>
          <w:rFonts w:eastAsia="Times New Roman"/>
          <w:color w:val="000000"/>
          <w:lang w:eastAsia="ru-RU"/>
        </w:rPr>
        <w:br/>
        <w:t>По крутолобой, задыхаясь, сопке,</w:t>
      </w:r>
      <w:r w:rsidRPr="00BE29D4">
        <w:rPr>
          <w:rFonts w:eastAsia="Times New Roman"/>
          <w:color w:val="000000"/>
          <w:lang w:eastAsia="ru-RU"/>
        </w:rPr>
        <w:br/>
        <w:t>Вон к той высокой царственной сосне.</w:t>
      </w:r>
      <w:r w:rsidRPr="00BE29D4">
        <w:rPr>
          <w:rFonts w:eastAsia="Times New Roman"/>
          <w:color w:val="000000"/>
          <w:lang w:eastAsia="ru-RU"/>
        </w:rPr>
        <w:br/>
        <w:t>И – упадем. И, лежа на спине,</w:t>
      </w:r>
      <w:r w:rsidRPr="00BE29D4">
        <w:rPr>
          <w:rFonts w:eastAsia="Times New Roman"/>
          <w:color w:val="000000"/>
          <w:lang w:eastAsia="ru-RU"/>
        </w:rPr>
        <w:br/>
        <w:t>Увидим небо, что гудит над нами.</w:t>
      </w:r>
      <w:r w:rsidRPr="00BE29D4">
        <w:rPr>
          <w:rFonts w:eastAsia="Times New Roman"/>
          <w:color w:val="000000"/>
          <w:lang w:eastAsia="ru-RU"/>
        </w:rPr>
        <w:br/>
      </w: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Оно шумит, исчерчено ветвями</w:t>
      </w:r>
      <w:r w:rsidRPr="00BE29D4">
        <w:rPr>
          <w:rFonts w:eastAsia="Times New Roman"/>
          <w:color w:val="000000"/>
          <w:lang w:eastAsia="ru-RU"/>
        </w:rPr>
        <w:br/>
        <w:t>(Иль это кровь прибоем в уши бьет?),</w:t>
      </w:r>
      <w:r w:rsidRPr="00BE29D4">
        <w:rPr>
          <w:rFonts w:eastAsia="Times New Roman"/>
          <w:color w:val="000000"/>
          <w:lang w:eastAsia="ru-RU"/>
        </w:rPr>
        <w:br/>
        <w:t>А солнце – блестки огненные льет.</w:t>
      </w:r>
      <w:r w:rsidRPr="00BE29D4">
        <w:rPr>
          <w:rFonts w:eastAsia="Times New Roman"/>
          <w:color w:val="000000"/>
          <w:lang w:eastAsia="ru-RU"/>
        </w:rPr>
        <w:br/>
      </w: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…На дне лесном, на мшистом покрывале,</w:t>
      </w:r>
      <w:r w:rsidRPr="00BE29D4">
        <w:rPr>
          <w:rFonts w:eastAsia="Times New Roman"/>
          <w:color w:val="000000"/>
          <w:lang w:eastAsia="ru-RU"/>
        </w:rPr>
        <w:br/>
        <w:t>На шишках глянцевых, на хвойном полотне</w:t>
      </w:r>
      <w:proofErr w:type="gramStart"/>
      <w:r w:rsidRPr="00BE29D4">
        <w:rPr>
          <w:rFonts w:eastAsia="Times New Roman"/>
          <w:color w:val="000000"/>
          <w:lang w:eastAsia="ru-RU"/>
        </w:rPr>
        <w:br/>
        <w:t>Л</w:t>
      </w:r>
      <w:proofErr w:type="gramEnd"/>
      <w:r w:rsidRPr="00BE29D4">
        <w:rPr>
          <w:rFonts w:eastAsia="Times New Roman"/>
          <w:color w:val="000000"/>
          <w:lang w:eastAsia="ru-RU"/>
        </w:rPr>
        <w:t>ежи. Гляди, кружится по спирали</w:t>
      </w:r>
      <w:r w:rsidRPr="00BE29D4">
        <w:rPr>
          <w:rFonts w:eastAsia="Times New Roman"/>
          <w:color w:val="000000"/>
          <w:lang w:eastAsia="ru-RU"/>
        </w:rPr>
        <w:br/>
        <w:t>Пространство, замыкаясь на сосне.</w:t>
      </w:r>
      <w:r w:rsidRPr="00BE29D4">
        <w:rPr>
          <w:rFonts w:eastAsia="Times New Roman"/>
          <w:color w:val="000000"/>
          <w:lang w:eastAsia="ru-RU"/>
        </w:rPr>
        <w:br/>
      </w: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Поют ветвей невидимые трубы,</w:t>
      </w:r>
      <w:r w:rsidRPr="00BE29D4">
        <w:rPr>
          <w:rFonts w:eastAsia="Times New Roman"/>
          <w:color w:val="000000"/>
          <w:lang w:eastAsia="ru-RU"/>
        </w:rPr>
        <w:br/>
        <w:t>Струится жизнь в оранжевом стволе…</w:t>
      </w:r>
      <w:r w:rsidRPr="00BE29D4">
        <w:rPr>
          <w:rFonts w:eastAsia="Times New Roman"/>
          <w:color w:val="000000"/>
          <w:lang w:eastAsia="ru-RU"/>
        </w:rPr>
        <w:br/>
        <w:t xml:space="preserve">Ствол – вертикаль. От </w:t>
      </w:r>
      <w:proofErr w:type="spellStart"/>
      <w:r w:rsidRPr="00BE29D4">
        <w:rPr>
          <w:rFonts w:eastAsia="Times New Roman"/>
          <w:color w:val="000000"/>
          <w:lang w:eastAsia="ru-RU"/>
        </w:rPr>
        <w:t>занебесной</w:t>
      </w:r>
      <w:proofErr w:type="spellEnd"/>
      <w:r w:rsidRPr="00BE29D4">
        <w:rPr>
          <w:rFonts w:eastAsia="Times New Roman"/>
          <w:color w:val="000000"/>
          <w:lang w:eastAsia="ru-RU"/>
        </w:rPr>
        <w:t xml:space="preserve"> глуби,</w:t>
      </w:r>
      <w:r w:rsidRPr="00BE29D4">
        <w:rPr>
          <w:rFonts w:eastAsia="Times New Roman"/>
          <w:color w:val="000000"/>
          <w:lang w:eastAsia="ru-RU"/>
        </w:rPr>
        <w:br/>
        <w:t>До родников, что спрятаны в земле.</w:t>
      </w: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b/>
          <w:i/>
          <w:color w:val="000000"/>
          <w:sz w:val="28"/>
          <w:szCs w:val="28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b/>
          <w:i/>
          <w:color w:val="000000"/>
          <w:sz w:val="28"/>
          <w:szCs w:val="28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b/>
          <w:i/>
          <w:color w:val="000000"/>
          <w:sz w:val="28"/>
          <w:szCs w:val="28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b/>
          <w:i/>
          <w:color w:val="000000"/>
          <w:sz w:val="28"/>
          <w:szCs w:val="28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b/>
          <w:i/>
          <w:color w:val="000000"/>
          <w:sz w:val="28"/>
          <w:szCs w:val="28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b/>
          <w:i/>
          <w:color w:val="000000"/>
          <w:sz w:val="28"/>
          <w:szCs w:val="28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b/>
          <w:i/>
          <w:color w:val="000000"/>
          <w:sz w:val="28"/>
          <w:szCs w:val="28"/>
          <w:shd w:val="clear" w:color="auto" w:fill="FFFFFF"/>
        </w:rPr>
      </w:pPr>
    </w:p>
    <w:p w:rsidR="00F53879" w:rsidRPr="00EF5563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Дарован день</w:t>
      </w: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  <w:r w:rsidRPr="00BE29D4">
        <w:rPr>
          <w:color w:val="000000"/>
          <w:shd w:val="clear" w:color="auto" w:fill="FFFFFF"/>
        </w:rPr>
        <w:t>Скрип деревянного колодца…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Трель птицы утренней лесной</w:t>
      </w:r>
      <w:proofErr w:type="gramStart"/>
      <w:r w:rsidRPr="00BE29D4">
        <w:rPr>
          <w:color w:val="000000"/>
          <w:shd w:val="clear" w:color="auto" w:fill="FFFFFF"/>
        </w:rPr>
        <w:t>…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В</w:t>
      </w:r>
      <w:proofErr w:type="gramEnd"/>
      <w:r w:rsidRPr="00BE29D4">
        <w:rPr>
          <w:color w:val="000000"/>
          <w:shd w:val="clear" w:color="auto" w:fill="FFFFFF"/>
        </w:rPr>
        <w:t>зойдет рассвет, туман свернется,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Осыплет иглы бирюзой…</w:t>
      </w:r>
      <w:r w:rsidRPr="00BE29D4">
        <w:rPr>
          <w:color w:val="000000"/>
        </w:rPr>
        <w:br/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Ботвы упругая чащоба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Измочит ноги до колен…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Прильни к сосне звенящей, чтобы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Забыть забот зыбучий плен.</w:t>
      </w:r>
      <w:r w:rsidRPr="00BE29D4">
        <w:rPr>
          <w:color w:val="000000"/>
        </w:rPr>
        <w:br/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Мчит ввысь, туда, где вольно птахам,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Сок жизни в солнечном стволе.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Нет места ни тоске, ни страхам</w:t>
      </w:r>
      <w:proofErr w:type="gramStart"/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Н</w:t>
      </w:r>
      <w:proofErr w:type="gramEnd"/>
      <w:r w:rsidRPr="00BE29D4">
        <w:rPr>
          <w:color w:val="000000"/>
          <w:shd w:val="clear" w:color="auto" w:fill="FFFFFF"/>
        </w:rPr>
        <w:t>а бодрой, дышащей земле!</w:t>
      </w: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53879" w:rsidRPr="00EF5563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К обеду небо – выгоревшей сини.</w:t>
      </w:r>
      <w:r w:rsidRPr="00BE29D4">
        <w:rPr>
          <w:rFonts w:eastAsia="Times New Roman"/>
          <w:color w:val="000000"/>
          <w:lang w:eastAsia="ru-RU"/>
        </w:rPr>
        <w:br/>
        <w:t>Березы в знойном мареве дрожат.</w:t>
      </w:r>
      <w:r w:rsidRPr="00BE29D4">
        <w:rPr>
          <w:rFonts w:eastAsia="Times New Roman"/>
          <w:color w:val="000000"/>
          <w:lang w:eastAsia="ru-RU"/>
        </w:rPr>
        <w:br/>
        <w:t>Под солнцем грея выпуклые спины,</w:t>
      </w:r>
      <w:r w:rsidRPr="00BE29D4">
        <w:rPr>
          <w:rFonts w:eastAsia="Times New Roman"/>
          <w:color w:val="000000"/>
          <w:lang w:eastAsia="ru-RU"/>
        </w:rPr>
        <w:br/>
        <w:t>Цепочкой сопки лысые лежат.</w:t>
      </w:r>
      <w:r w:rsidRPr="00BE29D4">
        <w:rPr>
          <w:rFonts w:eastAsia="Times New Roman"/>
          <w:color w:val="000000"/>
          <w:lang w:eastAsia="ru-RU"/>
        </w:rPr>
        <w:br/>
      </w: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По жухлым склонам соснам не взобраться.</w:t>
      </w:r>
      <w:r w:rsidRPr="00BE29D4">
        <w:rPr>
          <w:rFonts w:eastAsia="Times New Roman"/>
          <w:color w:val="000000"/>
          <w:lang w:eastAsia="ru-RU"/>
        </w:rPr>
        <w:br/>
        <w:t>На осыпях кустарнички живут.</w:t>
      </w:r>
      <w:r w:rsidRPr="00BE29D4">
        <w:rPr>
          <w:rFonts w:eastAsia="Times New Roman"/>
          <w:color w:val="000000"/>
          <w:lang w:eastAsia="ru-RU"/>
        </w:rPr>
        <w:br/>
        <w:t>Сухи, как йоги. Не впервой цепляться,</w:t>
      </w:r>
      <w:r w:rsidRPr="00BE29D4">
        <w:rPr>
          <w:rFonts w:eastAsia="Times New Roman"/>
          <w:color w:val="000000"/>
          <w:lang w:eastAsia="ru-RU"/>
        </w:rPr>
        <w:br/>
        <w:t>Ловить песчинки, строить почву тут.</w:t>
      </w:r>
      <w:r w:rsidRPr="00BE29D4">
        <w:rPr>
          <w:rFonts w:eastAsia="Times New Roman"/>
          <w:color w:val="000000"/>
          <w:lang w:eastAsia="ru-RU"/>
        </w:rPr>
        <w:br/>
      </w: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А у реки дымок молочный вьется.</w:t>
      </w:r>
      <w:r w:rsidRPr="00BE29D4">
        <w:rPr>
          <w:rFonts w:eastAsia="Times New Roman"/>
          <w:color w:val="000000"/>
          <w:lang w:eastAsia="ru-RU"/>
        </w:rPr>
        <w:br/>
        <w:t>Из плавника – веселый костерок.</w:t>
      </w:r>
      <w:r w:rsidRPr="00BE29D4">
        <w:rPr>
          <w:rFonts w:eastAsia="Times New Roman"/>
          <w:color w:val="000000"/>
          <w:lang w:eastAsia="ru-RU"/>
        </w:rPr>
        <w:br/>
        <w:t>Сидит рыбак. Скользит по леске солнце.</w:t>
      </w:r>
      <w:r w:rsidRPr="00BE29D4">
        <w:rPr>
          <w:rFonts w:eastAsia="Times New Roman"/>
          <w:color w:val="000000"/>
          <w:lang w:eastAsia="ru-RU"/>
        </w:rPr>
        <w:br/>
        <w:t>Костер, река - и он не одинок…</w:t>
      </w: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outlineLvl w:val="0"/>
        <w:rPr>
          <w:color w:val="000000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53879" w:rsidRPr="00EF5563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После дождя</w:t>
      </w: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outlineLvl w:val="0"/>
        <w:rPr>
          <w:color w:val="000000"/>
          <w:shd w:val="clear" w:color="auto" w:fill="FFFFFF"/>
        </w:rPr>
      </w:pPr>
      <w:r w:rsidRPr="00BE29D4">
        <w:rPr>
          <w:color w:val="000000"/>
          <w:shd w:val="clear" w:color="auto" w:fill="FFFFFF"/>
        </w:rPr>
        <w:t>Четвертый день дожди тайгу полощут.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Промытый лес – овражки у корней</w:t>
      </w:r>
      <w:proofErr w:type="gramStart"/>
      <w:r w:rsidRPr="00BE29D4">
        <w:rPr>
          <w:color w:val="000000"/>
          <w:shd w:val="clear" w:color="auto" w:fill="FFFFFF"/>
        </w:rPr>
        <w:t>…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П</w:t>
      </w:r>
      <w:proofErr w:type="gramEnd"/>
      <w:r w:rsidRPr="00BE29D4">
        <w:rPr>
          <w:color w:val="000000"/>
          <w:shd w:val="clear" w:color="auto" w:fill="FFFFFF"/>
        </w:rPr>
        <w:t>роглянет солнце – заиграет роща,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Поляна сохнет - пар стоит над ней.</w:t>
      </w:r>
      <w:r w:rsidRPr="00BE29D4">
        <w:rPr>
          <w:color w:val="000000"/>
        </w:rPr>
        <w:br/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Уходят тучи рыхлою грядою.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Дух банный от березовой листвы…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Цветок тигровой лилии звездою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Оранжевою - в зелени травы…</w:t>
      </w: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color w:val="000000"/>
          <w:shd w:val="clear" w:color="auto" w:fill="FFFFFF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53879" w:rsidRPr="00942004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Подарок</w:t>
      </w: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outlineLvl w:val="0"/>
        <w:rPr>
          <w:color w:val="000000"/>
          <w:shd w:val="clear" w:color="auto" w:fill="FFFFFF"/>
        </w:rPr>
      </w:pPr>
      <w:r w:rsidRPr="00BE29D4">
        <w:rPr>
          <w:color w:val="000000"/>
          <w:shd w:val="clear" w:color="auto" w:fill="FFFFFF"/>
        </w:rPr>
        <w:t>Лес тощий – тонковатые стволы,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Пучками-островками мхи и травы…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Дорога цвета глины и золы…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 xml:space="preserve">Багульник </w:t>
      </w:r>
      <w:proofErr w:type="spellStart"/>
      <w:r w:rsidRPr="00BE29D4">
        <w:rPr>
          <w:color w:val="000000"/>
          <w:shd w:val="clear" w:color="auto" w:fill="FFFFFF"/>
        </w:rPr>
        <w:t>редколиственный</w:t>
      </w:r>
      <w:proofErr w:type="spellEnd"/>
      <w:r w:rsidRPr="00BE29D4">
        <w:rPr>
          <w:color w:val="000000"/>
          <w:shd w:val="clear" w:color="auto" w:fill="FFFFFF"/>
        </w:rPr>
        <w:t>, корявый</w:t>
      </w:r>
      <w:proofErr w:type="gramStart"/>
      <w:r w:rsidRPr="00BE29D4">
        <w:rPr>
          <w:color w:val="000000"/>
          <w:shd w:val="clear" w:color="auto" w:fill="FFFFFF"/>
        </w:rPr>
        <w:t>…</w:t>
      </w:r>
      <w:r w:rsidRPr="00BE29D4">
        <w:rPr>
          <w:color w:val="000000"/>
        </w:rPr>
        <w:br/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Н</w:t>
      </w:r>
      <w:proofErr w:type="gramEnd"/>
      <w:r w:rsidRPr="00BE29D4">
        <w:rPr>
          <w:color w:val="000000"/>
          <w:shd w:val="clear" w:color="auto" w:fill="FFFFFF"/>
        </w:rPr>
        <w:t>о на поляне – изумрудный рай!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Сосняк молоденький, роса на хвойных лапах.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Маслят весёлых россыпь – набирай!</w:t>
      </w:r>
      <w:r w:rsidRPr="00BE29D4">
        <w:rPr>
          <w:color w:val="000000"/>
        </w:rPr>
        <w:br/>
      </w:r>
      <w:r w:rsidRPr="00BE29D4">
        <w:rPr>
          <w:color w:val="000000"/>
          <w:shd w:val="clear" w:color="auto" w:fill="FFFFFF"/>
        </w:rPr>
        <w:t>И на прощанье – пять груздей мохнатых!</w:t>
      </w: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924E5F" w:rsidRPr="00685B4E" w:rsidRDefault="00924E5F" w:rsidP="00924E5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924E5F" w:rsidRPr="00BE29D4" w:rsidRDefault="00924E5F" w:rsidP="00924E5F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Соскучилась по лесу я. Любому.</w:t>
      </w:r>
      <w:r w:rsidRPr="00BE29D4">
        <w:rPr>
          <w:rFonts w:eastAsia="Times New Roman"/>
          <w:color w:val="000000"/>
          <w:lang w:eastAsia="ru-RU"/>
        </w:rPr>
        <w:br/>
      </w:r>
      <w:proofErr w:type="gramStart"/>
      <w:r w:rsidRPr="00BE29D4">
        <w:rPr>
          <w:rFonts w:eastAsia="Times New Roman"/>
          <w:color w:val="000000"/>
          <w:lang w:eastAsia="ru-RU"/>
        </w:rPr>
        <w:t>Сосновому</w:t>
      </w:r>
      <w:proofErr w:type="gramEnd"/>
      <w:r w:rsidRPr="00BE29D4">
        <w:rPr>
          <w:rFonts w:eastAsia="Times New Roman"/>
          <w:color w:val="000000"/>
          <w:lang w:eastAsia="ru-RU"/>
        </w:rPr>
        <w:t>, просторному, как храм.</w:t>
      </w:r>
      <w:r w:rsidRPr="00BE29D4">
        <w:rPr>
          <w:rFonts w:eastAsia="Times New Roman"/>
          <w:color w:val="000000"/>
          <w:lang w:eastAsia="ru-RU"/>
        </w:rPr>
        <w:br/>
        <w:t>По сумрачно-еловому, густому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П</w:t>
      </w:r>
      <w:proofErr w:type="gramEnd"/>
      <w:r w:rsidRPr="00BE29D4">
        <w:rPr>
          <w:rFonts w:eastAsia="Times New Roman"/>
          <w:color w:val="000000"/>
          <w:lang w:eastAsia="ru-RU"/>
        </w:rPr>
        <w:t>о птичьим пересвистам-голосам…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По запахам, особому покою, </w:t>
      </w:r>
      <w:r w:rsidRPr="00BE29D4">
        <w:rPr>
          <w:rFonts w:eastAsia="Times New Roman"/>
          <w:color w:val="000000"/>
          <w:lang w:eastAsia="ru-RU"/>
        </w:rPr>
        <w:br/>
        <w:t>По мху, по хрустким веткам под ногой…</w:t>
      </w:r>
      <w:r w:rsidRPr="00BE29D4">
        <w:rPr>
          <w:rFonts w:eastAsia="Times New Roman"/>
          <w:color w:val="000000"/>
          <w:lang w:eastAsia="ru-RU"/>
        </w:rPr>
        <w:br/>
        <w:t>Душа там дышит, так светло, легко ей.</w:t>
      </w:r>
      <w:r w:rsidRPr="00BE29D4">
        <w:rPr>
          <w:rFonts w:eastAsia="Times New Roman"/>
          <w:color w:val="000000"/>
          <w:lang w:eastAsia="ru-RU"/>
        </w:rPr>
        <w:br/>
        <w:t>Там мир особый, радостный, другой…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Шатёр готов, коль дождик начал капать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П</w:t>
      </w:r>
      <w:proofErr w:type="gramEnd"/>
      <w:r w:rsidRPr="00BE29D4">
        <w:rPr>
          <w:rFonts w:eastAsia="Times New Roman"/>
          <w:color w:val="000000"/>
          <w:lang w:eastAsia="ru-RU"/>
        </w:rPr>
        <w:t>роглянет солнце - льётся тёплый свет… </w:t>
      </w:r>
      <w:r w:rsidRPr="00BE29D4">
        <w:rPr>
          <w:rFonts w:eastAsia="Times New Roman"/>
          <w:color w:val="000000"/>
          <w:lang w:eastAsia="ru-RU"/>
        </w:rPr>
        <w:br/>
        <w:t>Мой добрый лес… Щеки коснётся лапой.</w:t>
      </w:r>
      <w:r w:rsidRPr="00BE29D4">
        <w:rPr>
          <w:rFonts w:eastAsia="Times New Roman"/>
          <w:color w:val="000000"/>
          <w:lang w:eastAsia="ru-RU"/>
        </w:rPr>
        <w:br/>
        <w:t>Я ухожу, и он глядит вослед …</w:t>
      </w:r>
    </w:p>
    <w:p w:rsidR="00924E5F" w:rsidRDefault="00924E5F" w:rsidP="00924E5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924E5F" w:rsidRDefault="00924E5F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924E5F" w:rsidRDefault="00924E5F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924E5F" w:rsidRDefault="00924E5F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924E5F" w:rsidRDefault="00924E5F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924E5F" w:rsidRDefault="00924E5F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924E5F" w:rsidRDefault="00924E5F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924E5F" w:rsidRDefault="00924E5F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F53879" w:rsidRPr="00942004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П</w:t>
      </w:r>
      <w:r w:rsidRPr="00942004"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t>одмосковны</w:t>
      </w:r>
      <w:r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t xml:space="preserve">й </w:t>
      </w:r>
      <w:r w:rsidRPr="00942004"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t xml:space="preserve"> лес</w:t>
      </w:r>
    </w:p>
    <w:p w:rsidR="00F53879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Мы подружились с подмосковным лесом.</w:t>
      </w:r>
      <w:r w:rsidRPr="00BE29D4">
        <w:rPr>
          <w:rFonts w:eastAsia="Times New Roman"/>
          <w:color w:val="000000"/>
          <w:lang w:eastAsia="ru-RU"/>
        </w:rPr>
        <w:br/>
        <w:t>Он зарослями плотными встречает.</w:t>
      </w:r>
      <w:r w:rsidRPr="00BE29D4">
        <w:rPr>
          <w:rFonts w:eastAsia="Times New Roman"/>
          <w:color w:val="000000"/>
          <w:lang w:eastAsia="ru-RU"/>
        </w:rPr>
        <w:br/>
        <w:t>Осинки сгрудились и смотрят с интересом,</w:t>
      </w:r>
      <w:r w:rsidRPr="00BE29D4">
        <w:rPr>
          <w:rFonts w:eastAsia="Times New Roman"/>
          <w:color w:val="000000"/>
          <w:lang w:eastAsia="ru-RU"/>
        </w:rPr>
        <w:br/>
        <w:t>Ласкаются соцветья иван-чая.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Мы входим в полутёмный зал просторный. </w:t>
      </w:r>
      <w:r w:rsidRPr="00BE29D4">
        <w:rPr>
          <w:rFonts w:eastAsia="Times New Roman"/>
          <w:color w:val="000000"/>
          <w:lang w:eastAsia="ru-RU"/>
        </w:rPr>
        <w:br/>
        <w:t>Еловые колонны в дымке веток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У</w:t>
      </w:r>
      <w:proofErr w:type="gramEnd"/>
      <w:r w:rsidRPr="00BE29D4">
        <w:rPr>
          <w:rFonts w:eastAsia="Times New Roman"/>
          <w:color w:val="000000"/>
          <w:lang w:eastAsia="ru-RU"/>
        </w:rPr>
        <w:t>крыли потолок резные кроны.</w:t>
      </w:r>
      <w:r w:rsidRPr="00BE29D4">
        <w:rPr>
          <w:rFonts w:eastAsia="Times New Roman"/>
          <w:color w:val="000000"/>
          <w:lang w:eastAsia="ru-RU"/>
        </w:rPr>
        <w:br/>
        <w:t>А под ногами – мох, брусничник редкий.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Заденешь дождевик – дымятся споры.</w:t>
      </w:r>
      <w:r w:rsidRPr="00BE29D4">
        <w:rPr>
          <w:rFonts w:eastAsia="Times New Roman"/>
          <w:color w:val="000000"/>
          <w:lang w:eastAsia="ru-RU"/>
        </w:rPr>
        <w:br/>
        <w:t xml:space="preserve">Белеет шляпкой </w:t>
      </w:r>
      <w:proofErr w:type="spellStart"/>
      <w:r w:rsidRPr="00BE29D4">
        <w:rPr>
          <w:rFonts w:eastAsia="Times New Roman"/>
          <w:color w:val="000000"/>
          <w:lang w:eastAsia="ru-RU"/>
        </w:rPr>
        <w:t>шампиньончик</w:t>
      </w:r>
      <w:proofErr w:type="spellEnd"/>
      <w:r w:rsidRPr="00BE29D4">
        <w:rPr>
          <w:rFonts w:eastAsia="Times New Roman"/>
          <w:color w:val="000000"/>
          <w:lang w:eastAsia="ru-RU"/>
        </w:rPr>
        <w:t xml:space="preserve">  </w:t>
      </w:r>
      <w:proofErr w:type="gramStart"/>
      <w:r w:rsidRPr="00BE29D4">
        <w:rPr>
          <w:rFonts w:eastAsia="Times New Roman"/>
          <w:color w:val="000000"/>
          <w:lang w:eastAsia="ru-RU"/>
        </w:rPr>
        <w:t>новый</w:t>
      </w:r>
      <w:proofErr w:type="gramEnd"/>
      <w:r w:rsidRPr="00BE29D4">
        <w:rPr>
          <w:rFonts w:eastAsia="Times New Roman"/>
          <w:color w:val="000000"/>
          <w:lang w:eastAsia="ru-RU"/>
        </w:rPr>
        <w:t>  …</w:t>
      </w:r>
      <w:r w:rsidRPr="00BE29D4">
        <w:rPr>
          <w:rFonts w:eastAsia="Times New Roman"/>
          <w:color w:val="000000"/>
          <w:lang w:eastAsia="ru-RU"/>
        </w:rPr>
        <w:br/>
        <w:t>Таинственны лесные коридоры.</w:t>
      </w:r>
      <w:r w:rsidRPr="00BE29D4">
        <w:rPr>
          <w:rFonts w:eastAsia="Times New Roman"/>
          <w:color w:val="000000"/>
          <w:lang w:eastAsia="ru-RU"/>
        </w:rPr>
        <w:br/>
        <w:t>Но солнца луч поймал листок дубовый.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За ельником – берёзы и орешник.</w:t>
      </w:r>
      <w:r w:rsidRPr="00BE29D4">
        <w:rPr>
          <w:rFonts w:eastAsia="Times New Roman"/>
          <w:color w:val="000000"/>
          <w:lang w:eastAsia="ru-RU"/>
        </w:rPr>
        <w:br/>
        <w:t>А на границе – чудище лесное:</w:t>
      </w:r>
      <w:r w:rsidRPr="00BE29D4">
        <w:rPr>
          <w:rFonts w:eastAsia="Times New Roman"/>
          <w:color w:val="000000"/>
          <w:lang w:eastAsia="ru-RU"/>
        </w:rPr>
        <w:br/>
        <w:t>Ель рухнула, в корнях – косматый леший.</w:t>
      </w:r>
      <w:r w:rsidRPr="00BE29D4">
        <w:rPr>
          <w:rFonts w:eastAsia="Times New Roman"/>
          <w:color w:val="000000"/>
          <w:lang w:eastAsia="ru-RU"/>
        </w:rPr>
        <w:br/>
        <w:t>Такая глушь</w:t>
      </w:r>
      <w:proofErr w:type="gramStart"/>
      <w:r w:rsidRPr="00BE29D4">
        <w:rPr>
          <w:rFonts w:eastAsia="Times New Roman"/>
          <w:color w:val="000000"/>
          <w:lang w:eastAsia="ru-RU"/>
        </w:rPr>
        <w:t>…  Е</w:t>
      </w:r>
      <w:proofErr w:type="gramEnd"/>
      <w:r w:rsidRPr="00BE29D4">
        <w:rPr>
          <w:rFonts w:eastAsia="Times New Roman"/>
          <w:color w:val="000000"/>
          <w:lang w:eastAsia="ru-RU"/>
        </w:rPr>
        <w:t>два комарик ноет…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В березняке  - светлей и интересней. </w:t>
      </w:r>
      <w:r w:rsidRPr="00BE29D4">
        <w:rPr>
          <w:rFonts w:eastAsia="Times New Roman"/>
          <w:color w:val="000000"/>
          <w:lang w:eastAsia="ru-RU"/>
        </w:rPr>
        <w:br/>
        <w:t>Куда ни глянь, желтеют сыроежки.</w:t>
      </w:r>
      <w:r w:rsidRPr="00BE29D4">
        <w:rPr>
          <w:rFonts w:eastAsia="Times New Roman"/>
          <w:color w:val="000000"/>
          <w:lang w:eastAsia="ru-RU"/>
        </w:rPr>
        <w:br/>
        <w:t xml:space="preserve">Неведомые ягоды </w:t>
      </w:r>
      <w:proofErr w:type="gramStart"/>
      <w:r w:rsidRPr="00BE29D4">
        <w:rPr>
          <w:rFonts w:eastAsia="Times New Roman"/>
          <w:color w:val="000000"/>
          <w:lang w:eastAsia="ru-RU"/>
        </w:rPr>
        <w:t>алеют…</w:t>
      </w:r>
      <w:r w:rsidRPr="00BE29D4">
        <w:rPr>
          <w:rFonts w:eastAsia="Times New Roman"/>
          <w:color w:val="000000"/>
          <w:lang w:eastAsia="ru-RU"/>
        </w:rPr>
        <w:br/>
        <w:t>Резную ветку протянул</w:t>
      </w:r>
      <w:proofErr w:type="gramEnd"/>
      <w:r w:rsidRPr="00BE29D4">
        <w:rPr>
          <w:rFonts w:eastAsia="Times New Roman"/>
          <w:color w:val="000000"/>
          <w:lang w:eastAsia="ru-RU"/>
        </w:rPr>
        <w:t>  орешник…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</w: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lastRenderedPageBreak/>
        <w:t>Одарит лес по-королевски щедро.</w:t>
      </w:r>
      <w:r w:rsidRPr="00BE29D4">
        <w:rPr>
          <w:rFonts w:eastAsia="Times New Roman"/>
          <w:color w:val="000000"/>
          <w:lang w:eastAsia="ru-RU"/>
        </w:rPr>
        <w:br/>
        <w:t>Откроет кладовые, словно в сказке.</w:t>
      </w:r>
      <w:r w:rsidRPr="00BE29D4">
        <w:rPr>
          <w:rFonts w:eastAsia="Times New Roman"/>
          <w:color w:val="000000"/>
          <w:lang w:eastAsia="ru-RU"/>
        </w:rPr>
        <w:br/>
      </w:r>
      <w:proofErr w:type="gramStart"/>
      <w:r w:rsidRPr="00BE29D4">
        <w:rPr>
          <w:rFonts w:eastAsia="Times New Roman"/>
          <w:color w:val="000000"/>
          <w:lang w:eastAsia="ru-RU"/>
        </w:rPr>
        <w:t>Пропахшие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 грибами, свежим ветром,</w:t>
      </w:r>
      <w:r w:rsidRPr="00BE29D4">
        <w:rPr>
          <w:rFonts w:eastAsia="Times New Roman"/>
          <w:color w:val="000000"/>
          <w:lang w:eastAsia="ru-RU"/>
        </w:rPr>
        <w:br/>
        <w:t>Придём домой с корзиной – под завязку.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А дома, засыпая,  я увижу:</w:t>
      </w:r>
      <w:r w:rsidRPr="00BE29D4">
        <w:rPr>
          <w:rFonts w:eastAsia="Times New Roman"/>
          <w:color w:val="000000"/>
          <w:lang w:eastAsia="ru-RU"/>
        </w:rPr>
        <w:br/>
        <w:t>Дубовиков коричневые шляпки,</w:t>
      </w:r>
      <w:r w:rsidRPr="00BE29D4">
        <w:rPr>
          <w:rFonts w:eastAsia="Times New Roman"/>
          <w:color w:val="000000"/>
          <w:lang w:eastAsia="ru-RU"/>
        </w:rPr>
        <w:br/>
        <w:t>Травинку, что росу на стебель нижет,</w:t>
      </w:r>
      <w:r w:rsidRPr="00BE29D4">
        <w:rPr>
          <w:rFonts w:eastAsia="Times New Roman"/>
          <w:color w:val="000000"/>
          <w:lang w:eastAsia="ru-RU"/>
        </w:rPr>
        <w:br/>
        <w:t>Узоры, тени, что играют в прятки….</w:t>
      </w: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53879" w:rsidRPr="00EF5563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Август</w:t>
      </w: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Тихонечко снижает обороты</w:t>
      </w:r>
      <w:r w:rsidRPr="00BE29D4">
        <w:rPr>
          <w:rFonts w:eastAsia="Times New Roman"/>
          <w:color w:val="000000"/>
          <w:lang w:eastAsia="ru-RU"/>
        </w:rPr>
        <w:br/>
        <w:t>Зелёная лесная карусель.</w:t>
      </w:r>
      <w:r w:rsidRPr="00BE29D4">
        <w:rPr>
          <w:rFonts w:eastAsia="Times New Roman"/>
          <w:color w:val="000000"/>
          <w:lang w:eastAsia="ru-RU"/>
        </w:rPr>
        <w:br/>
        <w:t>Средь зелени сверкает позолота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Ч</w:t>
      </w:r>
      <w:proofErr w:type="gramEnd"/>
      <w:r w:rsidRPr="00BE29D4">
        <w:rPr>
          <w:rFonts w:eastAsia="Times New Roman"/>
          <w:color w:val="000000"/>
          <w:lang w:eastAsia="ru-RU"/>
        </w:rPr>
        <w:t>уть холодней небесная капель...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Горячий воздух влит в сосуд прохладный</w:t>
      </w:r>
      <w:r w:rsidRPr="00BE29D4">
        <w:rPr>
          <w:rFonts w:eastAsia="Times New Roman"/>
          <w:color w:val="000000"/>
          <w:lang w:eastAsia="ru-RU"/>
        </w:rPr>
        <w:br/>
        <w:t>Поры вечерней, что остудит пыл.</w:t>
      </w:r>
      <w:r w:rsidRPr="00BE29D4">
        <w:rPr>
          <w:rFonts w:eastAsia="Times New Roman"/>
          <w:color w:val="000000"/>
          <w:lang w:eastAsia="ru-RU"/>
        </w:rPr>
        <w:br/>
        <w:t>Осыплет ночь потоком звездопадным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П</w:t>
      </w:r>
      <w:proofErr w:type="gramEnd"/>
      <w:r w:rsidRPr="00BE29D4">
        <w:rPr>
          <w:rFonts w:eastAsia="Times New Roman"/>
          <w:color w:val="000000"/>
          <w:lang w:eastAsia="ru-RU"/>
        </w:rPr>
        <w:t>о небу утра - взмахи белых крыл…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Лилово-жёлтый август осторожно</w:t>
      </w:r>
      <w:r w:rsidRPr="00BE29D4">
        <w:rPr>
          <w:rFonts w:eastAsia="Times New Roman"/>
          <w:color w:val="000000"/>
          <w:lang w:eastAsia="ru-RU"/>
        </w:rPr>
        <w:br/>
        <w:t>Погладит кудри жёсткие ботвы…</w:t>
      </w:r>
      <w:r w:rsidRPr="00BE29D4">
        <w:rPr>
          <w:rFonts w:eastAsia="Times New Roman"/>
          <w:color w:val="000000"/>
          <w:lang w:eastAsia="ru-RU"/>
        </w:rPr>
        <w:br/>
        <w:t>Уходит лето. В колеях дорожных</w:t>
      </w:r>
      <w:proofErr w:type="gramStart"/>
      <w:r w:rsidRPr="00BE29D4">
        <w:rPr>
          <w:rFonts w:eastAsia="Times New Roman"/>
          <w:color w:val="000000"/>
          <w:lang w:eastAsia="ru-RU"/>
        </w:rPr>
        <w:br/>
        <w:t>Б</w:t>
      </w:r>
      <w:proofErr w:type="gramEnd"/>
      <w:r w:rsidRPr="00BE29D4">
        <w:rPr>
          <w:rFonts w:eastAsia="Times New Roman"/>
          <w:color w:val="000000"/>
          <w:lang w:eastAsia="ru-RU"/>
        </w:rPr>
        <w:t>лестят монетки жёлтые листвы…</w:t>
      </w: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Default="00F53879" w:rsidP="00F53879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F53879" w:rsidRPr="00EF1175" w:rsidRDefault="00F53879" w:rsidP="00F53879">
      <w:pPr>
        <w:shd w:val="clear" w:color="auto" w:fill="FFFFFF"/>
        <w:spacing w:before="225" w:after="75" w:line="320" w:lineRule="atLeast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Который час? Ни день, ни вечер…</w:t>
      </w:r>
      <w:r w:rsidRPr="00BE29D4">
        <w:rPr>
          <w:rFonts w:eastAsia="Times New Roman"/>
          <w:color w:val="000000"/>
          <w:lang w:eastAsia="ru-RU"/>
        </w:rPr>
        <w:br/>
        <w:t>Дождь сыплет, сеет. Поздний гость.</w:t>
      </w:r>
      <w:r w:rsidRPr="00BE29D4">
        <w:rPr>
          <w:rFonts w:eastAsia="Times New Roman"/>
          <w:color w:val="000000"/>
          <w:lang w:eastAsia="ru-RU"/>
        </w:rPr>
        <w:br/>
        <w:t>Шуршит листва. Намокли плечи.</w:t>
      </w:r>
      <w:r w:rsidRPr="00BE29D4">
        <w:rPr>
          <w:rFonts w:eastAsia="Times New Roman"/>
          <w:color w:val="000000"/>
          <w:lang w:eastAsia="ru-RU"/>
        </w:rPr>
        <w:br/>
        <w:t>… Брусники ледяная горсть.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Листы брусничные – корытца.</w:t>
      </w:r>
      <w:r w:rsidRPr="00BE29D4">
        <w:rPr>
          <w:rFonts w:eastAsia="Times New Roman"/>
          <w:color w:val="000000"/>
          <w:lang w:eastAsia="ru-RU"/>
        </w:rPr>
        <w:br/>
        <w:t>На пальцах – хвоя, кислый сок…</w:t>
      </w:r>
      <w:r w:rsidRPr="00BE29D4">
        <w:rPr>
          <w:rFonts w:eastAsia="Times New Roman"/>
          <w:color w:val="000000"/>
          <w:lang w:eastAsia="ru-RU"/>
        </w:rPr>
        <w:br/>
        <w:t>Осины – рыжие лисицы…</w:t>
      </w:r>
      <w:r w:rsidRPr="00BE29D4">
        <w:rPr>
          <w:rFonts w:eastAsia="Times New Roman"/>
          <w:color w:val="000000"/>
          <w:lang w:eastAsia="ru-RU"/>
        </w:rPr>
        <w:br/>
        <w:t>Сосновый дымчатый лесок…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Душе уютно и беспечно.</w:t>
      </w:r>
      <w:r w:rsidRPr="00BE29D4">
        <w:rPr>
          <w:rFonts w:eastAsia="Times New Roman"/>
          <w:color w:val="000000"/>
          <w:lang w:eastAsia="ru-RU"/>
        </w:rPr>
        <w:br/>
        <w:t>Густеют волглые кусты.</w:t>
      </w:r>
      <w:r w:rsidRPr="00BE29D4">
        <w:rPr>
          <w:rFonts w:eastAsia="Times New Roman"/>
          <w:color w:val="000000"/>
          <w:lang w:eastAsia="ru-RU"/>
        </w:rPr>
        <w:br/>
        <w:t>И равномерно, бесконечно</w:t>
      </w:r>
      <w:r w:rsidRPr="00BE29D4">
        <w:rPr>
          <w:rFonts w:eastAsia="Times New Roman"/>
          <w:color w:val="000000"/>
          <w:lang w:eastAsia="ru-RU"/>
        </w:rPr>
        <w:br/>
        <w:t>Паденье капель с высоты…</w:t>
      </w: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53879" w:rsidRPr="00BE29D4" w:rsidRDefault="00F53879" w:rsidP="00F53879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9406A6" w:rsidRPr="00EF1175" w:rsidRDefault="009406A6" w:rsidP="009406A6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 w:rsidRPr="00EF1175"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Романс августа</w:t>
      </w:r>
    </w:p>
    <w:p w:rsidR="009406A6" w:rsidRPr="00BE29D4" w:rsidRDefault="009406A6" w:rsidP="009406A6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На сеновале - яблоки румяные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С</w:t>
      </w:r>
      <w:proofErr w:type="gramEnd"/>
      <w:r w:rsidRPr="00BE29D4">
        <w:rPr>
          <w:rFonts w:eastAsia="Times New Roman"/>
          <w:color w:val="000000"/>
          <w:lang w:eastAsia="ru-RU"/>
        </w:rPr>
        <w:t>квозь щели в крыше – острые лучи.</w:t>
      </w:r>
      <w:r w:rsidRPr="00BE29D4">
        <w:rPr>
          <w:rFonts w:eastAsia="Times New Roman"/>
          <w:color w:val="000000"/>
          <w:lang w:eastAsia="ru-RU"/>
        </w:rPr>
        <w:br/>
        <w:t>От сена, яблок – запахи духмяные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В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 окошко ветка с вишнями стучит…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Наш август</w:t>
      </w:r>
      <w:r w:rsidR="00144830" w:rsidRPr="00BE29D4">
        <w:rPr>
          <w:rFonts w:eastAsia="Times New Roman"/>
          <w:color w:val="000000"/>
          <w:lang w:eastAsia="ru-RU"/>
        </w:rPr>
        <w:t xml:space="preserve"> –</w:t>
      </w:r>
      <w:r w:rsidRPr="00BE29D4">
        <w:rPr>
          <w:rFonts w:eastAsia="Times New Roman"/>
          <w:color w:val="000000"/>
          <w:lang w:eastAsia="ru-RU"/>
        </w:rPr>
        <w:t xml:space="preserve"> загорелый, спело-сладкий…</w:t>
      </w:r>
      <w:r w:rsidRPr="00BE29D4">
        <w:rPr>
          <w:rFonts w:eastAsia="Times New Roman"/>
          <w:color w:val="000000"/>
          <w:lang w:eastAsia="ru-RU"/>
        </w:rPr>
        <w:br/>
        <w:t>Горчит полынью, пижмой золотой…</w:t>
      </w:r>
      <w:r w:rsidRPr="00BE29D4">
        <w:rPr>
          <w:rFonts w:eastAsia="Times New Roman"/>
          <w:color w:val="000000"/>
          <w:lang w:eastAsia="ru-RU"/>
        </w:rPr>
        <w:br/>
        <w:t>Густая зелень, зонтики на грядках...</w:t>
      </w:r>
      <w:r w:rsidRPr="00BE29D4">
        <w:rPr>
          <w:rFonts w:eastAsia="Times New Roman"/>
          <w:color w:val="000000"/>
          <w:lang w:eastAsia="ru-RU"/>
        </w:rPr>
        <w:br/>
        <w:t>Вечерний ясный, ласковый покой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Р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оняет слива синие </w:t>
      </w:r>
      <w:proofErr w:type="spellStart"/>
      <w:r w:rsidRPr="00BE29D4">
        <w:rPr>
          <w:rFonts w:eastAsia="Times New Roman"/>
          <w:color w:val="000000"/>
          <w:lang w:eastAsia="ru-RU"/>
        </w:rPr>
        <w:t>слезины</w:t>
      </w:r>
      <w:proofErr w:type="spellEnd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Ночами – росы… Время тихих гроз…</w:t>
      </w:r>
      <w:r w:rsidRPr="00BE29D4">
        <w:rPr>
          <w:rFonts w:eastAsia="Times New Roman"/>
          <w:color w:val="000000"/>
          <w:lang w:eastAsia="ru-RU"/>
        </w:rPr>
        <w:br/>
        <w:t>Грибов ядрёных полные корзины…</w:t>
      </w:r>
      <w:r w:rsidRPr="00BE29D4">
        <w:rPr>
          <w:rFonts w:eastAsia="Times New Roman"/>
          <w:color w:val="000000"/>
          <w:lang w:eastAsia="ru-RU"/>
        </w:rPr>
        <w:br/>
        <w:t>Любимый месяц, на пороге слёз…</w:t>
      </w:r>
    </w:p>
    <w:p w:rsidR="009406A6" w:rsidRPr="00BE29D4" w:rsidRDefault="009406A6" w:rsidP="009406A6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A97BBC" w:rsidRDefault="00A97BBC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9406A6" w:rsidRDefault="009406A6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9406A6" w:rsidRDefault="009406A6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9406A6" w:rsidRDefault="009406A6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9406A6" w:rsidRDefault="009406A6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9406A6" w:rsidRDefault="009406A6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9406A6" w:rsidRDefault="009406A6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9406A6" w:rsidRDefault="00B86E55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noProof/>
          <w:kern w:val="36"/>
          <w:sz w:val="28"/>
          <w:szCs w:val="28"/>
          <w:lang w:eastAsia="ru-RU"/>
        </w:rPr>
        <w:lastRenderedPageBreak/>
        <w:drawing>
          <wp:inline distT="0" distB="0" distL="0" distR="0">
            <wp:extent cx="3743960" cy="5152533"/>
            <wp:effectExtent l="0" t="0" r="0" b="0"/>
            <wp:docPr id="1" name="Рисунок 1" descr="H:\ФОТО ОЛИ\иллюстрации\ГОТОВЫЕ\img470_hf_hf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ФОТО ОЛИ\иллюстрации\ГОТОВЫЕ\img470_hf_hfа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960" cy="51525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7BBC" w:rsidRDefault="00A97BBC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A97BBC" w:rsidRDefault="00A97BBC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D97533" w:rsidRPr="00DD7A85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 w:rsidRPr="00DD7A85"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Бабка</w:t>
      </w:r>
    </w:p>
    <w:p w:rsidR="00D97533" w:rsidRPr="00BE29D4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На больничной койке – бабка тощая.</w:t>
      </w:r>
      <w:r w:rsidRPr="00BE29D4">
        <w:rPr>
          <w:rFonts w:eastAsia="Times New Roman"/>
          <w:color w:val="000000"/>
          <w:lang w:eastAsia="ru-RU"/>
        </w:rPr>
        <w:br/>
        <w:t>Что сухая веточка - рука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В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 чём и держится душа? </w:t>
      </w:r>
      <w:r w:rsidRPr="00BE29D4">
        <w:rPr>
          <w:rFonts w:eastAsia="Times New Roman"/>
          <w:color w:val="000000"/>
          <w:lang w:eastAsia="ru-RU"/>
        </w:rPr>
        <w:br/>
        <w:t>Живые мощи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Н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о – </w:t>
      </w:r>
      <w:proofErr w:type="spellStart"/>
      <w:r w:rsidRPr="00BE29D4">
        <w:rPr>
          <w:rFonts w:eastAsia="Times New Roman"/>
          <w:color w:val="000000"/>
          <w:lang w:eastAsia="ru-RU"/>
        </w:rPr>
        <w:t>синющие</w:t>
      </w:r>
      <w:proofErr w:type="spellEnd"/>
      <w:r w:rsidRPr="00BE29D4">
        <w:rPr>
          <w:rFonts w:eastAsia="Times New Roman"/>
          <w:color w:val="000000"/>
          <w:lang w:eastAsia="ru-RU"/>
        </w:rPr>
        <w:t xml:space="preserve"> глаза из-под платка.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 xml:space="preserve">- Выгнала давно я </w:t>
      </w:r>
      <w:proofErr w:type="gramStart"/>
      <w:r w:rsidRPr="00BE29D4">
        <w:rPr>
          <w:rFonts w:eastAsia="Times New Roman"/>
          <w:color w:val="000000"/>
          <w:lang w:eastAsia="ru-RU"/>
        </w:rPr>
        <w:t>мужа-пьяницу</w:t>
      </w:r>
      <w:proofErr w:type="gramEnd"/>
      <w:r w:rsidRPr="00BE29D4">
        <w:rPr>
          <w:rFonts w:eastAsia="Times New Roman"/>
          <w:color w:val="000000"/>
          <w:lang w:eastAsia="ru-RU"/>
        </w:rPr>
        <w:t>,</w:t>
      </w:r>
      <w:r w:rsidRPr="00BE29D4">
        <w:rPr>
          <w:rFonts w:eastAsia="Times New Roman"/>
          <w:color w:val="000000"/>
          <w:lang w:eastAsia="ru-RU"/>
        </w:rPr>
        <w:br/>
        <w:t>Четверых детишек подняла.</w:t>
      </w:r>
      <w:r w:rsidRPr="00BE29D4">
        <w:rPr>
          <w:rFonts w:eastAsia="Times New Roman"/>
          <w:color w:val="000000"/>
          <w:lang w:eastAsia="ru-RU"/>
        </w:rPr>
        <w:br/>
        <w:t>Вволю довелось хлебнуть – намаяться,</w:t>
      </w:r>
      <w:r w:rsidRPr="00BE29D4">
        <w:rPr>
          <w:rFonts w:eastAsia="Times New Roman"/>
          <w:color w:val="000000"/>
          <w:lang w:eastAsia="ru-RU"/>
        </w:rPr>
        <w:br/>
        <w:t>Дал Господь – здоровою была.</w:t>
      </w:r>
      <w:r w:rsidRPr="00BE29D4">
        <w:rPr>
          <w:rFonts w:eastAsia="Times New Roman"/>
          <w:color w:val="000000"/>
          <w:lang w:eastAsia="ru-RU"/>
        </w:rPr>
        <w:br/>
        <w:t>Попустил – пришла болезнь-захватчица,</w:t>
      </w:r>
      <w:r w:rsidRPr="00BE29D4">
        <w:rPr>
          <w:rFonts w:eastAsia="Times New Roman"/>
          <w:color w:val="000000"/>
          <w:lang w:eastAsia="ru-RU"/>
        </w:rPr>
        <w:br/>
        <w:t>Видишь – руки плетями висят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Н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е дают с </w:t>
      </w:r>
      <w:proofErr w:type="spellStart"/>
      <w:r w:rsidRPr="00BE29D4">
        <w:rPr>
          <w:rFonts w:eastAsia="Times New Roman"/>
          <w:color w:val="000000"/>
          <w:lang w:eastAsia="ru-RU"/>
        </w:rPr>
        <w:t>внучатками</w:t>
      </w:r>
      <w:proofErr w:type="spellEnd"/>
      <w:r w:rsidRPr="00BE29D4">
        <w:rPr>
          <w:rFonts w:eastAsia="Times New Roman"/>
          <w:color w:val="000000"/>
          <w:lang w:eastAsia="ru-RU"/>
        </w:rPr>
        <w:t xml:space="preserve"> понянчиться…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- Сколько лет Вам?</w:t>
      </w:r>
      <w:r w:rsidRPr="00BE29D4">
        <w:rPr>
          <w:rFonts w:eastAsia="Times New Roman"/>
          <w:color w:val="000000"/>
          <w:lang w:eastAsia="ru-RU"/>
        </w:rPr>
        <w:br/>
        <w:t>Улыбнулась:</w:t>
      </w:r>
      <w:r w:rsidRPr="00BE29D4">
        <w:rPr>
          <w:rFonts w:eastAsia="Times New Roman"/>
          <w:color w:val="000000"/>
          <w:lang w:eastAsia="ru-RU"/>
        </w:rPr>
        <w:br/>
        <w:t>- Пятьдесят.</w:t>
      </w:r>
    </w:p>
    <w:p w:rsidR="00D97533" w:rsidRPr="00BE29D4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D97533" w:rsidRPr="00BE29D4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color w:val="000000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color w:val="000000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color w:val="000000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color w:val="000000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color w:val="000000"/>
          <w:lang w:eastAsia="ru-RU"/>
        </w:rPr>
      </w:pPr>
    </w:p>
    <w:p w:rsidR="00D97533" w:rsidRPr="00DD7A85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9E4B36" w:rsidRDefault="00D97533" w:rsidP="009E4B36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Беременные мамочки в халатиках</w:t>
      </w:r>
      <w:proofErr w:type="gramStart"/>
      <w:r w:rsidRPr="00BE29D4">
        <w:rPr>
          <w:rFonts w:eastAsia="Times New Roman"/>
          <w:color w:val="000000"/>
          <w:lang w:eastAsia="ru-RU"/>
        </w:rPr>
        <w:br/>
        <w:t>П</w:t>
      </w:r>
      <w:proofErr w:type="gramEnd"/>
      <w:r w:rsidRPr="00BE29D4">
        <w:rPr>
          <w:rFonts w:eastAsia="Times New Roman"/>
          <w:color w:val="000000"/>
          <w:lang w:eastAsia="ru-RU"/>
        </w:rPr>
        <w:t>о коридору белому и длинному</w:t>
      </w:r>
      <w:r w:rsidRPr="00BE29D4">
        <w:rPr>
          <w:rFonts w:eastAsia="Times New Roman"/>
          <w:color w:val="000000"/>
          <w:lang w:eastAsia="ru-RU"/>
        </w:rPr>
        <w:br/>
        <w:t>Как мотыльки поникшие гуляют.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Гремят каталки… Потолок в квадратиках.</w:t>
      </w:r>
      <w:r w:rsidRPr="00BE29D4">
        <w:rPr>
          <w:rFonts w:eastAsia="Times New Roman"/>
          <w:color w:val="000000"/>
          <w:lang w:eastAsia="ru-RU"/>
        </w:rPr>
        <w:br/>
        <w:t>Медсёстры ходят – талии осиные.</w:t>
      </w:r>
      <w:r w:rsidRPr="00BE29D4">
        <w:rPr>
          <w:rFonts w:eastAsia="Times New Roman"/>
          <w:color w:val="000000"/>
          <w:lang w:eastAsia="ru-RU"/>
        </w:rPr>
        <w:br/>
        <w:t>В палатах няни простыни свивают.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Жизнь движется, кипит в гинекологии.</w:t>
      </w:r>
      <w:r w:rsidRPr="00BE29D4">
        <w:rPr>
          <w:rFonts w:eastAsia="Times New Roman"/>
          <w:color w:val="000000"/>
          <w:lang w:eastAsia="ru-RU"/>
        </w:rPr>
        <w:br/>
        <w:t xml:space="preserve">Сыночки-дочки </w:t>
      </w:r>
      <w:proofErr w:type="gramStart"/>
      <w:r w:rsidRPr="00BE29D4">
        <w:rPr>
          <w:rFonts w:eastAsia="Times New Roman"/>
          <w:color w:val="000000"/>
          <w:lang w:eastAsia="ru-RU"/>
        </w:rPr>
        <w:t>в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 чревах укрепляются.</w:t>
      </w:r>
      <w:r w:rsidRPr="00BE29D4">
        <w:rPr>
          <w:rFonts w:eastAsia="Times New Roman"/>
          <w:color w:val="000000"/>
          <w:lang w:eastAsia="ru-RU"/>
        </w:rPr>
        <w:br/>
        <w:t>Животик мама гладит – пальцы нежные.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За стенкой кресло страшное, пологое,</w:t>
      </w:r>
      <w:r w:rsidRPr="00BE29D4">
        <w:rPr>
          <w:rFonts w:eastAsia="Times New Roman"/>
          <w:color w:val="000000"/>
          <w:lang w:eastAsia="ru-RU"/>
        </w:rPr>
        <w:br/>
        <w:t>Там невообразимое свершается,</w:t>
      </w:r>
      <w:r w:rsidRPr="00BE29D4">
        <w:rPr>
          <w:rFonts w:eastAsia="Times New Roman"/>
          <w:color w:val="000000"/>
          <w:lang w:eastAsia="ru-RU"/>
        </w:rPr>
        <w:br/>
        <w:t>И льётся кровь на ткани белоснежные…</w:t>
      </w:r>
    </w:p>
    <w:p w:rsidR="009E4B36" w:rsidRDefault="009E4B36" w:rsidP="009E4B36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color w:val="000000"/>
          <w:lang w:eastAsia="ru-RU"/>
        </w:rPr>
      </w:pPr>
    </w:p>
    <w:p w:rsidR="009E4B36" w:rsidRDefault="009E4B36" w:rsidP="009E4B36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color w:val="000000"/>
          <w:lang w:eastAsia="ru-RU"/>
        </w:rPr>
      </w:pPr>
    </w:p>
    <w:p w:rsidR="009E4B36" w:rsidRDefault="009E4B36" w:rsidP="009E4B36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color w:val="000000"/>
          <w:lang w:eastAsia="ru-RU"/>
        </w:rPr>
      </w:pPr>
    </w:p>
    <w:p w:rsidR="009406A6" w:rsidRDefault="009406A6" w:rsidP="009406A6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9406A6" w:rsidRDefault="009406A6" w:rsidP="009406A6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9406A6" w:rsidRDefault="009406A6" w:rsidP="009406A6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9406A6" w:rsidRDefault="009406A6" w:rsidP="009406A6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9406A6" w:rsidRDefault="009406A6" w:rsidP="009406A6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7B4E9E" w:rsidRPr="00482D78" w:rsidRDefault="007B4E9E" w:rsidP="007B4E9E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7B4E9E" w:rsidRPr="00BE29D4" w:rsidRDefault="007B4E9E" w:rsidP="007B4E9E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На операционном, уносясь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В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пугающе-безвольное пространство,</w:t>
      </w:r>
      <w:r w:rsidRPr="00BE29D4">
        <w:rPr>
          <w:rFonts w:eastAsia="Times New Roman" w:cs="Times New Roman CYR"/>
          <w:color w:val="000000"/>
          <w:lang w:eastAsia="ru-RU"/>
        </w:rPr>
        <w:br/>
        <w:t>Душа прошла сквозь анфиладу станций,</w:t>
      </w:r>
      <w:r w:rsidRPr="00BE29D4">
        <w:rPr>
          <w:rFonts w:eastAsia="Times New Roman" w:cs="Times New Roman CYR"/>
          <w:color w:val="000000"/>
          <w:lang w:eastAsia="ru-RU"/>
        </w:rPr>
        <w:br/>
        <w:t>Всё меньше, беззащитней становясь…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Я помню – по спирали, как в игре,</w:t>
      </w:r>
      <w:r w:rsidRPr="00BE29D4">
        <w:rPr>
          <w:rFonts w:eastAsia="Times New Roman" w:cs="Times New Roman CYR"/>
          <w:color w:val="000000"/>
          <w:lang w:eastAsia="ru-RU"/>
        </w:rPr>
        <w:br/>
        <w:t>Пройдя сквозь уровни, за несколько этапов,</w:t>
      </w:r>
      <w:r w:rsidRPr="00BE29D4">
        <w:rPr>
          <w:rFonts w:eastAsia="Times New Roman" w:cs="Times New Roman CYR"/>
          <w:color w:val="000000"/>
          <w:lang w:eastAsia="ru-RU"/>
        </w:rPr>
        <w:br/>
        <w:t>Я оказалась средь узоров из квадратов,</w:t>
      </w:r>
      <w:r w:rsidRPr="00BE29D4">
        <w:rPr>
          <w:rFonts w:eastAsia="Times New Roman" w:cs="Times New Roman CYR"/>
          <w:color w:val="000000"/>
          <w:lang w:eastAsia="ru-RU"/>
        </w:rPr>
        <w:br/>
        <w:t>Закамуфлированной мошкой на коре.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Я очутилась в душном плоском мире,</w:t>
      </w:r>
      <w:r w:rsidRPr="00BE29D4">
        <w:rPr>
          <w:rFonts w:eastAsia="Times New Roman" w:cs="Times New Roman CYR"/>
          <w:color w:val="000000"/>
          <w:lang w:eastAsia="ru-RU"/>
        </w:rPr>
        <w:br/>
        <w:t>Двухмерном, до безумия простом.</w:t>
      </w:r>
      <w:r w:rsidRPr="00BE29D4">
        <w:rPr>
          <w:rFonts w:eastAsia="Times New Roman" w:cs="Times New Roman CYR"/>
          <w:color w:val="000000"/>
          <w:lang w:eastAsia="ru-RU"/>
        </w:rPr>
        <w:br/>
        <w:t>Напоминают изредка о том</w:t>
      </w:r>
      <w:r w:rsidRPr="00BE29D4">
        <w:rPr>
          <w:rFonts w:eastAsia="Times New Roman" w:cs="Times New Roman CYR"/>
          <w:color w:val="000000"/>
          <w:lang w:eastAsia="ru-RU"/>
        </w:rPr>
        <w:br/>
        <w:t>Обои в нашей старенькой квартире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В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сплывает в памяти порой, теперь уж редко:</w:t>
      </w:r>
      <w:r w:rsidRPr="00BE29D4">
        <w:rPr>
          <w:rFonts w:eastAsia="Times New Roman" w:cs="Times New Roman CYR"/>
          <w:color w:val="000000"/>
          <w:lang w:eastAsia="ru-RU"/>
        </w:rPr>
        <w:br/>
        <w:t>Душа разахалась: «Я где? Я – где? Ау!»</w:t>
      </w:r>
      <w:r w:rsidRPr="00BE29D4">
        <w:rPr>
          <w:rFonts w:eastAsia="Times New Roman" w:cs="Times New Roman CYR"/>
          <w:color w:val="000000"/>
          <w:lang w:eastAsia="ru-RU"/>
        </w:rPr>
        <w:br/>
        <w:t>Упала – словно яблоко в траву,</w:t>
      </w:r>
      <w:r w:rsidRPr="00BE29D4">
        <w:rPr>
          <w:rFonts w:eastAsia="Times New Roman" w:cs="Times New Roman CYR"/>
          <w:color w:val="000000"/>
          <w:lang w:eastAsia="ru-RU"/>
        </w:rPr>
        <w:br/>
        <w:t>Утратив связь с родною крепкой веткой…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...Я думаю, умру – не будет так.</w:t>
      </w:r>
      <w:r w:rsidRPr="00BE29D4">
        <w:rPr>
          <w:rFonts w:eastAsia="Times New Roman" w:cs="Times New Roman CYR"/>
          <w:color w:val="000000"/>
          <w:lang w:eastAsia="ru-RU"/>
        </w:rPr>
        <w:br/>
        <w:t>Душе останутся и ясное сознанье,</w:t>
      </w:r>
      <w:r w:rsidRPr="00BE29D4">
        <w:rPr>
          <w:rFonts w:eastAsia="Times New Roman" w:cs="Times New Roman CYR"/>
          <w:color w:val="000000"/>
          <w:lang w:eastAsia="ru-RU"/>
        </w:rPr>
        <w:br/>
        <w:t>И разные воспоминанья,</w:t>
      </w:r>
      <w:r w:rsidRPr="00BE29D4">
        <w:rPr>
          <w:rFonts w:eastAsia="Times New Roman" w:cs="Times New Roman CYR"/>
          <w:color w:val="000000"/>
          <w:lang w:eastAsia="ru-RU"/>
        </w:rPr>
        <w:br/>
        <w:t>И полечу</w:t>
      </w:r>
      <w:r w:rsidR="006A0708">
        <w:rPr>
          <w:rFonts w:eastAsia="Times New Roman" w:cs="Times New Roman CYR"/>
          <w:color w:val="000000"/>
          <w:lang w:eastAsia="ru-RU"/>
        </w:rPr>
        <w:t xml:space="preserve">… </w:t>
      </w:r>
      <w:r w:rsidRPr="00BE29D4">
        <w:rPr>
          <w:rFonts w:eastAsia="Times New Roman" w:cs="Times New Roman CYR"/>
          <w:color w:val="000000"/>
          <w:lang w:eastAsia="ru-RU"/>
        </w:rPr>
        <w:t>на свет, а не во мрак…</w:t>
      </w:r>
    </w:p>
    <w:p w:rsidR="007B4E9E" w:rsidRDefault="007B4E9E" w:rsidP="007B4E9E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7B4E9E" w:rsidRDefault="007B4E9E" w:rsidP="00672126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672126" w:rsidRPr="001F06D3" w:rsidRDefault="00672126" w:rsidP="00672126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Мой август</w:t>
      </w:r>
    </w:p>
    <w:p w:rsidR="00672126" w:rsidRDefault="00672126" w:rsidP="00672126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Подруга вечная – тоска,</w:t>
      </w:r>
      <w:r w:rsidRPr="00BE29D4">
        <w:rPr>
          <w:rFonts w:eastAsia="Times New Roman" w:cs="Times New Roman CYR"/>
          <w:color w:val="000000"/>
          <w:lang w:eastAsia="ru-RU"/>
        </w:rPr>
        <w:br/>
        <w:t>И – неблагополучие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О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т пожелтевшего листка</w:t>
      </w:r>
      <w:r w:rsidRPr="00BE29D4">
        <w:rPr>
          <w:rFonts w:eastAsia="Times New Roman" w:cs="Times New Roman CYR"/>
          <w:color w:val="000000"/>
          <w:lang w:eastAsia="ru-RU"/>
        </w:rPr>
        <w:br/>
        <w:t>Свет, золотые лучики.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672126" w:rsidRDefault="00672126" w:rsidP="00672126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О, август, я тебя люблю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З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а все несчастья сразу,</w:t>
      </w:r>
      <w:r w:rsidRPr="00BE29D4">
        <w:rPr>
          <w:rFonts w:eastAsia="Times New Roman" w:cs="Times New Roman CYR"/>
          <w:color w:val="000000"/>
          <w:lang w:eastAsia="ru-RU"/>
        </w:rPr>
        <w:br/>
        <w:t>За то, что неспокойно сплю,</w:t>
      </w:r>
      <w:r w:rsidRPr="00BE29D4">
        <w:rPr>
          <w:rFonts w:eastAsia="Times New Roman" w:cs="Times New Roman CYR"/>
          <w:color w:val="000000"/>
          <w:lang w:eastAsia="ru-RU"/>
        </w:rPr>
        <w:br/>
        <w:t>За болевые спазмы.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672126" w:rsidRDefault="00672126" w:rsidP="00672126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Ты щедро даришь урожай:</w:t>
      </w:r>
      <w:r w:rsidRPr="00BE29D4">
        <w:rPr>
          <w:rFonts w:eastAsia="Times New Roman" w:cs="Times New Roman CYR"/>
          <w:color w:val="000000"/>
          <w:lang w:eastAsia="ru-RU"/>
        </w:rPr>
        <w:br/>
        <w:t>Стихи и озарения.</w:t>
      </w:r>
      <w:r w:rsidRPr="00BE29D4">
        <w:rPr>
          <w:rFonts w:eastAsia="Times New Roman" w:cs="Times New Roman CYR"/>
          <w:color w:val="000000"/>
          <w:lang w:eastAsia="ru-RU"/>
        </w:rPr>
        <w:br/>
        <w:t>Ещё чуток силёнок дай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В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период обострения.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672126" w:rsidRDefault="00672126" w:rsidP="00672126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Спала болезнь июнь, июль,</w:t>
      </w:r>
      <w:r w:rsidRPr="00BE29D4">
        <w:rPr>
          <w:rFonts w:eastAsia="Times New Roman" w:cs="Times New Roman CYR"/>
          <w:color w:val="000000"/>
          <w:lang w:eastAsia="ru-RU"/>
        </w:rPr>
        <w:br/>
        <w:t>А в августе проснулась.</w:t>
      </w:r>
      <w:r w:rsidRPr="00BE29D4">
        <w:rPr>
          <w:rFonts w:eastAsia="Times New Roman" w:cs="Times New Roman CYR"/>
          <w:color w:val="000000"/>
          <w:lang w:eastAsia="ru-RU"/>
        </w:rPr>
        <w:br/>
        <w:t>Я от её прицельных пуль</w:t>
      </w:r>
      <w:r w:rsidRPr="00BE29D4">
        <w:rPr>
          <w:rFonts w:eastAsia="Times New Roman" w:cs="Times New Roman CYR"/>
          <w:color w:val="000000"/>
          <w:lang w:eastAsia="ru-RU"/>
        </w:rPr>
        <w:br/>
        <w:t>Стремительно загнулась.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4D4053" w:rsidRDefault="00672126" w:rsidP="004D4053">
      <w:pPr>
        <w:shd w:val="clear" w:color="auto" w:fill="FFFFFF"/>
        <w:spacing w:line="320" w:lineRule="atLeast"/>
        <w:ind w:firstLine="0"/>
        <w:jc w:val="left"/>
      </w:pPr>
      <w:r w:rsidRPr="00BE29D4">
        <w:rPr>
          <w:rFonts w:eastAsia="Times New Roman" w:cs="Times New Roman CYR"/>
          <w:color w:val="000000"/>
          <w:lang w:eastAsia="ru-RU"/>
        </w:rPr>
        <w:t>Плачу за рану по рублю,</w:t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И наберётся – </w:t>
      </w:r>
      <w:proofErr w:type="spellStart"/>
      <w:r w:rsidRPr="00BE29D4">
        <w:rPr>
          <w:rFonts w:eastAsia="Times New Roman" w:cs="Times New Roman CYR"/>
          <w:color w:val="000000"/>
          <w:lang w:eastAsia="ru-RU"/>
        </w:rPr>
        <w:t>тыщща</w:t>
      </w:r>
      <w:proofErr w:type="spellEnd"/>
      <w:r w:rsidRPr="00BE29D4">
        <w:rPr>
          <w:rFonts w:eastAsia="Times New Roman" w:cs="Times New Roman CYR"/>
          <w:color w:val="000000"/>
          <w:lang w:eastAsia="ru-RU"/>
        </w:rPr>
        <w:t>.</w:t>
      </w:r>
      <w:r w:rsidRPr="00BE29D4">
        <w:rPr>
          <w:rFonts w:eastAsia="Times New Roman" w:cs="Times New Roman CYR"/>
          <w:color w:val="000000"/>
          <w:lang w:eastAsia="ru-RU"/>
        </w:rPr>
        <w:br/>
        <w:t>И всё же я тебя люблю,</w:t>
      </w:r>
      <w:r w:rsidRPr="00BE29D4">
        <w:rPr>
          <w:rFonts w:eastAsia="Times New Roman" w:cs="Times New Roman CYR"/>
          <w:color w:val="000000"/>
          <w:lang w:eastAsia="ru-RU"/>
        </w:rPr>
        <w:br/>
        <w:t>Мой август, красотища!</w:t>
      </w:r>
      <w:r w:rsidR="004D4053" w:rsidRPr="004D4053">
        <w:t xml:space="preserve"> </w:t>
      </w:r>
    </w:p>
    <w:p w:rsidR="004D4053" w:rsidRDefault="004D4053" w:rsidP="004D4053">
      <w:pPr>
        <w:shd w:val="clear" w:color="auto" w:fill="FFFFFF"/>
        <w:spacing w:line="320" w:lineRule="atLeast"/>
        <w:ind w:firstLine="0"/>
        <w:jc w:val="left"/>
      </w:pPr>
    </w:p>
    <w:p w:rsidR="004D4053" w:rsidRDefault="004D4053" w:rsidP="004D4053">
      <w:pPr>
        <w:shd w:val="clear" w:color="auto" w:fill="FFFFFF"/>
        <w:spacing w:line="320" w:lineRule="atLeast"/>
        <w:ind w:firstLine="0"/>
        <w:jc w:val="left"/>
      </w:pPr>
    </w:p>
    <w:p w:rsidR="004D4053" w:rsidRDefault="004D4053" w:rsidP="004D4053">
      <w:pPr>
        <w:shd w:val="clear" w:color="auto" w:fill="FFFFFF"/>
        <w:spacing w:line="320" w:lineRule="atLeast"/>
        <w:ind w:firstLine="0"/>
        <w:jc w:val="left"/>
      </w:pPr>
    </w:p>
    <w:p w:rsidR="004D4053" w:rsidRDefault="004D4053" w:rsidP="004D4053">
      <w:pPr>
        <w:shd w:val="clear" w:color="auto" w:fill="FFFFFF"/>
        <w:spacing w:line="320" w:lineRule="atLeast"/>
        <w:ind w:firstLine="0"/>
        <w:jc w:val="left"/>
      </w:pPr>
      <w:r>
        <w:lastRenderedPageBreak/>
        <w:t>***</w:t>
      </w:r>
    </w:p>
    <w:p w:rsidR="004D4053" w:rsidRPr="004D4053" w:rsidRDefault="004D4053" w:rsidP="004D4053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4D4053">
        <w:rPr>
          <w:rFonts w:eastAsia="Times New Roman" w:cs="Times New Roman CYR"/>
          <w:color w:val="000000"/>
          <w:lang w:eastAsia="ru-RU"/>
        </w:rPr>
        <w:t xml:space="preserve">Утром встала – не </w:t>
      </w:r>
      <w:proofErr w:type="spellStart"/>
      <w:r w:rsidRPr="004D4053">
        <w:rPr>
          <w:rFonts w:eastAsia="Times New Roman" w:cs="Times New Roman CYR"/>
          <w:color w:val="000000"/>
          <w:lang w:eastAsia="ru-RU"/>
        </w:rPr>
        <w:t>встаётся</w:t>
      </w:r>
      <w:proofErr w:type="spellEnd"/>
      <w:r w:rsidRPr="004D4053">
        <w:rPr>
          <w:rFonts w:eastAsia="Times New Roman" w:cs="Times New Roman CYR"/>
          <w:color w:val="000000"/>
          <w:lang w:eastAsia="ru-RU"/>
        </w:rPr>
        <w:t>.</w:t>
      </w:r>
    </w:p>
    <w:p w:rsidR="004D4053" w:rsidRPr="004D4053" w:rsidRDefault="004D4053" w:rsidP="004D4053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4D4053">
        <w:rPr>
          <w:rFonts w:eastAsia="Times New Roman" w:cs="Times New Roman CYR"/>
          <w:color w:val="000000"/>
          <w:lang w:eastAsia="ru-RU"/>
        </w:rPr>
        <w:t>Пошагала – не идётся.</w:t>
      </w:r>
    </w:p>
    <w:p w:rsidR="004D4053" w:rsidRPr="004D4053" w:rsidRDefault="004D4053" w:rsidP="004D4053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4D4053">
        <w:rPr>
          <w:rFonts w:eastAsia="Times New Roman" w:cs="Times New Roman CYR"/>
          <w:color w:val="000000"/>
          <w:lang w:eastAsia="ru-RU"/>
        </w:rPr>
        <w:t>Расчесаться не могу,</w:t>
      </w:r>
    </w:p>
    <w:p w:rsidR="004D4053" w:rsidRPr="004D4053" w:rsidRDefault="004D4053" w:rsidP="004D4053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4D4053">
        <w:rPr>
          <w:rFonts w:eastAsia="Times New Roman" w:cs="Times New Roman CYR"/>
          <w:color w:val="000000"/>
          <w:lang w:eastAsia="ru-RU"/>
        </w:rPr>
        <w:t>Руки-крюки, стан – в дугу.</w:t>
      </w:r>
    </w:p>
    <w:p w:rsidR="004D4053" w:rsidRDefault="004D4053" w:rsidP="004D4053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4D4053" w:rsidRPr="004D4053" w:rsidRDefault="004D4053" w:rsidP="004D4053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4D4053">
        <w:rPr>
          <w:rFonts w:eastAsia="Times New Roman" w:cs="Times New Roman CYR"/>
          <w:color w:val="000000"/>
          <w:lang w:eastAsia="ru-RU"/>
        </w:rPr>
        <w:t>Чтобы что-нибудь попить,</w:t>
      </w:r>
    </w:p>
    <w:p w:rsidR="004D4053" w:rsidRPr="004D4053" w:rsidRDefault="004D4053" w:rsidP="004D4053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4D4053">
        <w:rPr>
          <w:rFonts w:eastAsia="Times New Roman" w:cs="Times New Roman CYR"/>
          <w:color w:val="000000"/>
          <w:lang w:eastAsia="ru-RU"/>
        </w:rPr>
        <w:t>Надо чайник вскипятить.</w:t>
      </w:r>
    </w:p>
    <w:p w:rsidR="004D4053" w:rsidRPr="004D4053" w:rsidRDefault="004D4053" w:rsidP="004D4053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4D4053">
        <w:rPr>
          <w:rFonts w:eastAsia="Times New Roman" w:cs="Times New Roman CYR"/>
          <w:color w:val="000000"/>
          <w:lang w:eastAsia="ru-RU"/>
        </w:rPr>
        <w:t>Чтобы что-нибудь поесть, -</w:t>
      </w:r>
    </w:p>
    <w:p w:rsidR="004D4053" w:rsidRPr="004D4053" w:rsidRDefault="004D4053" w:rsidP="004D4053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4D4053">
        <w:rPr>
          <w:rFonts w:eastAsia="Times New Roman" w:cs="Times New Roman CYR"/>
          <w:color w:val="000000"/>
          <w:lang w:eastAsia="ru-RU"/>
        </w:rPr>
        <w:t>В шкаф, согнувшись, надо лезть.</w:t>
      </w:r>
    </w:p>
    <w:p w:rsidR="004D4053" w:rsidRDefault="004D4053" w:rsidP="004D4053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4D4053" w:rsidRPr="004D4053" w:rsidRDefault="004D4053" w:rsidP="004D4053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4D4053">
        <w:rPr>
          <w:rFonts w:eastAsia="Times New Roman" w:cs="Times New Roman CYR"/>
          <w:color w:val="000000"/>
          <w:lang w:eastAsia="ru-RU"/>
        </w:rPr>
        <w:t>Со вчерашнего утра</w:t>
      </w:r>
    </w:p>
    <w:p w:rsidR="004D4053" w:rsidRPr="004D4053" w:rsidRDefault="004D4053" w:rsidP="004D4053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4D4053">
        <w:rPr>
          <w:rFonts w:eastAsia="Times New Roman" w:cs="Times New Roman CYR"/>
          <w:color w:val="000000"/>
          <w:lang w:eastAsia="ru-RU"/>
        </w:rPr>
        <w:t>В мойке – грязная гора.</w:t>
      </w:r>
    </w:p>
    <w:p w:rsidR="004D4053" w:rsidRPr="004D4053" w:rsidRDefault="004D4053" w:rsidP="004D4053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4D4053">
        <w:rPr>
          <w:rFonts w:eastAsia="Times New Roman" w:cs="Times New Roman CYR"/>
          <w:color w:val="000000"/>
          <w:lang w:eastAsia="ru-RU"/>
        </w:rPr>
        <w:t>Шторы свет загородили,</w:t>
      </w:r>
    </w:p>
    <w:p w:rsidR="004D4053" w:rsidRPr="004D4053" w:rsidRDefault="004D4053" w:rsidP="004D4053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4D4053">
        <w:rPr>
          <w:rFonts w:eastAsia="Times New Roman" w:cs="Times New Roman CYR"/>
          <w:color w:val="000000"/>
          <w:lang w:eastAsia="ru-RU"/>
        </w:rPr>
        <w:t xml:space="preserve">Их раздёрнуть – </w:t>
      </w:r>
      <w:proofErr w:type="gramStart"/>
      <w:r w:rsidRPr="004D4053">
        <w:rPr>
          <w:rFonts w:eastAsia="Times New Roman" w:cs="Times New Roman CYR"/>
          <w:color w:val="000000"/>
          <w:lang w:eastAsia="ru-RU"/>
        </w:rPr>
        <w:t>нету</w:t>
      </w:r>
      <w:proofErr w:type="gramEnd"/>
      <w:r w:rsidRPr="004D4053">
        <w:rPr>
          <w:rFonts w:eastAsia="Times New Roman" w:cs="Times New Roman CYR"/>
          <w:color w:val="000000"/>
          <w:lang w:eastAsia="ru-RU"/>
        </w:rPr>
        <w:t xml:space="preserve"> силы.</w:t>
      </w:r>
    </w:p>
    <w:p w:rsidR="004D4053" w:rsidRDefault="004D4053" w:rsidP="004D4053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4D4053" w:rsidRPr="004D4053" w:rsidRDefault="004D4053" w:rsidP="004D4053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4D4053">
        <w:rPr>
          <w:rFonts w:eastAsia="Times New Roman" w:cs="Times New Roman CYR"/>
          <w:color w:val="000000"/>
          <w:lang w:eastAsia="ru-RU"/>
        </w:rPr>
        <w:t>Не житьё, а просто рай,</w:t>
      </w:r>
    </w:p>
    <w:p w:rsidR="004D4053" w:rsidRPr="004D4053" w:rsidRDefault="004D4053" w:rsidP="004D4053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4D4053">
        <w:rPr>
          <w:rFonts w:eastAsia="Times New Roman" w:cs="Times New Roman CYR"/>
          <w:color w:val="000000"/>
          <w:lang w:eastAsia="ru-RU"/>
        </w:rPr>
        <w:t>Хоть ложись и помирай.</w:t>
      </w:r>
    </w:p>
    <w:p w:rsidR="004D4053" w:rsidRPr="004D4053" w:rsidRDefault="004D4053" w:rsidP="004D4053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4D4053">
        <w:rPr>
          <w:rFonts w:eastAsia="Times New Roman" w:cs="Times New Roman CYR"/>
          <w:color w:val="000000"/>
          <w:lang w:eastAsia="ru-RU"/>
        </w:rPr>
        <w:t>И со стоном, и молчком</w:t>
      </w:r>
    </w:p>
    <w:p w:rsidR="004D4053" w:rsidRPr="004D4053" w:rsidRDefault="004D4053" w:rsidP="004D4053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4D4053">
        <w:rPr>
          <w:rFonts w:eastAsia="Times New Roman" w:cs="Times New Roman CYR"/>
          <w:color w:val="000000"/>
          <w:lang w:eastAsia="ru-RU"/>
        </w:rPr>
        <w:t>Разогрела  молочко.</w:t>
      </w:r>
    </w:p>
    <w:p w:rsidR="004D4053" w:rsidRDefault="004D4053" w:rsidP="004D4053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4D4053" w:rsidRPr="004D4053" w:rsidRDefault="004D4053" w:rsidP="004D4053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4D4053">
        <w:rPr>
          <w:rFonts w:eastAsia="Times New Roman" w:cs="Times New Roman CYR"/>
          <w:color w:val="000000"/>
          <w:lang w:eastAsia="ru-RU"/>
        </w:rPr>
        <w:t>Проглотила я таблетку…</w:t>
      </w:r>
    </w:p>
    <w:p w:rsidR="004D4053" w:rsidRPr="004D4053" w:rsidRDefault="004D4053" w:rsidP="004D4053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proofErr w:type="spellStart"/>
      <w:r w:rsidRPr="004D4053">
        <w:rPr>
          <w:rFonts w:eastAsia="Times New Roman" w:cs="Times New Roman CYR"/>
          <w:color w:val="000000"/>
          <w:lang w:eastAsia="ru-RU"/>
        </w:rPr>
        <w:t>Приземлясь</w:t>
      </w:r>
      <w:proofErr w:type="spellEnd"/>
      <w:r w:rsidRPr="004D4053">
        <w:rPr>
          <w:rFonts w:eastAsia="Times New Roman" w:cs="Times New Roman CYR"/>
          <w:color w:val="000000"/>
          <w:lang w:eastAsia="ru-RU"/>
        </w:rPr>
        <w:t xml:space="preserve"> на табуретку,</w:t>
      </w:r>
    </w:p>
    <w:p w:rsidR="004D4053" w:rsidRPr="004D4053" w:rsidRDefault="004D4053" w:rsidP="004D4053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4D4053">
        <w:rPr>
          <w:rFonts w:eastAsia="Times New Roman" w:cs="Times New Roman CYR"/>
          <w:color w:val="000000"/>
          <w:lang w:eastAsia="ru-RU"/>
        </w:rPr>
        <w:t>Комп включила</w:t>
      </w:r>
      <w:proofErr w:type="gramStart"/>
      <w:r w:rsidRPr="004D4053">
        <w:rPr>
          <w:rFonts w:eastAsia="Times New Roman" w:cs="Times New Roman CYR"/>
          <w:color w:val="000000"/>
          <w:lang w:eastAsia="ru-RU"/>
        </w:rPr>
        <w:t>… В</w:t>
      </w:r>
      <w:proofErr w:type="gramEnd"/>
      <w:r w:rsidRPr="004D4053">
        <w:rPr>
          <w:rFonts w:eastAsia="Times New Roman" w:cs="Times New Roman CYR"/>
          <w:color w:val="000000"/>
          <w:lang w:eastAsia="ru-RU"/>
        </w:rPr>
        <w:t>сё, живу.</w:t>
      </w:r>
    </w:p>
    <w:p w:rsidR="00672126" w:rsidRPr="00BE29D4" w:rsidRDefault="004D4053" w:rsidP="004D4053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4D4053">
        <w:rPr>
          <w:rFonts w:eastAsia="Times New Roman" w:cs="Times New Roman CYR"/>
          <w:color w:val="000000"/>
          <w:lang w:eastAsia="ru-RU"/>
        </w:rPr>
        <w:t>Кнопочки на «</w:t>
      </w:r>
      <w:proofErr w:type="spellStart"/>
      <w:r w:rsidRPr="004D4053">
        <w:rPr>
          <w:rFonts w:eastAsia="Times New Roman" w:cs="Times New Roman CYR"/>
          <w:color w:val="000000"/>
          <w:lang w:eastAsia="ru-RU"/>
        </w:rPr>
        <w:t>клаве</w:t>
      </w:r>
      <w:proofErr w:type="spellEnd"/>
      <w:r w:rsidRPr="004D4053">
        <w:rPr>
          <w:rFonts w:eastAsia="Times New Roman" w:cs="Times New Roman CYR"/>
          <w:color w:val="000000"/>
          <w:lang w:eastAsia="ru-RU"/>
        </w:rPr>
        <w:t>» жму…</w:t>
      </w:r>
    </w:p>
    <w:p w:rsidR="004D4053" w:rsidRDefault="004D4053" w:rsidP="004D4053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color w:val="000000"/>
          <w:lang w:eastAsia="ru-RU"/>
        </w:rPr>
      </w:pPr>
    </w:p>
    <w:p w:rsidR="004D4053" w:rsidRDefault="004D4053" w:rsidP="004D4053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color w:val="000000"/>
          <w:lang w:eastAsia="ru-RU"/>
        </w:rPr>
      </w:pPr>
    </w:p>
    <w:p w:rsidR="004D4053" w:rsidRDefault="004D4053" w:rsidP="004D4053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color w:val="000000"/>
          <w:lang w:eastAsia="ru-RU"/>
        </w:rPr>
      </w:pPr>
    </w:p>
    <w:p w:rsidR="004D4053" w:rsidRPr="009E4B36" w:rsidRDefault="004D4053" w:rsidP="004D4053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9E4B36">
        <w:rPr>
          <w:rFonts w:eastAsia="Times New Roman"/>
          <w:color w:val="000000"/>
          <w:lang w:eastAsia="ru-RU"/>
        </w:rPr>
        <w:lastRenderedPageBreak/>
        <w:t>***</w:t>
      </w:r>
    </w:p>
    <w:p w:rsidR="004D4053" w:rsidRPr="009E4B36" w:rsidRDefault="004D4053" w:rsidP="004D4053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9E4B36">
        <w:rPr>
          <w:rFonts w:eastAsia="Times New Roman"/>
          <w:color w:val="000000"/>
          <w:lang w:eastAsia="ru-RU"/>
        </w:rPr>
        <w:t>Жду, когда подействует таблетка.</w:t>
      </w:r>
    </w:p>
    <w:p w:rsidR="004D4053" w:rsidRPr="009E4B36" w:rsidRDefault="004D4053" w:rsidP="004D4053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9E4B36">
        <w:rPr>
          <w:rFonts w:eastAsia="Times New Roman"/>
          <w:color w:val="000000"/>
          <w:lang w:eastAsia="ru-RU"/>
        </w:rPr>
        <w:t>Жалуются руки и спина.</w:t>
      </w:r>
    </w:p>
    <w:p w:rsidR="004D4053" w:rsidRPr="009E4B36" w:rsidRDefault="004D4053" w:rsidP="004D4053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9E4B36">
        <w:rPr>
          <w:rFonts w:eastAsia="Times New Roman"/>
          <w:color w:val="000000"/>
          <w:lang w:eastAsia="ru-RU"/>
        </w:rPr>
        <w:t>Не хожу, а ползаю улиткой.</w:t>
      </w:r>
    </w:p>
    <w:p w:rsidR="004D4053" w:rsidRPr="009E4B36" w:rsidRDefault="004D4053" w:rsidP="004D4053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9E4B36">
        <w:rPr>
          <w:rFonts w:eastAsia="Times New Roman"/>
          <w:color w:val="000000"/>
          <w:lang w:eastAsia="ru-RU"/>
        </w:rPr>
        <w:t>Хорошо, что дома я одна,</w:t>
      </w:r>
    </w:p>
    <w:p w:rsidR="004D4053" w:rsidRPr="009E4B36" w:rsidRDefault="004D4053" w:rsidP="004D4053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9E4B36">
        <w:rPr>
          <w:rFonts w:eastAsia="Times New Roman"/>
          <w:color w:val="000000"/>
          <w:lang w:eastAsia="ru-RU"/>
        </w:rPr>
        <w:t>И никто не слышит охов-вздохов,</w:t>
      </w:r>
    </w:p>
    <w:p w:rsidR="004D4053" w:rsidRPr="009E4B36" w:rsidRDefault="004D4053" w:rsidP="004D4053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9E4B36">
        <w:rPr>
          <w:rFonts w:eastAsia="Times New Roman"/>
          <w:color w:val="000000"/>
          <w:lang w:eastAsia="ru-RU"/>
        </w:rPr>
        <w:t>Странных благодарственных молитв.</w:t>
      </w:r>
    </w:p>
    <w:p w:rsidR="004D4053" w:rsidRPr="009E4B36" w:rsidRDefault="004D4053" w:rsidP="004D4053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9E4B36">
        <w:rPr>
          <w:rFonts w:eastAsia="Times New Roman"/>
          <w:color w:val="000000"/>
          <w:lang w:eastAsia="ru-RU"/>
        </w:rPr>
        <w:t>«Ты благодаришь? Тебе же плохо!»…</w:t>
      </w:r>
    </w:p>
    <w:p w:rsidR="004D4053" w:rsidRPr="009E4B36" w:rsidRDefault="004D4053" w:rsidP="004D4053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9E4B36">
        <w:rPr>
          <w:rFonts w:eastAsia="Times New Roman"/>
          <w:color w:val="000000"/>
          <w:lang w:eastAsia="ru-RU"/>
        </w:rPr>
        <w:t xml:space="preserve">Мыслей тяжких </w:t>
      </w:r>
      <w:r w:rsidR="00482D78">
        <w:rPr>
          <w:rFonts w:eastAsia="Times New Roman"/>
          <w:color w:val="000000"/>
          <w:lang w:eastAsia="ru-RU"/>
        </w:rPr>
        <w:t>от</w:t>
      </w:r>
      <w:r w:rsidRPr="009E4B36">
        <w:rPr>
          <w:rFonts w:eastAsia="Times New Roman"/>
          <w:color w:val="000000"/>
          <w:lang w:eastAsia="ru-RU"/>
        </w:rPr>
        <w:t>гоню наплыв.</w:t>
      </w:r>
    </w:p>
    <w:p w:rsidR="004D4053" w:rsidRPr="009E4B36" w:rsidRDefault="004D4053" w:rsidP="004D4053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9E4B36">
        <w:rPr>
          <w:rFonts w:eastAsia="Times New Roman"/>
          <w:color w:val="000000"/>
          <w:lang w:eastAsia="ru-RU"/>
        </w:rPr>
        <w:t>Слава Богу! Да! Ещё живая!</w:t>
      </w:r>
    </w:p>
    <w:p w:rsidR="004D4053" w:rsidRPr="009E4B36" w:rsidRDefault="004D4053" w:rsidP="004D4053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9E4B36">
        <w:rPr>
          <w:rFonts w:eastAsia="Times New Roman"/>
          <w:color w:val="000000"/>
          <w:lang w:eastAsia="ru-RU"/>
        </w:rPr>
        <w:t>Я могу и мыслить, и творить.</w:t>
      </w:r>
    </w:p>
    <w:p w:rsidR="004D4053" w:rsidRPr="009E4B36" w:rsidRDefault="004D4053" w:rsidP="004D4053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9E4B36">
        <w:rPr>
          <w:rFonts w:eastAsia="Times New Roman"/>
          <w:color w:val="000000"/>
          <w:lang w:eastAsia="ru-RU"/>
        </w:rPr>
        <w:t>А душа тихонько открывает</w:t>
      </w:r>
    </w:p>
    <w:p w:rsidR="004D4053" w:rsidRPr="009E4B36" w:rsidRDefault="004D4053" w:rsidP="004D4053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9E4B36">
        <w:rPr>
          <w:rFonts w:eastAsia="Times New Roman"/>
          <w:color w:val="000000"/>
          <w:lang w:eastAsia="ru-RU"/>
        </w:rPr>
        <w:t xml:space="preserve">Дверь, куда так </w:t>
      </w:r>
      <w:proofErr w:type="gramStart"/>
      <w:r w:rsidRPr="009E4B36">
        <w:rPr>
          <w:rFonts w:eastAsia="Times New Roman"/>
          <w:color w:val="000000"/>
          <w:lang w:eastAsia="ru-RU"/>
        </w:rPr>
        <w:t>боязно</w:t>
      </w:r>
      <w:proofErr w:type="gramEnd"/>
      <w:r w:rsidRPr="009E4B36">
        <w:rPr>
          <w:rFonts w:eastAsia="Times New Roman"/>
          <w:color w:val="000000"/>
          <w:lang w:eastAsia="ru-RU"/>
        </w:rPr>
        <w:t xml:space="preserve"> входить.</w:t>
      </w:r>
    </w:p>
    <w:p w:rsidR="004D4053" w:rsidRPr="009E4B36" w:rsidRDefault="004D4053" w:rsidP="004D4053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9E4B36">
        <w:rPr>
          <w:rFonts w:eastAsia="Times New Roman"/>
          <w:color w:val="000000"/>
          <w:lang w:eastAsia="ru-RU"/>
        </w:rPr>
        <w:t>И глядит. Застыла на пороге.</w:t>
      </w:r>
    </w:p>
    <w:p w:rsidR="004D4053" w:rsidRPr="009E4B36" w:rsidRDefault="004D4053" w:rsidP="004D4053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9E4B36">
        <w:rPr>
          <w:rFonts w:eastAsia="Times New Roman"/>
          <w:color w:val="000000"/>
          <w:lang w:eastAsia="ru-RU"/>
        </w:rPr>
        <w:t>Там клубится непонятный мир.</w:t>
      </w:r>
    </w:p>
    <w:p w:rsidR="004D4053" w:rsidRPr="009E4B36" w:rsidRDefault="004D4053" w:rsidP="004D4053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9E4B36">
        <w:rPr>
          <w:rFonts w:eastAsia="Times New Roman"/>
          <w:color w:val="000000"/>
          <w:lang w:eastAsia="ru-RU"/>
        </w:rPr>
        <w:t>Всё уходит. Только мысль о Боге.</w:t>
      </w:r>
    </w:p>
    <w:p w:rsidR="004D4053" w:rsidRPr="009E4B36" w:rsidRDefault="004D4053" w:rsidP="004D4053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9E4B36">
        <w:rPr>
          <w:rFonts w:eastAsia="Times New Roman"/>
          <w:color w:val="000000"/>
          <w:lang w:eastAsia="ru-RU"/>
        </w:rPr>
        <w:t>О Любви. И нет лукавых игр.</w:t>
      </w:r>
    </w:p>
    <w:p w:rsidR="004D4053" w:rsidRPr="009E4B36" w:rsidRDefault="004D4053" w:rsidP="004D4053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9E4B36">
        <w:rPr>
          <w:rFonts w:eastAsia="Times New Roman"/>
          <w:color w:val="000000"/>
          <w:lang w:eastAsia="ru-RU"/>
        </w:rPr>
        <w:t>Я – прозрачна. Я – как на ладошке.</w:t>
      </w:r>
    </w:p>
    <w:p w:rsidR="004D4053" w:rsidRPr="009E4B36" w:rsidRDefault="004D4053" w:rsidP="004D4053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9E4B36">
        <w:rPr>
          <w:rFonts w:eastAsia="Times New Roman"/>
          <w:color w:val="000000"/>
          <w:lang w:eastAsia="ru-RU"/>
        </w:rPr>
        <w:t>Там критерий истины – один.</w:t>
      </w:r>
    </w:p>
    <w:p w:rsidR="004D4053" w:rsidRPr="009E4B36" w:rsidRDefault="004D4053" w:rsidP="004D4053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9E4B36">
        <w:rPr>
          <w:rFonts w:eastAsia="Times New Roman"/>
          <w:color w:val="000000"/>
          <w:lang w:eastAsia="ru-RU"/>
        </w:rPr>
        <w:t>Пред Судьёй душа в рыданьях тонет.</w:t>
      </w:r>
    </w:p>
    <w:p w:rsidR="004D4053" w:rsidRPr="009E4B36" w:rsidRDefault="004D4053" w:rsidP="004D4053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9E4B36">
        <w:rPr>
          <w:rFonts w:eastAsia="Times New Roman"/>
          <w:color w:val="000000"/>
          <w:lang w:eastAsia="ru-RU"/>
        </w:rPr>
        <w:t>Ты себе и палач, и господин…</w:t>
      </w:r>
    </w:p>
    <w:p w:rsidR="004D4053" w:rsidRPr="009E4B36" w:rsidRDefault="004D4053" w:rsidP="004D4053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9E4B36">
        <w:rPr>
          <w:rFonts w:eastAsia="Times New Roman"/>
          <w:color w:val="000000"/>
          <w:lang w:eastAsia="ru-RU"/>
        </w:rPr>
        <w:t>Отпусти вину, коль был обижен.</w:t>
      </w:r>
    </w:p>
    <w:p w:rsidR="004D4053" w:rsidRPr="009E4B36" w:rsidRDefault="004D4053" w:rsidP="004D4053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9E4B36">
        <w:rPr>
          <w:rFonts w:eastAsia="Times New Roman"/>
          <w:color w:val="000000"/>
          <w:lang w:eastAsia="ru-RU"/>
        </w:rPr>
        <w:t>Всех прости – здесь действует Закон!</w:t>
      </w:r>
    </w:p>
    <w:p w:rsidR="004D4053" w:rsidRDefault="004D4053" w:rsidP="004D4053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9E4B36">
        <w:rPr>
          <w:rFonts w:eastAsia="Times New Roman"/>
          <w:color w:val="000000"/>
          <w:lang w:eastAsia="ru-RU"/>
        </w:rPr>
        <w:t>И, о</w:t>
      </w:r>
      <w:r>
        <w:rPr>
          <w:rFonts w:eastAsia="Times New Roman"/>
          <w:color w:val="000000"/>
          <w:lang w:eastAsia="ru-RU"/>
        </w:rPr>
        <w:t>чнувшись, вновь кровать я вижу.</w:t>
      </w:r>
    </w:p>
    <w:p w:rsidR="00672126" w:rsidRPr="004D4053" w:rsidRDefault="004D4053" w:rsidP="004D4053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color w:val="000000"/>
          <w:lang w:eastAsia="ru-RU"/>
        </w:rPr>
      </w:pPr>
      <w:r w:rsidRPr="009E4B36">
        <w:rPr>
          <w:rFonts w:eastAsia="Times New Roman"/>
          <w:color w:val="000000"/>
          <w:lang w:eastAsia="ru-RU"/>
        </w:rPr>
        <w:t>Стол с таблетками и старый телефон…</w:t>
      </w:r>
      <w:r w:rsidRPr="00BE29D4">
        <w:rPr>
          <w:rFonts w:eastAsia="Times New Roman"/>
          <w:color w:val="000000"/>
          <w:lang w:eastAsia="ru-RU"/>
        </w:rPr>
        <w:br/>
      </w:r>
    </w:p>
    <w:p w:rsidR="00672126" w:rsidRDefault="00672126" w:rsidP="00672126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672126" w:rsidRPr="00FA6BAE" w:rsidRDefault="00672126" w:rsidP="00672126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672126" w:rsidRDefault="00672126" w:rsidP="00672126">
      <w:pPr>
        <w:shd w:val="clear" w:color="auto" w:fill="FFFFFF"/>
        <w:spacing w:line="320" w:lineRule="atLeast"/>
        <w:ind w:firstLine="0"/>
        <w:jc w:val="left"/>
      </w:pPr>
      <w:r w:rsidRPr="00BE29D4">
        <w:rPr>
          <w:rFonts w:eastAsia="Times New Roman" w:cs="Times New Roman CYR"/>
          <w:color w:val="000000"/>
          <w:lang w:eastAsia="ru-RU"/>
        </w:rPr>
        <w:t>Я взгляд бросаю в зеркало, и – страх:</w:t>
      </w:r>
      <w:r w:rsidRPr="00BE29D4">
        <w:rPr>
          <w:rFonts w:eastAsia="Times New Roman" w:cs="Times New Roman CYR"/>
          <w:color w:val="000000"/>
          <w:lang w:eastAsia="ru-RU"/>
        </w:rPr>
        <w:br/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Худа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, бледна, и таю на глазах.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Но Господа за всё благодарю.</w:t>
      </w:r>
      <w:r w:rsidRPr="00BE29D4">
        <w:rPr>
          <w:rFonts w:eastAsia="Times New Roman" w:cs="Times New Roman CYR"/>
          <w:color w:val="000000"/>
          <w:lang w:eastAsia="ru-RU"/>
        </w:rPr>
        <w:br/>
        <w:t>Я дверь в осенний ветер отворю.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От слабости кружится голова.</w:t>
      </w:r>
      <w:r w:rsidRPr="00BE29D4">
        <w:rPr>
          <w:rFonts w:eastAsia="Times New Roman" w:cs="Times New Roman CYR"/>
          <w:color w:val="000000"/>
          <w:lang w:eastAsia="ru-RU"/>
        </w:rPr>
        <w:br/>
        <w:t>Я слышу шорох – падает листва.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Листочки вниз срываются, шуршат,</w:t>
      </w:r>
      <w:r w:rsidRPr="00BE29D4">
        <w:rPr>
          <w:rFonts w:eastAsia="Times New Roman" w:cs="Times New Roman CYR"/>
          <w:color w:val="000000"/>
          <w:lang w:eastAsia="ru-RU"/>
        </w:rPr>
        <w:br/>
        <w:t>Как выводок испуганных мышат.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Озябнув, я вернуться в дом спешу,</w:t>
      </w:r>
      <w:r w:rsidRPr="00BE29D4">
        <w:rPr>
          <w:rFonts w:eastAsia="Times New Roman" w:cs="Times New Roman CYR"/>
          <w:color w:val="000000"/>
          <w:lang w:eastAsia="ru-RU"/>
        </w:rPr>
        <w:br/>
        <w:t>В глазах пейзаж осенний уношу…</w:t>
      </w:r>
      <w:r w:rsidRPr="00672126">
        <w:t xml:space="preserve"> </w:t>
      </w:r>
    </w:p>
    <w:p w:rsidR="00672126" w:rsidRDefault="00672126" w:rsidP="00672126">
      <w:pPr>
        <w:shd w:val="clear" w:color="auto" w:fill="FFFFFF"/>
        <w:spacing w:line="320" w:lineRule="atLeast"/>
        <w:ind w:firstLine="0"/>
        <w:jc w:val="left"/>
      </w:pPr>
    </w:p>
    <w:p w:rsidR="00672126" w:rsidRDefault="00672126" w:rsidP="00672126">
      <w:pPr>
        <w:shd w:val="clear" w:color="auto" w:fill="FFFFFF"/>
        <w:spacing w:line="320" w:lineRule="atLeast"/>
        <w:ind w:firstLine="0"/>
        <w:jc w:val="left"/>
      </w:pPr>
    </w:p>
    <w:p w:rsidR="00672126" w:rsidRDefault="00672126" w:rsidP="00672126">
      <w:pPr>
        <w:shd w:val="clear" w:color="auto" w:fill="FFFFFF"/>
        <w:spacing w:line="320" w:lineRule="atLeast"/>
        <w:ind w:firstLine="0"/>
        <w:jc w:val="left"/>
      </w:pPr>
    </w:p>
    <w:p w:rsidR="00672126" w:rsidRDefault="00672126" w:rsidP="00672126">
      <w:pPr>
        <w:shd w:val="clear" w:color="auto" w:fill="FFFFFF"/>
        <w:spacing w:line="320" w:lineRule="atLeast"/>
        <w:ind w:firstLine="0"/>
        <w:jc w:val="left"/>
      </w:pPr>
    </w:p>
    <w:p w:rsidR="00672126" w:rsidRDefault="00672126" w:rsidP="00672126">
      <w:pPr>
        <w:shd w:val="clear" w:color="auto" w:fill="FFFFFF"/>
        <w:spacing w:line="320" w:lineRule="atLeast"/>
        <w:ind w:firstLine="0"/>
        <w:jc w:val="left"/>
      </w:pPr>
    </w:p>
    <w:p w:rsidR="00672126" w:rsidRDefault="00672126" w:rsidP="00672126">
      <w:pPr>
        <w:shd w:val="clear" w:color="auto" w:fill="FFFFFF"/>
        <w:spacing w:line="320" w:lineRule="atLeast"/>
        <w:ind w:firstLine="0"/>
        <w:jc w:val="left"/>
      </w:pPr>
    </w:p>
    <w:p w:rsidR="00672126" w:rsidRDefault="00672126" w:rsidP="00672126">
      <w:pPr>
        <w:shd w:val="clear" w:color="auto" w:fill="FFFFFF"/>
        <w:spacing w:line="320" w:lineRule="atLeast"/>
        <w:ind w:firstLine="0"/>
        <w:jc w:val="left"/>
      </w:pPr>
    </w:p>
    <w:p w:rsidR="00672126" w:rsidRDefault="00672126" w:rsidP="00672126">
      <w:pPr>
        <w:shd w:val="clear" w:color="auto" w:fill="FFFFFF"/>
        <w:spacing w:line="320" w:lineRule="atLeast"/>
        <w:ind w:firstLine="0"/>
        <w:jc w:val="left"/>
      </w:pPr>
    </w:p>
    <w:p w:rsidR="00672126" w:rsidRDefault="00672126" w:rsidP="00672126">
      <w:pPr>
        <w:shd w:val="clear" w:color="auto" w:fill="FFFFFF"/>
        <w:spacing w:line="320" w:lineRule="atLeast"/>
        <w:ind w:firstLine="0"/>
        <w:jc w:val="left"/>
      </w:pPr>
    </w:p>
    <w:p w:rsidR="00672126" w:rsidRDefault="00672126" w:rsidP="00672126">
      <w:pPr>
        <w:shd w:val="clear" w:color="auto" w:fill="FFFFFF"/>
        <w:spacing w:line="320" w:lineRule="atLeast"/>
        <w:ind w:firstLine="0"/>
        <w:jc w:val="left"/>
      </w:pPr>
    </w:p>
    <w:p w:rsidR="00672126" w:rsidRDefault="00672126" w:rsidP="00672126">
      <w:pPr>
        <w:shd w:val="clear" w:color="auto" w:fill="FFFFFF"/>
        <w:spacing w:line="320" w:lineRule="atLeast"/>
        <w:ind w:firstLine="0"/>
        <w:jc w:val="left"/>
      </w:pPr>
    </w:p>
    <w:p w:rsidR="00672126" w:rsidRDefault="00672126" w:rsidP="00672126">
      <w:pPr>
        <w:shd w:val="clear" w:color="auto" w:fill="FFFFFF"/>
        <w:spacing w:line="320" w:lineRule="atLeast"/>
        <w:ind w:firstLine="0"/>
        <w:jc w:val="left"/>
      </w:pPr>
    </w:p>
    <w:p w:rsidR="00672126" w:rsidRDefault="00672126" w:rsidP="00672126">
      <w:pPr>
        <w:shd w:val="clear" w:color="auto" w:fill="FFFFFF"/>
        <w:spacing w:line="320" w:lineRule="atLeast"/>
        <w:ind w:firstLine="0"/>
        <w:jc w:val="left"/>
      </w:pPr>
    </w:p>
    <w:p w:rsidR="00672126" w:rsidRPr="00FA6BAE" w:rsidRDefault="00672126" w:rsidP="00672126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672126" w:rsidRDefault="00672126" w:rsidP="00672126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Болею. Отрываюсь от земли,</w:t>
      </w:r>
      <w:r w:rsidRPr="00BE29D4">
        <w:rPr>
          <w:rFonts w:eastAsia="Times New Roman" w:cs="Times New Roman CYR"/>
          <w:color w:val="000000"/>
          <w:lang w:eastAsia="ru-RU"/>
        </w:rPr>
        <w:br/>
        <w:t>Хотя опутали невидимые цепи,</w:t>
      </w:r>
      <w:r w:rsidRPr="00BE29D4">
        <w:rPr>
          <w:rFonts w:eastAsia="Times New Roman" w:cs="Times New Roman CYR"/>
          <w:color w:val="000000"/>
          <w:lang w:eastAsia="ru-RU"/>
        </w:rPr>
        <w:br/>
        <w:t>Жмут кандалы, что кажется нелепым,</w:t>
      </w:r>
      <w:r w:rsidRPr="00BE29D4">
        <w:rPr>
          <w:rFonts w:eastAsia="Times New Roman" w:cs="Times New Roman CYR"/>
          <w:color w:val="000000"/>
          <w:lang w:eastAsia="ru-RU"/>
        </w:rPr>
        <w:br/>
        <w:t>Но тело чувствует, сутулится, болит.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672126" w:rsidRDefault="00672126" w:rsidP="00672126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Я отрываюсь от земных</w:t>
      </w:r>
      <w:r w:rsidRPr="00BE29D4">
        <w:rPr>
          <w:rFonts w:eastAsia="Times New Roman" w:cs="Times New Roman CYR"/>
          <w:color w:val="000000"/>
          <w:lang w:eastAsia="ru-RU"/>
        </w:rPr>
        <w:br/>
        <w:t>Забот бесчисленных, от лишних отношений.</w:t>
      </w:r>
      <w:r w:rsidRPr="00BE29D4">
        <w:rPr>
          <w:rFonts w:eastAsia="Times New Roman" w:cs="Times New Roman CYR"/>
          <w:color w:val="000000"/>
          <w:lang w:eastAsia="ru-RU"/>
        </w:rPr>
        <w:br/>
        <w:t>Остались крохи, но они священны:</w:t>
      </w:r>
      <w:r w:rsidRPr="00BE29D4">
        <w:rPr>
          <w:rFonts w:eastAsia="Times New Roman" w:cs="Times New Roman CYR"/>
          <w:color w:val="000000"/>
          <w:lang w:eastAsia="ru-RU"/>
        </w:rPr>
        <w:br/>
        <w:t>Душ несколько, и я молюсь за них.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672126" w:rsidRDefault="00672126" w:rsidP="00672126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О смерти - думаю? О том, что ждёт за нею,</w:t>
      </w:r>
      <w:r w:rsidRPr="00BE29D4">
        <w:rPr>
          <w:rFonts w:eastAsia="Times New Roman" w:cs="Times New Roman CYR"/>
          <w:color w:val="000000"/>
          <w:lang w:eastAsia="ru-RU"/>
        </w:rPr>
        <w:br/>
        <w:t>О том, что не закончены дела,</w:t>
      </w:r>
      <w:r w:rsidRPr="00BE29D4">
        <w:rPr>
          <w:rFonts w:eastAsia="Times New Roman" w:cs="Times New Roman CYR"/>
          <w:color w:val="000000"/>
          <w:lang w:eastAsia="ru-RU"/>
        </w:rPr>
        <w:br/>
        <w:t>О том, что только в Боге жизнь светла,</w:t>
      </w:r>
      <w:r w:rsidRPr="00BE29D4">
        <w:rPr>
          <w:rFonts w:eastAsia="Times New Roman" w:cs="Times New Roman CYR"/>
          <w:color w:val="000000"/>
          <w:lang w:eastAsia="ru-RU"/>
        </w:rPr>
        <w:br/>
        <w:t>Что в Рай попасть надеяться не смею…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672126" w:rsidRDefault="00672126" w:rsidP="00672126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Но Господа о милости прошу,</w:t>
      </w:r>
      <w:r w:rsidRPr="00BE29D4">
        <w:rPr>
          <w:rFonts w:eastAsia="Times New Roman" w:cs="Times New Roman CYR"/>
          <w:color w:val="000000"/>
          <w:lang w:eastAsia="ru-RU"/>
        </w:rPr>
        <w:br/>
        <w:t>Закрыть все дыры и зияющие раны,</w:t>
      </w:r>
      <w:r w:rsidRPr="00BE29D4">
        <w:rPr>
          <w:rFonts w:eastAsia="Times New Roman" w:cs="Times New Roman CYR"/>
          <w:color w:val="000000"/>
          <w:lang w:eastAsia="ru-RU"/>
        </w:rPr>
        <w:br/>
        <w:t>Грехи и бесконечные обманы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И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– счастье, что ещё живу, дышу,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672126" w:rsidRPr="00BE29D4" w:rsidRDefault="00672126" w:rsidP="00672126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Что время есть и каяться, и плакать,</w:t>
      </w:r>
      <w:r w:rsidRPr="00BE29D4">
        <w:rPr>
          <w:rFonts w:eastAsia="Times New Roman" w:cs="Times New Roman CYR"/>
          <w:color w:val="000000"/>
          <w:lang w:eastAsia="ru-RU"/>
        </w:rPr>
        <w:br/>
        <w:t>Поддерживать, кого пошлют, и чад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И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выходить в осенний свежий сад,</w:t>
      </w:r>
      <w:r w:rsidRPr="00BE29D4">
        <w:rPr>
          <w:rFonts w:eastAsia="Times New Roman" w:cs="Times New Roman CYR"/>
          <w:color w:val="000000"/>
          <w:lang w:eastAsia="ru-RU"/>
        </w:rPr>
        <w:br/>
        <w:t>Где увяданья огненные знаки…</w:t>
      </w:r>
    </w:p>
    <w:p w:rsidR="00672126" w:rsidRDefault="00672126" w:rsidP="00672126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D97533" w:rsidRPr="00DD7A85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 w:rsidRPr="00DD7A85"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Больничные зарисовки</w:t>
      </w:r>
    </w:p>
    <w:p w:rsidR="00B80E56" w:rsidRDefault="00B80E56" w:rsidP="00F40DF5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40DF5" w:rsidRDefault="00F40DF5" w:rsidP="00F40DF5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>
        <w:rPr>
          <w:rFonts w:eastAsia="Times New Roman"/>
          <w:color w:val="000000"/>
          <w:lang w:eastAsia="ru-RU"/>
        </w:rPr>
        <w:t>1.</w:t>
      </w:r>
    </w:p>
    <w:p w:rsidR="00F40DF5" w:rsidRDefault="00D97533" w:rsidP="00F40DF5">
      <w:pPr>
        <w:shd w:val="clear" w:color="auto" w:fill="FFFFFF"/>
        <w:spacing w:line="320" w:lineRule="atLeast"/>
        <w:ind w:firstLine="0"/>
        <w:jc w:val="left"/>
      </w:pPr>
      <w:r w:rsidRPr="00BE29D4">
        <w:rPr>
          <w:rFonts w:eastAsia="Times New Roman"/>
          <w:color w:val="000000"/>
          <w:lang w:eastAsia="ru-RU"/>
        </w:rPr>
        <w:t>Привычные больничные мытарства.</w:t>
      </w:r>
      <w:r w:rsidRPr="00BE29D4">
        <w:rPr>
          <w:rFonts w:eastAsia="Times New Roman"/>
          <w:color w:val="000000"/>
          <w:lang w:eastAsia="ru-RU"/>
        </w:rPr>
        <w:br/>
        <w:t>Страх боли… Кабинеты, этажи.</w:t>
      </w:r>
      <w:r w:rsidRPr="00BE29D4">
        <w:rPr>
          <w:rFonts w:eastAsia="Times New Roman"/>
          <w:color w:val="000000"/>
          <w:lang w:eastAsia="ru-RU"/>
        </w:rPr>
        <w:br/>
        <w:t>Шприцы в аптеке, новые лекарства.</w:t>
      </w:r>
      <w:r w:rsidRPr="00BE29D4">
        <w:rPr>
          <w:rFonts w:eastAsia="Times New Roman"/>
          <w:color w:val="000000"/>
          <w:lang w:eastAsia="ru-RU"/>
        </w:rPr>
        <w:br/>
        <w:t>В кармане направление лежит.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Но в отделении набиты все палаты.</w:t>
      </w:r>
      <w:r w:rsidRPr="00BE29D4">
        <w:rPr>
          <w:rFonts w:eastAsia="Times New Roman"/>
          <w:color w:val="000000"/>
          <w:lang w:eastAsia="ru-RU"/>
        </w:rPr>
        <w:br/>
        <w:t>И в коридоре на кушетке спят.</w:t>
      </w:r>
      <w:r w:rsidRPr="00BE29D4">
        <w:rPr>
          <w:rFonts w:eastAsia="Times New Roman"/>
          <w:color w:val="000000"/>
          <w:lang w:eastAsia="ru-RU"/>
        </w:rPr>
        <w:br/>
        <w:t>Главврач в бумажку глянул виновато:</w:t>
      </w:r>
      <w:r w:rsidRPr="00BE29D4">
        <w:rPr>
          <w:rFonts w:eastAsia="Times New Roman"/>
          <w:color w:val="000000"/>
          <w:lang w:eastAsia="ru-RU"/>
        </w:rPr>
        <w:br/>
        <w:t>Отказ провозглашается опять.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А я и рада. Пусть болят колени,</w:t>
      </w:r>
      <w:r w:rsidRPr="00BE29D4">
        <w:rPr>
          <w:rFonts w:eastAsia="Times New Roman"/>
          <w:color w:val="000000"/>
          <w:lang w:eastAsia="ru-RU"/>
        </w:rPr>
        <w:br/>
        <w:t>Холодный пот и сердце из груди,</w:t>
      </w:r>
      <w:r w:rsidRPr="00BE29D4">
        <w:rPr>
          <w:rFonts w:eastAsia="Times New Roman"/>
          <w:color w:val="000000"/>
          <w:lang w:eastAsia="ru-RU"/>
        </w:rPr>
        <w:br/>
        <w:t>На улицу выходишь – как из плена,</w:t>
      </w:r>
      <w:r w:rsidRPr="00BE29D4">
        <w:rPr>
          <w:rFonts w:eastAsia="Times New Roman"/>
          <w:color w:val="000000"/>
          <w:lang w:eastAsia="ru-RU"/>
        </w:rPr>
        <w:br/>
        <w:t>И день – свободный, свежий впереди.</w:t>
      </w:r>
      <w:r w:rsidR="00F40DF5" w:rsidRPr="00F40DF5">
        <w:t xml:space="preserve"> </w:t>
      </w:r>
    </w:p>
    <w:p w:rsidR="001E5401" w:rsidRDefault="001E5401" w:rsidP="00F40DF5">
      <w:pPr>
        <w:shd w:val="clear" w:color="auto" w:fill="FFFFFF"/>
        <w:spacing w:line="320" w:lineRule="atLeast"/>
        <w:ind w:firstLine="0"/>
        <w:jc w:val="left"/>
      </w:pPr>
    </w:p>
    <w:p w:rsidR="00B80E56" w:rsidRDefault="00B80E56" w:rsidP="00B80E56">
      <w:pPr>
        <w:shd w:val="clear" w:color="auto" w:fill="FFFFFF"/>
        <w:spacing w:line="320" w:lineRule="atLeast"/>
        <w:ind w:firstLine="0"/>
        <w:jc w:val="left"/>
      </w:pPr>
      <w:r>
        <w:t>2.</w:t>
      </w:r>
    </w:p>
    <w:p w:rsidR="00B80E56" w:rsidRDefault="00B80E56" w:rsidP="00B80E56">
      <w:pPr>
        <w:shd w:val="clear" w:color="auto" w:fill="FFFFFF"/>
        <w:spacing w:line="320" w:lineRule="atLeast"/>
        <w:ind w:firstLine="0"/>
        <w:jc w:val="left"/>
      </w:pPr>
      <w:r>
        <w:t>Хорошо в больнице – с телефоном.</w:t>
      </w:r>
    </w:p>
    <w:p w:rsidR="00B80E56" w:rsidRDefault="00B80E56" w:rsidP="00B80E56">
      <w:pPr>
        <w:shd w:val="clear" w:color="auto" w:fill="FFFFFF"/>
        <w:spacing w:line="320" w:lineRule="atLeast"/>
        <w:ind w:firstLine="0"/>
        <w:jc w:val="left"/>
      </w:pPr>
      <w:r>
        <w:t>Можно позвонить, не торопясь,</w:t>
      </w:r>
    </w:p>
    <w:p w:rsidR="00B80E56" w:rsidRDefault="00B80E56" w:rsidP="00B80E56">
      <w:pPr>
        <w:shd w:val="clear" w:color="auto" w:fill="FFFFFF"/>
        <w:spacing w:line="320" w:lineRule="atLeast"/>
        <w:ind w:firstLine="0"/>
        <w:jc w:val="left"/>
      </w:pPr>
      <w:r>
        <w:t>Детям, всем подругам и знакомым,</w:t>
      </w:r>
    </w:p>
    <w:p w:rsidR="00B80E56" w:rsidRDefault="00B80E56" w:rsidP="00B80E56">
      <w:pPr>
        <w:shd w:val="clear" w:color="auto" w:fill="FFFFFF"/>
        <w:spacing w:line="320" w:lineRule="atLeast"/>
        <w:ind w:firstLine="0"/>
        <w:jc w:val="left"/>
      </w:pPr>
      <w:r>
        <w:t>С мужем сохранить живую связь.</w:t>
      </w:r>
    </w:p>
    <w:p w:rsidR="00B80E56" w:rsidRDefault="00B80E56" w:rsidP="00B80E56">
      <w:pPr>
        <w:shd w:val="clear" w:color="auto" w:fill="FFFFFF"/>
        <w:spacing w:line="320" w:lineRule="atLeast"/>
        <w:ind w:firstLine="0"/>
        <w:jc w:val="left"/>
      </w:pPr>
    </w:p>
    <w:p w:rsidR="00B80E56" w:rsidRDefault="00B80E56" w:rsidP="00B80E56">
      <w:pPr>
        <w:shd w:val="clear" w:color="auto" w:fill="FFFFFF"/>
        <w:spacing w:line="320" w:lineRule="atLeast"/>
        <w:ind w:firstLine="0"/>
        <w:jc w:val="left"/>
      </w:pPr>
      <w:r>
        <w:t>«Ну, привет! Ты где? А я в больнице…»</w:t>
      </w:r>
    </w:p>
    <w:p w:rsidR="00B80E56" w:rsidRDefault="00B80E56" w:rsidP="00B80E56">
      <w:pPr>
        <w:shd w:val="clear" w:color="auto" w:fill="FFFFFF"/>
        <w:spacing w:line="320" w:lineRule="atLeast"/>
        <w:ind w:firstLine="0"/>
        <w:jc w:val="left"/>
      </w:pPr>
      <w:r>
        <w:t>Воодушевлённо рассказать,</w:t>
      </w:r>
    </w:p>
    <w:p w:rsidR="00B80E56" w:rsidRDefault="00B80E56" w:rsidP="00B80E56">
      <w:pPr>
        <w:shd w:val="clear" w:color="auto" w:fill="FFFFFF"/>
        <w:spacing w:line="320" w:lineRule="atLeast"/>
        <w:ind w:firstLine="0"/>
        <w:jc w:val="left"/>
      </w:pPr>
      <w:r>
        <w:t>Что назначил врач, о пояснице,</w:t>
      </w:r>
    </w:p>
    <w:p w:rsidR="00B80E56" w:rsidRDefault="00B80E56" w:rsidP="00B80E56">
      <w:pPr>
        <w:shd w:val="clear" w:color="auto" w:fill="FFFFFF"/>
        <w:spacing w:line="320" w:lineRule="atLeast"/>
        <w:ind w:firstLine="0"/>
        <w:jc w:val="left"/>
      </w:pPr>
      <w:r>
        <w:t>Мол, плоха больничная кровать…</w:t>
      </w:r>
    </w:p>
    <w:p w:rsidR="00B80E56" w:rsidRDefault="00B80E56" w:rsidP="00B80E56">
      <w:pPr>
        <w:shd w:val="clear" w:color="auto" w:fill="FFFFFF"/>
        <w:spacing w:line="320" w:lineRule="atLeast"/>
        <w:ind w:firstLine="0"/>
        <w:jc w:val="left"/>
      </w:pPr>
    </w:p>
    <w:p w:rsidR="00B80E56" w:rsidRDefault="00B80E56" w:rsidP="00B80E56">
      <w:pPr>
        <w:shd w:val="clear" w:color="auto" w:fill="FFFFFF"/>
        <w:spacing w:line="320" w:lineRule="atLeast"/>
        <w:ind w:firstLine="0"/>
        <w:jc w:val="left"/>
      </w:pPr>
      <w:r>
        <w:t>Уловить сочувственные нотки…</w:t>
      </w:r>
    </w:p>
    <w:p w:rsidR="00B80E56" w:rsidRDefault="00B80E56" w:rsidP="00B80E56">
      <w:pPr>
        <w:shd w:val="clear" w:color="auto" w:fill="FFFFFF"/>
        <w:spacing w:line="320" w:lineRule="atLeast"/>
        <w:ind w:firstLine="0"/>
        <w:jc w:val="left"/>
      </w:pPr>
      <w:r>
        <w:t>В адресную книгу заглянуть…</w:t>
      </w:r>
    </w:p>
    <w:p w:rsidR="00B80E56" w:rsidRDefault="00B80E56" w:rsidP="00B80E56">
      <w:pPr>
        <w:shd w:val="clear" w:color="auto" w:fill="FFFFFF"/>
        <w:spacing w:line="320" w:lineRule="atLeast"/>
        <w:ind w:firstLine="0"/>
        <w:jc w:val="left"/>
      </w:pPr>
      <w:r>
        <w:t>Выбрать имя и нажать на кнопки…</w:t>
      </w:r>
    </w:p>
    <w:p w:rsidR="00B80E56" w:rsidRDefault="00B80E56" w:rsidP="00B80E56">
      <w:pPr>
        <w:shd w:val="clear" w:color="auto" w:fill="FFFFFF"/>
        <w:spacing w:line="320" w:lineRule="atLeast"/>
        <w:ind w:firstLine="0"/>
        <w:jc w:val="left"/>
      </w:pPr>
      <w:r>
        <w:t>И услышав «занято» - вздохнуть…</w:t>
      </w:r>
    </w:p>
    <w:p w:rsidR="00B80E56" w:rsidRDefault="00B80E56" w:rsidP="00B80E56">
      <w:pPr>
        <w:shd w:val="clear" w:color="auto" w:fill="FFFFFF"/>
        <w:spacing w:line="320" w:lineRule="atLeast"/>
        <w:ind w:firstLine="0"/>
        <w:jc w:val="left"/>
      </w:pPr>
    </w:p>
    <w:p w:rsidR="00B80E56" w:rsidRDefault="00B80E56" w:rsidP="00B80E56">
      <w:pPr>
        <w:shd w:val="clear" w:color="auto" w:fill="FFFFFF"/>
        <w:spacing w:line="320" w:lineRule="atLeast"/>
        <w:ind w:firstLine="0"/>
        <w:jc w:val="left"/>
      </w:pPr>
      <w:r>
        <w:t>Перебрав весь список по порядку</w:t>
      </w:r>
    </w:p>
    <w:p w:rsidR="00B80E56" w:rsidRDefault="00B80E56" w:rsidP="00B80E56">
      <w:pPr>
        <w:shd w:val="clear" w:color="auto" w:fill="FFFFFF"/>
        <w:spacing w:line="320" w:lineRule="atLeast"/>
        <w:ind w:firstLine="0"/>
        <w:jc w:val="left"/>
      </w:pPr>
      <w:r>
        <w:t>И устав от виртуальных встреч,</w:t>
      </w:r>
    </w:p>
    <w:p w:rsidR="00B80E56" w:rsidRDefault="00B80E56" w:rsidP="00B80E56">
      <w:pPr>
        <w:shd w:val="clear" w:color="auto" w:fill="FFFFFF"/>
        <w:spacing w:line="320" w:lineRule="atLeast"/>
        <w:ind w:firstLine="0"/>
        <w:jc w:val="left"/>
      </w:pPr>
      <w:r>
        <w:t>Телефон поставить на зарядку,</w:t>
      </w:r>
    </w:p>
    <w:p w:rsidR="00B80E56" w:rsidRDefault="00B80E56" w:rsidP="00B80E56">
      <w:pPr>
        <w:shd w:val="clear" w:color="auto" w:fill="FFFFFF"/>
        <w:spacing w:line="320" w:lineRule="atLeast"/>
        <w:ind w:firstLine="0"/>
        <w:jc w:val="left"/>
      </w:pPr>
      <w:r>
        <w:t>С охами под капельницу лечь.</w:t>
      </w:r>
    </w:p>
    <w:p w:rsidR="00B80E56" w:rsidRDefault="00B80E56" w:rsidP="00B80E56">
      <w:pPr>
        <w:shd w:val="clear" w:color="auto" w:fill="FFFFFF"/>
        <w:spacing w:line="320" w:lineRule="atLeast"/>
        <w:ind w:firstLine="0"/>
        <w:jc w:val="left"/>
      </w:pPr>
    </w:p>
    <w:p w:rsidR="00B80E56" w:rsidRDefault="00B80E56" w:rsidP="00B80E56">
      <w:pPr>
        <w:shd w:val="clear" w:color="auto" w:fill="FFFFFF"/>
        <w:spacing w:line="320" w:lineRule="atLeast"/>
        <w:ind w:firstLine="0"/>
        <w:jc w:val="left"/>
      </w:pPr>
      <w:r>
        <w:t>И лежать, и слушать, как соседке</w:t>
      </w:r>
    </w:p>
    <w:p w:rsidR="00B80E56" w:rsidRDefault="00B80E56" w:rsidP="00B80E56">
      <w:pPr>
        <w:shd w:val="clear" w:color="auto" w:fill="FFFFFF"/>
        <w:spacing w:line="320" w:lineRule="atLeast"/>
        <w:ind w:firstLine="0"/>
        <w:jc w:val="left"/>
      </w:pPr>
      <w:r>
        <w:t>Дочь звонит, подруга и отец…</w:t>
      </w:r>
    </w:p>
    <w:p w:rsidR="00B80E56" w:rsidRDefault="00B80E56" w:rsidP="00B80E56">
      <w:pPr>
        <w:shd w:val="clear" w:color="auto" w:fill="FFFFFF"/>
        <w:spacing w:line="320" w:lineRule="atLeast"/>
        <w:ind w:firstLine="0"/>
        <w:jc w:val="left"/>
      </w:pPr>
      <w:r>
        <w:t>Та щебечет птичкою на ветке…</w:t>
      </w:r>
    </w:p>
    <w:p w:rsidR="00B80E56" w:rsidRDefault="00B80E56" w:rsidP="00B80E56">
      <w:pPr>
        <w:shd w:val="clear" w:color="auto" w:fill="FFFFFF"/>
        <w:spacing w:line="320" w:lineRule="atLeast"/>
        <w:ind w:firstLine="0"/>
        <w:jc w:val="left"/>
      </w:pPr>
      <w:r>
        <w:t xml:space="preserve">И когда </w:t>
      </w:r>
      <w:proofErr w:type="gramStart"/>
      <w:r>
        <w:t>замолкнет</w:t>
      </w:r>
      <w:proofErr w:type="gramEnd"/>
      <w:r>
        <w:t xml:space="preserve"> наконец?!</w:t>
      </w:r>
    </w:p>
    <w:p w:rsidR="00B80E56" w:rsidRDefault="00B80E56" w:rsidP="00F40DF5">
      <w:pPr>
        <w:shd w:val="clear" w:color="auto" w:fill="FFFFFF"/>
        <w:spacing w:line="320" w:lineRule="atLeast"/>
        <w:ind w:firstLine="0"/>
        <w:jc w:val="left"/>
      </w:pPr>
    </w:p>
    <w:p w:rsidR="00B80E56" w:rsidRDefault="00B80E56" w:rsidP="00F40DF5">
      <w:pPr>
        <w:shd w:val="clear" w:color="auto" w:fill="FFFFFF"/>
        <w:spacing w:line="320" w:lineRule="atLeast"/>
        <w:ind w:firstLine="0"/>
        <w:jc w:val="left"/>
      </w:pPr>
      <w:r>
        <w:t>3.</w:t>
      </w:r>
    </w:p>
    <w:p w:rsidR="00F40DF5" w:rsidRPr="00F40DF5" w:rsidRDefault="00F40DF5" w:rsidP="00F40DF5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F40DF5">
        <w:rPr>
          <w:rFonts w:eastAsia="Times New Roman"/>
          <w:color w:val="000000"/>
          <w:lang w:eastAsia="ru-RU"/>
        </w:rPr>
        <w:t>В больнице – суматоха.</w:t>
      </w:r>
    </w:p>
    <w:p w:rsidR="00F40DF5" w:rsidRPr="00F40DF5" w:rsidRDefault="00F40DF5" w:rsidP="00F40DF5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F40DF5">
        <w:rPr>
          <w:rFonts w:eastAsia="Times New Roman"/>
          <w:color w:val="000000"/>
          <w:lang w:eastAsia="ru-RU"/>
        </w:rPr>
        <w:t xml:space="preserve">Тут жизнь </w:t>
      </w:r>
      <w:proofErr w:type="gramStart"/>
      <w:r w:rsidRPr="00F40DF5">
        <w:rPr>
          <w:rFonts w:eastAsia="Times New Roman"/>
          <w:color w:val="000000"/>
          <w:lang w:eastAsia="ru-RU"/>
        </w:rPr>
        <w:t>вовсю</w:t>
      </w:r>
      <w:proofErr w:type="gramEnd"/>
      <w:r w:rsidRPr="00F40DF5">
        <w:rPr>
          <w:rFonts w:eastAsia="Times New Roman"/>
          <w:color w:val="000000"/>
          <w:lang w:eastAsia="ru-RU"/>
        </w:rPr>
        <w:t xml:space="preserve"> кипит.</w:t>
      </w:r>
    </w:p>
    <w:p w:rsidR="00F40DF5" w:rsidRPr="00F40DF5" w:rsidRDefault="00F40DF5" w:rsidP="00F40DF5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F40DF5">
        <w:rPr>
          <w:rFonts w:eastAsia="Times New Roman"/>
          <w:color w:val="000000"/>
          <w:lang w:eastAsia="ru-RU"/>
        </w:rPr>
        <w:t>Старушке очень плохо:</w:t>
      </w:r>
    </w:p>
    <w:p w:rsidR="00F40DF5" w:rsidRPr="00F40DF5" w:rsidRDefault="00F40DF5" w:rsidP="00F40DF5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F40DF5">
        <w:rPr>
          <w:rFonts w:eastAsia="Times New Roman"/>
          <w:color w:val="000000"/>
          <w:lang w:eastAsia="ru-RU"/>
        </w:rPr>
        <w:t>С иглою в вене спит.</w:t>
      </w:r>
    </w:p>
    <w:p w:rsidR="001E5401" w:rsidRDefault="001E5401" w:rsidP="00F40DF5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F40DF5" w:rsidRPr="00F40DF5" w:rsidRDefault="00F40DF5" w:rsidP="00F40DF5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F40DF5">
        <w:rPr>
          <w:rFonts w:eastAsia="Times New Roman"/>
          <w:color w:val="000000"/>
          <w:lang w:eastAsia="ru-RU"/>
        </w:rPr>
        <w:t>Лежит она комочком,</w:t>
      </w:r>
    </w:p>
    <w:p w:rsidR="00F40DF5" w:rsidRPr="00F40DF5" w:rsidRDefault="00F40DF5" w:rsidP="00F40DF5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F40DF5">
        <w:rPr>
          <w:rFonts w:eastAsia="Times New Roman"/>
          <w:color w:val="000000"/>
          <w:lang w:eastAsia="ru-RU"/>
        </w:rPr>
        <w:t>Не в силах сесть и встать.</w:t>
      </w:r>
    </w:p>
    <w:p w:rsidR="00F40DF5" w:rsidRPr="00F40DF5" w:rsidRDefault="00F40DF5" w:rsidP="00F40DF5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F40DF5">
        <w:rPr>
          <w:rFonts w:eastAsia="Times New Roman"/>
          <w:color w:val="000000"/>
          <w:lang w:eastAsia="ru-RU"/>
        </w:rPr>
        <w:t>Продукты носит дочка,</w:t>
      </w:r>
    </w:p>
    <w:p w:rsidR="00F40DF5" w:rsidRPr="00F40DF5" w:rsidRDefault="00F40DF5" w:rsidP="00F40DF5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F40DF5">
        <w:rPr>
          <w:rFonts w:eastAsia="Times New Roman"/>
          <w:color w:val="000000"/>
          <w:lang w:eastAsia="ru-RU"/>
        </w:rPr>
        <w:t>Сидит у койки зять.</w:t>
      </w:r>
    </w:p>
    <w:p w:rsidR="001E5401" w:rsidRDefault="001E5401" w:rsidP="00F40DF5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124B73" w:rsidRDefault="00124B73" w:rsidP="001E5401">
      <w:pPr>
        <w:shd w:val="clear" w:color="auto" w:fill="FFFFFF"/>
        <w:spacing w:line="276" w:lineRule="auto"/>
        <w:ind w:firstLine="0"/>
        <w:jc w:val="left"/>
        <w:rPr>
          <w:rFonts w:eastAsia="Times New Roman"/>
          <w:color w:val="000000"/>
          <w:lang w:eastAsia="ru-RU"/>
        </w:rPr>
      </w:pPr>
    </w:p>
    <w:p w:rsidR="00124B73" w:rsidRDefault="00124B73" w:rsidP="001E5401">
      <w:pPr>
        <w:shd w:val="clear" w:color="auto" w:fill="FFFFFF"/>
        <w:spacing w:line="276" w:lineRule="auto"/>
        <w:ind w:firstLine="0"/>
        <w:jc w:val="left"/>
        <w:rPr>
          <w:rFonts w:eastAsia="Times New Roman"/>
          <w:color w:val="000000"/>
          <w:lang w:eastAsia="ru-RU"/>
        </w:rPr>
      </w:pPr>
    </w:p>
    <w:p w:rsidR="00F40DF5" w:rsidRPr="00F40DF5" w:rsidRDefault="00F40DF5" w:rsidP="001E5401">
      <w:pPr>
        <w:shd w:val="clear" w:color="auto" w:fill="FFFFFF"/>
        <w:spacing w:line="276" w:lineRule="auto"/>
        <w:ind w:firstLine="0"/>
        <w:jc w:val="left"/>
        <w:rPr>
          <w:rFonts w:eastAsia="Times New Roman"/>
          <w:color w:val="000000"/>
          <w:lang w:eastAsia="ru-RU"/>
        </w:rPr>
      </w:pPr>
      <w:r w:rsidRPr="00F40DF5">
        <w:rPr>
          <w:rFonts w:eastAsia="Times New Roman"/>
          <w:color w:val="000000"/>
          <w:lang w:eastAsia="ru-RU"/>
        </w:rPr>
        <w:lastRenderedPageBreak/>
        <w:t xml:space="preserve">Но </w:t>
      </w:r>
      <w:proofErr w:type="spellStart"/>
      <w:r w:rsidRPr="00F40DF5">
        <w:rPr>
          <w:rFonts w:eastAsia="Times New Roman"/>
          <w:color w:val="000000"/>
          <w:lang w:eastAsia="ru-RU"/>
        </w:rPr>
        <w:t>оживела</w:t>
      </w:r>
      <w:proofErr w:type="spellEnd"/>
      <w:r w:rsidRPr="00F40DF5">
        <w:rPr>
          <w:rFonts w:eastAsia="Times New Roman"/>
          <w:color w:val="000000"/>
          <w:lang w:eastAsia="ru-RU"/>
        </w:rPr>
        <w:t xml:space="preserve"> скоро,</w:t>
      </w:r>
    </w:p>
    <w:p w:rsidR="00F40DF5" w:rsidRPr="00F40DF5" w:rsidRDefault="00F40DF5" w:rsidP="001E5401">
      <w:pPr>
        <w:shd w:val="clear" w:color="auto" w:fill="FFFFFF"/>
        <w:spacing w:line="276" w:lineRule="auto"/>
        <w:ind w:firstLine="0"/>
        <w:jc w:val="left"/>
        <w:rPr>
          <w:rFonts w:eastAsia="Times New Roman"/>
          <w:color w:val="000000"/>
          <w:lang w:eastAsia="ru-RU"/>
        </w:rPr>
      </w:pPr>
      <w:r w:rsidRPr="00F40DF5">
        <w:rPr>
          <w:rFonts w:eastAsia="Times New Roman"/>
          <w:color w:val="000000"/>
          <w:lang w:eastAsia="ru-RU"/>
        </w:rPr>
        <w:t>И, с кружечкой в руке,</w:t>
      </w:r>
    </w:p>
    <w:p w:rsidR="00F40DF5" w:rsidRPr="00F40DF5" w:rsidRDefault="00F40DF5" w:rsidP="001E5401">
      <w:pPr>
        <w:shd w:val="clear" w:color="auto" w:fill="FFFFFF"/>
        <w:spacing w:line="276" w:lineRule="auto"/>
        <w:ind w:firstLine="0"/>
        <w:jc w:val="left"/>
        <w:rPr>
          <w:rFonts w:eastAsia="Times New Roman"/>
          <w:color w:val="000000"/>
          <w:lang w:eastAsia="ru-RU"/>
        </w:rPr>
      </w:pPr>
      <w:r w:rsidRPr="00F40DF5">
        <w:rPr>
          <w:rFonts w:eastAsia="Times New Roman"/>
          <w:color w:val="000000"/>
          <w:lang w:eastAsia="ru-RU"/>
        </w:rPr>
        <w:t>Бредёт по коридору,</w:t>
      </w:r>
    </w:p>
    <w:p w:rsidR="00F40DF5" w:rsidRPr="00F40DF5" w:rsidRDefault="00F40DF5" w:rsidP="001E5401">
      <w:pPr>
        <w:shd w:val="clear" w:color="auto" w:fill="FFFFFF"/>
        <w:spacing w:line="276" w:lineRule="auto"/>
        <w:ind w:firstLine="0"/>
        <w:jc w:val="left"/>
        <w:rPr>
          <w:rFonts w:eastAsia="Times New Roman"/>
          <w:color w:val="000000"/>
          <w:lang w:eastAsia="ru-RU"/>
        </w:rPr>
      </w:pPr>
      <w:proofErr w:type="gramStart"/>
      <w:r w:rsidRPr="00F40DF5">
        <w:rPr>
          <w:rFonts w:eastAsia="Times New Roman"/>
          <w:color w:val="000000"/>
          <w:lang w:eastAsia="ru-RU"/>
        </w:rPr>
        <w:t>Согбенная</w:t>
      </w:r>
      <w:proofErr w:type="gramEnd"/>
      <w:r w:rsidRPr="00F40DF5">
        <w:rPr>
          <w:rFonts w:eastAsia="Times New Roman"/>
          <w:color w:val="000000"/>
          <w:lang w:eastAsia="ru-RU"/>
        </w:rPr>
        <w:t>, в платке.</w:t>
      </w:r>
    </w:p>
    <w:p w:rsidR="001E5401" w:rsidRDefault="001E5401" w:rsidP="001E5401">
      <w:pPr>
        <w:shd w:val="clear" w:color="auto" w:fill="FFFFFF"/>
        <w:spacing w:line="276" w:lineRule="auto"/>
        <w:ind w:firstLine="0"/>
        <w:jc w:val="left"/>
        <w:rPr>
          <w:rFonts w:eastAsia="Times New Roman"/>
          <w:color w:val="000000"/>
          <w:lang w:eastAsia="ru-RU"/>
        </w:rPr>
      </w:pPr>
    </w:p>
    <w:p w:rsidR="00F40DF5" w:rsidRPr="00F40DF5" w:rsidRDefault="00F40DF5" w:rsidP="001E5401">
      <w:pPr>
        <w:shd w:val="clear" w:color="auto" w:fill="FFFFFF"/>
        <w:spacing w:line="276" w:lineRule="auto"/>
        <w:ind w:firstLine="0"/>
        <w:jc w:val="left"/>
        <w:rPr>
          <w:rFonts w:eastAsia="Times New Roman"/>
          <w:color w:val="000000"/>
          <w:lang w:eastAsia="ru-RU"/>
        </w:rPr>
      </w:pPr>
      <w:r w:rsidRPr="00F40DF5">
        <w:rPr>
          <w:rFonts w:eastAsia="Times New Roman"/>
          <w:color w:val="000000"/>
          <w:lang w:eastAsia="ru-RU"/>
        </w:rPr>
        <w:t xml:space="preserve">Давно ль белей подушки </w:t>
      </w:r>
    </w:p>
    <w:p w:rsidR="00F40DF5" w:rsidRPr="00F40DF5" w:rsidRDefault="00F40DF5" w:rsidP="001E5401">
      <w:pPr>
        <w:shd w:val="clear" w:color="auto" w:fill="FFFFFF"/>
        <w:spacing w:line="276" w:lineRule="auto"/>
        <w:ind w:firstLine="0"/>
        <w:jc w:val="left"/>
        <w:rPr>
          <w:rFonts w:eastAsia="Times New Roman"/>
          <w:color w:val="000000"/>
          <w:lang w:eastAsia="ru-RU"/>
        </w:rPr>
      </w:pPr>
      <w:r w:rsidRPr="00F40DF5">
        <w:rPr>
          <w:rFonts w:eastAsia="Times New Roman"/>
          <w:color w:val="000000"/>
          <w:lang w:eastAsia="ru-RU"/>
        </w:rPr>
        <w:t>Была – ни встать, ни лечь,</w:t>
      </w:r>
    </w:p>
    <w:p w:rsidR="00F40DF5" w:rsidRPr="00F40DF5" w:rsidRDefault="00F40DF5" w:rsidP="001E5401">
      <w:pPr>
        <w:shd w:val="clear" w:color="auto" w:fill="FFFFFF"/>
        <w:spacing w:line="276" w:lineRule="auto"/>
        <w:ind w:firstLine="0"/>
        <w:jc w:val="left"/>
        <w:rPr>
          <w:rFonts w:eastAsia="Times New Roman"/>
          <w:color w:val="000000"/>
          <w:lang w:eastAsia="ru-RU"/>
        </w:rPr>
      </w:pPr>
      <w:r w:rsidRPr="00F40DF5">
        <w:rPr>
          <w:rFonts w:eastAsia="Times New Roman"/>
          <w:color w:val="000000"/>
          <w:lang w:eastAsia="ru-RU"/>
        </w:rPr>
        <w:t>Уж телефон под ушком,</w:t>
      </w:r>
    </w:p>
    <w:p w:rsidR="00F40DF5" w:rsidRPr="00F40DF5" w:rsidRDefault="00F40DF5" w:rsidP="001E5401">
      <w:pPr>
        <w:shd w:val="clear" w:color="auto" w:fill="FFFFFF"/>
        <w:spacing w:line="276" w:lineRule="auto"/>
        <w:ind w:firstLine="0"/>
        <w:jc w:val="left"/>
        <w:rPr>
          <w:rFonts w:eastAsia="Times New Roman"/>
          <w:color w:val="000000"/>
          <w:lang w:eastAsia="ru-RU"/>
        </w:rPr>
      </w:pPr>
      <w:r w:rsidRPr="00F40DF5">
        <w:rPr>
          <w:rFonts w:eastAsia="Times New Roman"/>
          <w:color w:val="000000"/>
          <w:lang w:eastAsia="ru-RU"/>
        </w:rPr>
        <w:t>И льётся, льётся речь.</w:t>
      </w:r>
    </w:p>
    <w:p w:rsidR="001E5401" w:rsidRDefault="001E5401" w:rsidP="001E5401">
      <w:pPr>
        <w:shd w:val="clear" w:color="auto" w:fill="FFFFFF"/>
        <w:spacing w:line="276" w:lineRule="auto"/>
        <w:ind w:firstLine="0"/>
        <w:jc w:val="left"/>
        <w:rPr>
          <w:rFonts w:eastAsia="Times New Roman"/>
          <w:color w:val="000000"/>
          <w:lang w:eastAsia="ru-RU"/>
        </w:rPr>
      </w:pPr>
    </w:p>
    <w:p w:rsidR="00F40DF5" w:rsidRPr="00F40DF5" w:rsidRDefault="00F40DF5" w:rsidP="001E5401">
      <w:pPr>
        <w:shd w:val="clear" w:color="auto" w:fill="FFFFFF"/>
        <w:spacing w:line="276" w:lineRule="auto"/>
        <w:ind w:firstLine="0"/>
        <w:jc w:val="left"/>
        <w:rPr>
          <w:rFonts w:eastAsia="Times New Roman"/>
          <w:color w:val="000000"/>
          <w:lang w:eastAsia="ru-RU"/>
        </w:rPr>
      </w:pPr>
      <w:r w:rsidRPr="00F40DF5">
        <w:rPr>
          <w:rFonts w:eastAsia="Times New Roman"/>
          <w:color w:val="000000"/>
          <w:lang w:eastAsia="ru-RU"/>
        </w:rPr>
        <w:t xml:space="preserve">А в коридоре – койка. </w:t>
      </w:r>
    </w:p>
    <w:p w:rsidR="00F40DF5" w:rsidRPr="00F40DF5" w:rsidRDefault="00F40DF5" w:rsidP="001E5401">
      <w:pPr>
        <w:shd w:val="clear" w:color="auto" w:fill="FFFFFF"/>
        <w:spacing w:line="276" w:lineRule="auto"/>
        <w:ind w:firstLine="0"/>
        <w:jc w:val="left"/>
        <w:rPr>
          <w:rFonts w:eastAsia="Times New Roman"/>
          <w:color w:val="000000"/>
          <w:lang w:eastAsia="ru-RU"/>
        </w:rPr>
      </w:pPr>
      <w:r w:rsidRPr="00F40DF5">
        <w:rPr>
          <w:rFonts w:eastAsia="Times New Roman"/>
          <w:color w:val="000000"/>
          <w:lang w:eastAsia="ru-RU"/>
        </w:rPr>
        <w:t>Идёт народ, глядит:</w:t>
      </w:r>
    </w:p>
    <w:p w:rsidR="00F40DF5" w:rsidRPr="00F40DF5" w:rsidRDefault="00F40DF5" w:rsidP="001E5401">
      <w:pPr>
        <w:shd w:val="clear" w:color="auto" w:fill="FFFFFF"/>
        <w:spacing w:line="276" w:lineRule="auto"/>
        <w:ind w:firstLine="0"/>
        <w:jc w:val="left"/>
        <w:rPr>
          <w:rFonts w:eastAsia="Times New Roman"/>
          <w:color w:val="000000"/>
          <w:lang w:eastAsia="ru-RU"/>
        </w:rPr>
      </w:pPr>
      <w:r w:rsidRPr="00F40DF5">
        <w:rPr>
          <w:rFonts w:eastAsia="Times New Roman"/>
          <w:color w:val="000000"/>
          <w:lang w:eastAsia="ru-RU"/>
        </w:rPr>
        <w:t>Лежит в густых наколках</w:t>
      </w:r>
    </w:p>
    <w:p w:rsidR="00F40DF5" w:rsidRPr="00F40DF5" w:rsidRDefault="00F40DF5" w:rsidP="001E5401">
      <w:pPr>
        <w:shd w:val="clear" w:color="auto" w:fill="FFFFFF"/>
        <w:spacing w:line="276" w:lineRule="auto"/>
        <w:ind w:firstLine="0"/>
        <w:jc w:val="left"/>
        <w:rPr>
          <w:rFonts w:eastAsia="Times New Roman"/>
          <w:color w:val="000000"/>
          <w:lang w:eastAsia="ru-RU"/>
        </w:rPr>
      </w:pPr>
      <w:r w:rsidRPr="00F40DF5">
        <w:rPr>
          <w:rFonts w:eastAsia="Times New Roman"/>
          <w:color w:val="000000"/>
          <w:lang w:eastAsia="ru-RU"/>
        </w:rPr>
        <w:t>Порезанный бандит.</w:t>
      </w:r>
    </w:p>
    <w:p w:rsidR="001E5401" w:rsidRDefault="001E5401" w:rsidP="001E5401">
      <w:pPr>
        <w:shd w:val="clear" w:color="auto" w:fill="FFFFFF"/>
        <w:spacing w:line="276" w:lineRule="auto"/>
        <w:ind w:firstLine="0"/>
        <w:jc w:val="left"/>
        <w:rPr>
          <w:rFonts w:eastAsia="Times New Roman"/>
          <w:color w:val="000000"/>
          <w:lang w:eastAsia="ru-RU"/>
        </w:rPr>
      </w:pPr>
    </w:p>
    <w:p w:rsidR="00F40DF5" w:rsidRPr="00F40DF5" w:rsidRDefault="00F40DF5" w:rsidP="001E5401">
      <w:pPr>
        <w:shd w:val="clear" w:color="auto" w:fill="FFFFFF"/>
        <w:spacing w:line="276" w:lineRule="auto"/>
        <w:ind w:firstLine="0"/>
        <w:jc w:val="left"/>
        <w:rPr>
          <w:rFonts w:eastAsia="Times New Roman"/>
          <w:color w:val="000000"/>
          <w:lang w:eastAsia="ru-RU"/>
        </w:rPr>
      </w:pPr>
      <w:r w:rsidRPr="00F40DF5">
        <w:rPr>
          <w:rFonts w:eastAsia="Times New Roman"/>
          <w:color w:val="000000"/>
          <w:lang w:eastAsia="ru-RU"/>
        </w:rPr>
        <w:t>Ночь. Никому не спится.</w:t>
      </w:r>
    </w:p>
    <w:p w:rsidR="00F40DF5" w:rsidRPr="00F40DF5" w:rsidRDefault="00F40DF5" w:rsidP="001E5401">
      <w:pPr>
        <w:shd w:val="clear" w:color="auto" w:fill="FFFFFF"/>
        <w:spacing w:line="276" w:lineRule="auto"/>
        <w:ind w:firstLine="0"/>
        <w:jc w:val="left"/>
        <w:rPr>
          <w:rFonts w:eastAsia="Times New Roman"/>
          <w:color w:val="000000"/>
          <w:lang w:eastAsia="ru-RU"/>
        </w:rPr>
      </w:pPr>
      <w:r w:rsidRPr="00F40DF5">
        <w:rPr>
          <w:rFonts w:eastAsia="Times New Roman"/>
          <w:color w:val="000000"/>
          <w:lang w:eastAsia="ru-RU"/>
        </w:rPr>
        <w:t>Любому не до сна:</w:t>
      </w:r>
    </w:p>
    <w:p w:rsidR="00F40DF5" w:rsidRPr="00F40DF5" w:rsidRDefault="00F40DF5" w:rsidP="001E5401">
      <w:pPr>
        <w:shd w:val="clear" w:color="auto" w:fill="FFFFFF"/>
        <w:spacing w:line="276" w:lineRule="auto"/>
        <w:ind w:firstLine="0"/>
        <w:jc w:val="left"/>
        <w:rPr>
          <w:rFonts w:eastAsia="Times New Roman"/>
          <w:color w:val="000000"/>
          <w:lang w:eastAsia="ru-RU"/>
        </w:rPr>
      </w:pPr>
      <w:r w:rsidRPr="00F40DF5">
        <w:rPr>
          <w:rFonts w:eastAsia="Times New Roman"/>
          <w:color w:val="000000"/>
          <w:lang w:eastAsia="ru-RU"/>
        </w:rPr>
        <w:t>Кричит подбитой птицей</w:t>
      </w:r>
    </w:p>
    <w:p w:rsidR="00F40DF5" w:rsidRPr="00F40DF5" w:rsidRDefault="00F40DF5" w:rsidP="001E5401">
      <w:pPr>
        <w:shd w:val="clear" w:color="auto" w:fill="FFFFFF"/>
        <w:spacing w:line="276" w:lineRule="auto"/>
        <w:ind w:firstLine="0"/>
        <w:jc w:val="left"/>
        <w:rPr>
          <w:rFonts w:eastAsia="Times New Roman"/>
          <w:color w:val="000000"/>
          <w:lang w:eastAsia="ru-RU"/>
        </w:rPr>
      </w:pPr>
      <w:proofErr w:type="spellStart"/>
      <w:r w:rsidRPr="00F40DF5">
        <w:rPr>
          <w:rFonts w:eastAsia="Times New Roman"/>
          <w:color w:val="000000"/>
          <w:lang w:eastAsia="ru-RU"/>
        </w:rPr>
        <w:t>Инфарктница</w:t>
      </w:r>
      <w:proofErr w:type="spellEnd"/>
      <w:r w:rsidRPr="00F40DF5">
        <w:rPr>
          <w:rFonts w:eastAsia="Times New Roman"/>
          <w:color w:val="000000"/>
          <w:lang w:eastAsia="ru-RU"/>
        </w:rPr>
        <w:t xml:space="preserve"> одна.</w:t>
      </w:r>
    </w:p>
    <w:p w:rsidR="001E5401" w:rsidRDefault="001E5401" w:rsidP="001E5401">
      <w:pPr>
        <w:shd w:val="clear" w:color="auto" w:fill="FFFFFF"/>
        <w:spacing w:line="276" w:lineRule="auto"/>
        <w:ind w:firstLine="0"/>
        <w:jc w:val="left"/>
        <w:rPr>
          <w:rFonts w:eastAsia="Times New Roman"/>
          <w:color w:val="000000"/>
          <w:lang w:eastAsia="ru-RU"/>
        </w:rPr>
      </w:pPr>
    </w:p>
    <w:p w:rsidR="00F40DF5" w:rsidRPr="00F40DF5" w:rsidRDefault="00F40DF5" w:rsidP="001E5401">
      <w:pPr>
        <w:shd w:val="clear" w:color="auto" w:fill="FFFFFF"/>
        <w:spacing w:line="276" w:lineRule="auto"/>
        <w:ind w:firstLine="0"/>
        <w:jc w:val="left"/>
        <w:rPr>
          <w:rFonts w:eastAsia="Times New Roman"/>
          <w:color w:val="000000"/>
          <w:lang w:eastAsia="ru-RU"/>
        </w:rPr>
      </w:pPr>
      <w:r w:rsidRPr="00F40DF5">
        <w:rPr>
          <w:rFonts w:eastAsia="Times New Roman"/>
          <w:color w:val="000000"/>
          <w:lang w:eastAsia="ru-RU"/>
        </w:rPr>
        <w:t>Качает ветер ветки.</w:t>
      </w:r>
    </w:p>
    <w:p w:rsidR="00F40DF5" w:rsidRPr="00F40DF5" w:rsidRDefault="00F40DF5" w:rsidP="001E5401">
      <w:pPr>
        <w:shd w:val="clear" w:color="auto" w:fill="FFFFFF"/>
        <w:spacing w:line="276" w:lineRule="auto"/>
        <w:ind w:firstLine="0"/>
        <w:jc w:val="left"/>
        <w:rPr>
          <w:rFonts w:eastAsia="Times New Roman"/>
          <w:color w:val="000000"/>
          <w:lang w:eastAsia="ru-RU"/>
        </w:rPr>
      </w:pPr>
      <w:r w:rsidRPr="00F40DF5">
        <w:rPr>
          <w:rFonts w:eastAsia="Times New Roman"/>
          <w:color w:val="000000"/>
          <w:lang w:eastAsia="ru-RU"/>
        </w:rPr>
        <w:t>Чудесный день встаёт.</w:t>
      </w:r>
    </w:p>
    <w:p w:rsidR="00F40DF5" w:rsidRPr="00F40DF5" w:rsidRDefault="00F40DF5" w:rsidP="001E5401">
      <w:pPr>
        <w:shd w:val="clear" w:color="auto" w:fill="FFFFFF"/>
        <w:spacing w:line="276" w:lineRule="auto"/>
        <w:ind w:firstLine="0"/>
        <w:jc w:val="left"/>
        <w:rPr>
          <w:rFonts w:eastAsia="Times New Roman"/>
          <w:color w:val="000000"/>
          <w:lang w:eastAsia="ru-RU"/>
        </w:rPr>
      </w:pPr>
      <w:r w:rsidRPr="00F40DF5">
        <w:rPr>
          <w:rFonts w:eastAsia="Times New Roman"/>
          <w:color w:val="000000"/>
          <w:lang w:eastAsia="ru-RU"/>
        </w:rPr>
        <w:t>С утра – укол, таблетки,</w:t>
      </w:r>
    </w:p>
    <w:p w:rsidR="00F40DF5" w:rsidRPr="00F40DF5" w:rsidRDefault="00F40DF5" w:rsidP="001E5401">
      <w:pPr>
        <w:shd w:val="clear" w:color="auto" w:fill="FFFFFF"/>
        <w:spacing w:line="276" w:lineRule="auto"/>
        <w:ind w:firstLine="0"/>
        <w:jc w:val="left"/>
        <w:rPr>
          <w:rFonts w:eastAsia="Times New Roman"/>
          <w:color w:val="000000"/>
          <w:lang w:eastAsia="ru-RU"/>
        </w:rPr>
      </w:pPr>
      <w:r w:rsidRPr="00F40DF5">
        <w:rPr>
          <w:rFonts w:eastAsia="Times New Roman"/>
          <w:color w:val="000000"/>
          <w:lang w:eastAsia="ru-RU"/>
        </w:rPr>
        <w:t>Система и обход.</w:t>
      </w:r>
    </w:p>
    <w:p w:rsidR="001E5401" w:rsidRDefault="001E5401" w:rsidP="001E5401">
      <w:pPr>
        <w:shd w:val="clear" w:color="auto" w:fill="FFFFFF"/>
        <w:spacing w:line="276" w:lineRule="auto"/>
        <w:ind w:firstLine="0"/>
        <w:jc w:val="left"/>
        <w:rPr>
          <w:rFonts w:eastAsia="Times New Roman"/>
          <w:color w:val="000000"/>
          <w:lang w:eastAsia="ru-RU"/>
        </w:rPr>
      </w:pPr>
    </w:p>
    <w:p w:rsidR="00F40DF5" w:rsidRPr="00F40DF5" w:rsidRDefault="00F40DF5" w:rsidP="001E5401">
      <w:pPr>
        <w:shd w:val="clear" w:color="auto" w:fill="FFFFFF"/>
        <w:spacing w:line="276" w:lineRule="auto"/>
        <w:ind w:firstLine="0"/>
        <w:jc w:val="left"/>
        <w:rPr>
          <w:rFonts w:eastAsia="Times New Roman"/>
          <w:color w:val="000000"/>
          <w:lang w:eastAsia="ru-RU"/>
        </w:rPr>
      </w:pPr>
      <w:r w:rsidRPr="00F40DF5">
        <w:rPr>
          <w:rFonts w:eastAsia="Times New Roman"/>
          <w:color w:val="000000"/>
          <w:lang w:eastAsia="ru-RU"/>
        </w:rPr>
        <w:t>Зажглись телеэкраны.</w:t>
      </w:r>
    </w:p>
    <w:p w:rsidR="00F40DF5" w:rsidRPr="00F40DF5" w:rsidRDefault="00F40DF5" w:rsidP="001E5401">
      <w:pPr>
        <w:shd w:val="clear" w:color="auto" w:fill="FFFFFF"/>
        <w:spacing w:line="276" w:lineRule="auto"/>
        <w:ind w:firstLine="0"/>
        <w:jc w:val="left"/>
        <w:rPr>
          <w:rFonts w:eastAsia="Times New Roman"/>
          <w:color w:val="000000"/>
          <w:lang w:eastAsia="ru-RU"/>
        </w:rPr>
      </w:pPr>
      <w:r w:rsidRPr="00F40DF5">
        <w:rPr>
          <w:rFonts w:eastAsia="Times New Roman"/>
          <w:color w:val="000000"/>
          <w:lang w:eastAsia="ru-RU"/>
        </w:rPr>
        <w:t>Когда ж заветный миг:</w:t>
      </w:r>
    </w:p>
    <w:p w:rsidR="00F40DF5" w:rsidRPr="00F40DF5" w:rsidRDefault="00F40DF5" w:rsidP="001E5401">
      <w:pPr>
        <w:shd w:val="clear" w:color="auto" w:fill="FFFFFF"/>
        <w:spacing w:line="276" w:lineRule="auto"/>
        <w:ind w:firstLine="0"/>
        <w:jc w:val="left"/>
        <w:rPr>
          <w:rFonts w:eastAsia="Times New Roman"/>
          <w:color w:val="000000"/>
          <w:lang w:eastAsia="ru-RU"/>
        </w:rPr>
      </w:pPr>
      <w:r w:rsidRPr="00F40DF5">
        <w:rPr>
          <w:rFonts w:eastAsia="Times New Roman"/>
          <w:color w:val="000000"/>
          <w:lang w:eastAsia="ru-RU"/>
        </w:rPr>
        <w:t>С обедом долгожданным</w:t>
      </w:r>
    </w:p>
    <w:p w:rsidR="00D97533" w:rsidRPr="00BE29D4" w:rsidRDefault="00F40DF5" w:rsidP="001E5401">
      <w:pPr>
        <w:shd w:val="clear" w:color="auto" w:fill="FFFFFF"/>
        <w:spacing w:line="276" w:lineRule="auto"/>
        <w:ind w:firstLine="0"/>
        <w:jc w:val="left"/>
        <w:rPr>
          <w:rFonts w:eastAsia="Times New Roman"/>
          <w:color w:val="000000"/>
          <w:lang w:eastAsia="ru-RU"/>
        </w:rPr>
      </w:pPr>
      <w:r w:rsidRPr="00F40DF5">
        <w:rPr>
          <w:rFonts w:eastAsia="Times New Roman"/>
          <w:color w:val="000000"/>
          <w:lang w:eastAsia="ru-RU"/>
        </w:rPr>
        <w:t>Тележка загремит…</w:t>
      </w: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color w:val="000000"/>
          <w:lang w:eastAsia="ru-RU"/>
        </w:rPr>
      </w:pPr>
    </w:p>
    <w:p w:rsidR="00D97533" w:rsidRPr="00B80E56" w:rsidRDefault="00B80E56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Троица</w:t>
      </w:r>
    </w:p>
    <w:p w:rsidR="00B80E56" w:rsidRPr="001E5401" w:rsidRDefault="00B80E56" w:rsidP="00B80E56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1E5401">
        <w:rPr>
          <w:rFonts w:eastAsia="Times New Roman"/>
          <w:color w:val="000000"/>
          <w:lang w:eastAsia="ru-RU"/>
        </w:rPr>
        <w:t>Ель зелёные ёжики нянчит на ветках.</w:t>
      </w:r>
    </w:p>
    <w:p w:rsidR="00B80E56" w:rsidRPr="001E5401" w:rsidRDefault="00B80E56" w:rsidP="00B80E56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1E5401">
        <w:rPr>
          <w:rFonts w:eastAsia="Times New Roman"/>
          <w:color w:val="000000"/>
          <w:lang w:eastAsia="ru-RU"/>
        </w:rPr>
        <w:t>Шишки рыжими гроздьями густо свисают.</w:t>
      </w:r>
    </w:p>
    <w:p w:rsidR="00B80E56" w:rsidRPr="001E5401" w:rsidRDefault="00B80E56" w:rsidP="00B80E56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1E5401">
        <w:rPr>
          <w:rFonts w:eastAsia="Times New Roman"/>
          <w:color w:val="000000"/>
          <w:lang w:eastAsia="ru-RU"/>
        </w:rPr>
        <w:t>Истекают смолою. Нагрянуло лето.</w:t>
      </w:r>
    </w:p>
    <w:p w:rsidR="00B80E56" w:rsidRPr="001E5401" w:rsidRDefault="00B80E56" w:rsidP="00B80E56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1E5401">
        <w:rPr>
          <w:rFonts w:eastAsia="Times New Roman"/>
          <w:color w:val="000000"/>
          <w:lang w:eastAsia="ru-RU"/>
        </w:rPr>
        <w:t>В небе влажном кружит голубиная стая.</w:t>
      </w:r>
    </w:p>
    <w:p w:rsidR="00B80E56" w:rsidRDefault="00B80E56" w:rsidP="00B80E56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B80E56" w:rsidRPr="001E5401" w:rsidRDefault="00B80E56" w:rsidP="00B80E56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1E5401">
        <w:rPr>
          <w:rFonts w:eastAsia="Times New Roman"/>
          <w:color w:val="000000"/>
          <w:lang w:eastAsia="ru-RU"/>
        </w:rPr>
        <w:t xml:space="preserve">Дождь прошёл, и уже </w:t>
      </w:r>
      <w:proofErr w:type="spellStart"/>
      <w:r w:rsidRPr="001E5401">
        <w:rPr>
          <w:rFonts w:eastAsia="Times New Roman"/>
          <w:color w:val="000000"/>
          <w:lang w:eastAsia="ru-RU"/>
        </w:rPr>
        <w:t>лучезарится</w:t>
      </w:r>
      <w:proofErr w:type="spellEnd"/>
      <w:r w:rsidRPr="001E5401">
        <w:rPr>
          <w:rFonts w:eastAsia="Times New Roman"/>
          <w:color w:val="000000"/>
          <w:lang w:eastAsia="ru-RU"/>
        </w:rPr>
        <w:t xml:space="preserve"> солнце.</w:t>
      </w:r>
    </w:p>
    <w:p w:rsidR="00B80E56" w:rsidRPr="001E5401" w:rsidRDefault="00B80E56" w:rsidP="00B80E56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proofErr w:type="gramStart"/>
      <w:r w:rsidRPr="001E5401">
        <w:rPr>
          <w:rFonts w:eastAsia="Times New Roman"/>
          <w:color w:val="000000"/>
          <w:lang w:eastAsia="ru-RU"/>
        </w:rPr>
        <w:t>По</w:t>
      </w:r>
      <w:proofErr w:type="gramEnd"/>
      <w:r w:rsidRPr="001E5401">
        <w:rPr>
          <w:rFonts w:eastAsia="Times New Roman"/>
          <w:color w:val="000000"/>
          <w:lang w:eastAsia="ru-RU"/>
        </w:rPr>
        <w:t xml:space="preserve"> прямой, деловито, летают вороны.</w:t>
      </w:r>
    </w:p>
    <w:p w:rsidR="00B80E56" w:rsidRPr="001E5401" w:rsidRDefault="00B80E56" w:rsidP="00B80E56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1E5401">
        <w:rPr>
          <w:rFonts w:eastAsia="Times New Roman"/>
          <w:color w:val="000000"/>
          <w:lang w:eastAsia="ru-RU"/>
        </w:rPr>
        <w:t>Нынче звон колокольный без устали льётся.</w:t>
      </w:r>
    </w:p>
    <w:p w:rsidR="00B80E56" w:rsidRPr="001E5401" w:rsidRDefault="00B80E56" w:rsidP="00B80E56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1E5401">
        <w:rPr>
          <w:rFonts w:eastAsia="Times New Roman"/>
          <w:color w:val="000000"/>
          <w:lang w:eastAsia="ru-RU"/>
        </w:rPr>
        <w:t>Нынче Троица, вот и разносятся звоны.</w:t>
      </w:r>
    </w:p>
    <w:p w:rsidR="00B80E56" w:rsidRDefault="00B80E56" w:rsidP="00B80E56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B80E56" w:rsidRPr="001E5401" w:rsidRDefault="00B80E56" w:rsidP="00B80E56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1E5401">
        <w:rPr>
          <w:rFonts w:eastAsia="Times New Roman"/>
          <w:color w:val="000000"/>
          <w:lang w:eastAsia="ru-RU"/>
        </w:rPr>
        <w:t>А больные стоят у раскрытых окошек.</w:t>
      </w:r>
    </w:p>
    <w:p w:rsidR="00B80E56" w:rsidRPr="001E5401" w:rsidRDefault="00B80E56" w:rsidP="00B80E56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1E5401">
        <w:rPr>
          <w:rFonts w:eastAsia="Times New Roman"/>
          <w:color w:val="000000"/>
          <w:lang w:eastAsia="ru-RU"/>
        </w:rPr>
        <w:t>Тучи в небе гуляют и дышат деревья…</w:t>
      </w:r>
    </w:p>
    <w:p w:rsidR="00B80E56" w:rsidRPr="001E5401" w:rsidRDefault="00B80E56" w:rsidP="00B80E56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1E5401">
        <w:rPr>
          <w:rFonts w:eastAsia="Times New Roman"/>
          <w:color w:val="000000"/>
          <w:lang w:eastAsia="ru-RU"/>
        </w:rPr>
        <w:t xml:space="preserve">И даётся </w:t>
      </w:r>
      <w:proofErr w:type="gramStart"/>
      <w:r w:rsidRPr="001E5401">
        <w:rPr>
          <w:rFonts w:eastAsia="Times New Roman"/>
          <w:color w:val="000000"/>
          <w:lang w:eastAsia="ru-RU"/>
        </w:rPr>
        <w:t>уставшим</w:t>
      </w:r>
      <w:proofErr w:type="gramEnd"/>
      <w:r w:rsidRPr="001E5401">
        <w:rPr>
          <w:rFonts w:eastAsia="Times New Roman"/>
          <w:color w:val="000000"/>
          <w:lang w:eastAsia="ru-RU"/>
        </w:rPr>
        <w:t xml:space="preserve"> надежды немножко.</w:t>
      </w:r>
    </w:p>
    <w:p w:rsidR="00B80E56" w:rsidRPr="00BE29D4" w:rsidRDefault="00B80E56" w:rsidP="00B80E56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1E5401">
        <w:rPr>
          <w:rFonts w:eastAsia="Times New Roman"/>
          <w:color w:val="000000"/>
          <w:lang w:eastAsia="ru-RU"/>
        </w:rPr>
        <w:t>И, что искра в груди, просыпается вера.</w:t>
      </w:r>
    </w:p>
    <w:p w:rsidR="00B80E56" w:rsidRDefault="00B80E56" w:rsidP="00B80E56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color w:val="000000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color w:val="000000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color w:val="000000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color w:val="000000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color w:val="000000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color w:val="000000"/>
          <w:lang w:eastAsia="ru-RU"/>
        </w:rPr>
      </w:pPr>
    </w:p>
    <w:p w:rsidR="00D97533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color w:val="000000"/>
          <w:lang w:eastAsia="ru-RU"/>
        </w:rPr>
      </w:pPr>
    </w:p>
    <w:p w:rsidR="00B80E56" w:rsidRDefault="00B80E56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D97533" w:rsidRPr="009B0DB8" w:rsidRDefault="00D97533" w:rsidP="00D97533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 w:rsidRPr="009B0DB8"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В больничной палате</w:t>
      </w:r>
    </w:p>
    <w:p w:rsidR="00D97533" w:rsidRDefault="00D97533" w:rsidP="001E5401">
      <w:pPr>
        <w:shd w:val="clear" w:color="auto" w:fill="FFFFFF"/>
        <w:spacing w:line="320" w:lineRule="atLeast"/>
        <w:ind w:firstLine="0"/>
        <w:jc w:val="left"/>
        <w:rPr>
          <w:rFonts w:eastAsia="Times New Roman"/>
          <w:b/>
          <w:bCs/>
          <w:color w:val="606060"/>
          <w:kern w:val="36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В больничной палате, что стала привычной,</w:t>
      </w:r>
      <w:r w:rsidRPr="00BE29D4">
        <w:rPr>
          <w:rFonts w:eastAsia="Times New Roman"/>
          <w:color w:val="000000"/>
          <w:lang w:eastAsia="ru-RU"/>
        </w:rPr>
        <w:br/>
        <w:t>Я слушаю звуки: чирикают птички,</w:t>
      </w:r>
      <w:r w:rsidRPr="00BE29D4">
        <w:rPr>
          <w:rFonts w:eastAsia="Times New Roman"/>
          <w:color w:val="000000"/>
          <w:lang w:eastAsia="ru-RU"/>
        </w:rPr>
        <w:br/>
        <w:t>Стучат неуёмные капли из крана,</w:t>
      </w:r>
      <w:r w:rsidRPr="00BE29D4">
        <w:rPr>
          <w:rFonts w:eastAsia="Times New Roman"/>
          <w:color w:val="000000"/>
          <w:lang w:eastAsia="ru-RU"/>
        </w:rPr>
        <w:br/>
        <w:t>Системы гремят, что развозятся рано…</w:t>
      </w:r>
      <w:r w:rsidRPr="00BE29D4">
        <w:rPr>
          <w:rFonts w:eastAsia="Times New Roman"/>
          <w:color w:val="000000"/>
          <w:lang w:eastAsia="ru-RU"/>
        </w:rPr>
        <w:br/>
        <w:t xml:space="preserve">Они в </w:t>
      </w:r>
      <w:proofErr w:type="spellStart"/>
      <w:r w:rsidRPr="00BE29D4">
        <w:rPr>
          <w:rFonts w:eastAsia="Times New Roman"/>
          <w:color w:val="000000"/>
          <w:lang w:eastAsia="ru-RU"/>
        </w:rPr>
        <w:t>процедурке</w:t>
      </w:r>
      <w:proofErr w:type="spellEnd"/>
      <w:r w:rsidRPr="00BE29D4">
        <w:rPr>
          <w:rFonts w:eastAsia="Times New Roman"/>
          <w:color w:val="000000"/>
          <w:lang w:eastAsia="ru-RU"/>
        </w:rPr>
        <w:t xml:space="preserve"> стоят, словно лес.</w:t>
      </w:r>
      <w:r w:rsidRPr="00BE29D4">
        <w:rPr>
          <w:rFonts w:eastAsia="Times New Roman"/>
          <w:color w:val="000000"/>
          <w:lang w:eastAsia="ru-RU"/>
        </w:rPr>
        <w:br/>
        <w:t>Но смотришь – на время лесочек исчез.</w:t>
      </w:r>
      <w:r w:rsidRPr="00BE29D4">
        <w:rPr>
          <w:rFonts w:eastAsia="Times New Roman"/>
          <w:color w:val="000000"/>
          <w:lang w:eastAsia="ru-RU"/>
        </w:rPr>
        <w:br/>
        <w:t>Стоят у кроватей, серьезны, стройны,</w:t>
      </w:r>
      <w:r w:rsidRPr="00BE29D4">
        <w:rPr>
          <w:rFonts w:eastAsia="Times New Roman"/>
          <w:color w:val="000000"/>
          <w:lang w:eastAsia="ru-RU"/>
        </w:rPr>
        <w:br/>
        <w:t>Особенной властью владеют они:</w:t>
      </w:r>
      <w:r w:rsidRPr="00BE29D4">
        <w:rPr>
          <w:rFonts w:eastAsia="Times New Roman"/>
          <w:color w:val="000000"/>
          <w:lang w:eastAsia="ru-RU"/>
        </w:rPr>
        <w:br/>
        <w:t>По трубкам прозрачным лекарство бежит,</w:t>
      </w:r>
      <w:r w:rsidRPr="00BE29D4">
        <w:rPr>
          <w:rFonts w:eastAsia="Times New Roman"/>
          <w:color w:val="000000"/>
          <w:lang w:eastAsia="ru-RU"/>
        </w:rPr>
        <w:br/>
        <w:t xml:space="preserve">Надежду </w:t>
      </w:r>
      <w:proofErr w:type="gramStart"/>
      <w:r w:rsidRPr="00BE29D4">
        <w:rPr>
          <w:rFonts w:eastAsia="Times New Roman"/>
          <w:color w:val="000000"/>
          <w:lang w:eastAsia="ru-RU"/>
        </w:rPr>
        <w:t>даря и желание жить…</w:t>
      </w:r>
      <w:r w:rsidRPr="00BE29D4">
        <w:rPr>
          <w:rFonts w:eastAsia="Times New Roman"/>
          <w:color w:val="000000"/>
          <w:lang w:eastAsia="ru-RU"/>
        </w:rPr>
        <w:br/>
        <w:t>Мы словно родные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 с другими больными.</w:t>
      </w:r>
      <w:r w:rsidRPr="00BE29D4">
        <w:rPr>
          <w:rFonts w:eastAsia="Times New Roman"/>
          <w:color w:val="000000"/>
          <w:lang w:eastAsia="ru-RU"/>
        </w:rPr>
        <w:br/>
        <w:t>Нас всех санитарка на завтрак поднимет,</w:t>
      </w:r>
      <w:r w:rsidRPr="00BE29D4">
        <w:rPr>
          <w:rFonts w:eastAsia="Times New Roman"/>
          <w:color w:val="000000"/>
          <w:lang w:eastAsia="ru-RU"/>
        </w:rPr>
        <w:br/>
        <w:t>Нас врач на обходе при всех обнажит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И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 каждый лелеет свои миражи:</w:t>
      </w:r>
      <w:r w:rsidRPr="00BE29D4">
        <w:rPr>
          <w:rFonts w:eastAsia="Times New Roman"/>
          <w:color w:val="000000"/>
          <w:lang w:eastAsia="ru-RU"/>
        </w:rPr>
        <w:br/>
        <w:t>Что вылечат здесь, иль хотя бы подлечат,</w:t>
      </w:r>
      <w:r w:rsidRPr="00BE29D4">
        <w:rPr>
          <w:rFonts w:eastAsia="Times New Roman"/>
          <w:color w:val="000000"/>
          <w:lang w:eastAsia="ru-RU"/>
        </w:rPr>
        <w:br/>
        <w:t xml:space="preserve">Что станет </w:t>
      </w:r>
      <w:proofErr w:type="gramStart"/>
      <w:r w:rsidRPr="00BE29D4">
        <w:rPr>
          <w:rFonts w:eastAsia="Times New Roman"/>
          <w:color w:val="000000"/>
          <w:lang w:eastAsia="ru-RU"/>
        </w:rPr>
        <w:t>попроще</w:t>
      </w:r>
      <w:proofErr w:type="gramEnd"/>
      <w:r w:rsidRPr="00BE29D4">
        <w:rPr>
          <w:rFonts w:eastAsia="Times New Roman"/>
          <w:color w:val="000000"/>
          <w:lang w:eastAsia="ru-RU"/>
        </w:rPr>
        <w:t>, заметно полегче.</w:t>
      </w:r>
      <w:r w:rsidRPr="00BE29D4">
        <w:rPr>
          <w:rFonts w:eastAsia="Times New Roman"/>
          <w:color w:val="000000"/>
          <w:lang w:eastAsia="ru-RU"/>
        </w:rPr>
        <w:br/>
        <w:t>Но дни проползают, сменяются лица,</w:t>
      </w:r>
      <w:r w:rsidRPr="00BE29D4">
        <w:rPr>
          <w:rFonts w:eastAsia="Times New Roman"/>
          <w:color w:val="000000"/>
          <w:lang w:eastAsia="ru-RU"/>
        </w:rPr>
        <w:br/>
        <w:t>И нам уж о доме мечтается-снится.</w:t>
      </w:r>
      <w:r w:rsidRPr="00BE29D4">
        <w:rPr>
          <w:rFonts w:eastAsia="Times New Roman"/>
          <w:color w:val="000000"/>
          <w:lang w:eastAsia="ru-RU"/>
        </w:rPr>
        <w:br/>
        <w:t>И в тягость больничный непрочный уют,</w:t>
      </w:r>
      <w:r w:rsidRPr="00BE29D4">
        <w:rPr>
          <w:rFonts w:eastAsia="Times New Roman"/>
          <w:color w:val="000000"/>
          <w:lang w:eastAsia="ru-RU"/>
        </w:rPr>
        <w:br/>
        <w:t>И радости встречи уже не дают.</w:t>
      </w:r>
      <w:r w:rsidRPr="00BE29D4">
        <w:rPr>
          <w:rFonts w:eastAsia="Times New Roman"/>
          <w:color w:val="000000"/>
          <w:lang w:eastAsia="ru-RU"/>
        </w:rPr>
        <w:br/>
        <w:t>Мы выписки ждем, как спасенья из плена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И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 вот на крыльце, под больничною сенью,</w:t>
      </w:r>
      <w:r w:rsidRPr="00BE29D4">
        <w:rPr>
          <w:rFonts w:eastAsia="Times New Roman"/>
          <w:color w:val="000000"/>
          <w:lang w:eastAsia="ru-RU"/>
        </w:rPr>
        <w:br/>
        <w:t>Насквозь пропитавшись лекарственным духом,</w:t>
      </w:r>
      <w:r w:rsidRPr="00BE29D4">
        <w:rPr>
          <w:rFonts w:eastAsia="Times New Roman"/>
          <w:color w:val="000000"/>
          <w:lang w:eastAsia="ru-RU"/>
        </w:rPr>
        <w:br/>
        <w:t>Вбираем свободу мы зрением, слухом,</w:t>
      </w:r>
      <w:r w:rsidRPr="00BE29D4">
        <w:rPr>
          <w:rFonts w:eastAsia="Times New Roman"/>
          <w:color w:val="000000"/>
          <w:lang w:eastAsia="ru-RU"/>
        </w:rPr>
        <w:br/>
        <w:t>Ступаем, слегка ослабев, по земле,</w:t>
      </w:r>
      <w:r w:rsidRPr="00BE29D4">
        <w:rPr>
          <w:rFonts w:eastAsia="Times New Roman"/>
          <w:color w:val="000000"/>
          <w:lang w:eastAsia="ru-RU"/>
        </w:rPr>
        <w:br/>
        <w:t>С одышкой, бледны, но довольны вполне.</w:t>
      </w:r>
      <w:r w:rsidR="001E5401" w:rsidRPr="001E5401">
        <w:t xml:space="preserve"> </w:t>
      </w:r>
    </w:p>
    <w:p w:rsidR="00D97533" w:rsidRPr="00BE29D4" w:rsidRDefault="00D97533" w:rsidP="00D97533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D97533" w:rsidRPr="00BE29D4" w:rsidRDefault="00AA46F2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>
        <w:rPr>
          <w:rFonts w:eastAsia="Times New Roman"/>
          <w:noProof/>
          <w:color w:val="000000"/>
          <w:lang w:eastAsia="ru-RU"/>
        </w:rPr>
        <w:lastRenderedPageBreak/>
        <w:drawing>
          <wp:inline distT="0" distB="0" distL="0" distR="0">
            <wp:extent cx="3743960" cy="5152533"/>
            <wp:effectExtent l="0" t="0" r="0" b="0"/>
            <wp:docPr id="6" name="Рисунок 6" descr="H:\ФОТО ОЛИ\иллюстрации\ГОТОВЫЕ\img472_hf_h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ФОТО ОЛИ\иллюстрации\ГОТОВЫЕ\img472_hf_hf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960" cy="51525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7533" w:rsidRPr="00BE29D4" w:rsidRDefault="00D97533" w:rsidP="00D97533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6A0708" w:rsidRDefault="006A070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861D0D" w:rsidRPr="00EF1175" w:rsidRDefault="00861D0D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EF1175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Дочка спит</w:t>
      </w:r>
    </w:p>
    <w:p w:rsidR="00230E55" w:rsidRDefault="00230E55" w:rsidP="009F572D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>
        <w:rPr>
          <w:rFonts w:eastAsia="Times New Roman" w:cs="Times New Roman CYR"/>
          <w:color w:val="000000"/>
          <w:lang w:eastAsia="ru-RU"/>
        </w:rPr>
        <w:t>Стёкла иней залепил.</w:t>
      </w:r>
    </w:p>
    <w:p w:rsidR="00230E55" w:rsidRDefault="00230E55" w:rsidP="009F572D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>
        <w:rPr>
          <w:rFonts w:eastAsia="Times New Roman" w:cs="Times New Roman CYR"/>
          <w:color w:val="000000"/>
          <w:lang w:eastAsia="ru-RU"/>
        </w:rPr>
        <w:t>Месяц узенький в окошке.</w:t>
      </w:r>
    </w:p>
    <w:p w:rsidR="00230E55" w:rsidRDefault="00230E55" w:rsidP="009F572D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>
        <w:rPr>
          <w:rFonts w:eastAsia="Times New Roman" w:cs="Times New Roman CYR"/>
          <w:color w:val="000000"/>
          <w:lang w:eastAsia="ru-RU"/>
        </w:rPr>
        <w:t>Баю, маленькая, спи,</w:t>
      </w:r>
      <w:r>
        <w:rPr>
          <w:rFonts w:eastAsia="Times New Roman" w:cs="Times New Roman CYR"/>
          <w:color w:val="000000"/>
          <w:lang w:eastAsia="ru-RU"/>
        </w:rPr>
        <w:br/>
        <w:t>Засыпай скорее, крошка…</w:t>
      </w:r>
    </w:p>
    <w:p w:rsidR="00230E55" w:rsidRDefault="00230E55" w:rsidP="009F572D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9F572D" w:rsidRPr="00BE29D4" w:rsidRDefault="009F572D" w:rsidP="009F572D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Ночь густеет за окном.</w:t>
      </w:r>
      <w:r w:rsidRPr="00BE29D4">
        <w:rPr>
          <w:rFonts w:eastAsia="Times New Roman" w:cs="Times New Roman CYR"/>
          <w:color w:val="000000"/>
          <w:lang w:eastAsia="ru-RU"/>
        </w:rPr>
        <w:br/>
        <w:t>Темноты боялась, помню</w:t>
      </w:r>
      <w:r>
        <w:rPr>
          <w:rFonts w:eastAsia="Times New Roman" w:cs="Times New Roman CYR"/>
          <w:color w:val="000000"/>
          <w:lang w:eastAsia="ru-RU"/>
        </w:rPr>
        <w:t>.</w:t>
      </w:r>
      <w:r w:rsidRPr="00BE29D4">
        <w:rPr>
          <w:rFonts w:eastAsia="Times New Roman" w:cs="Times New Roman CYR"/>
          <w:color w:val="000000"/>
          <w:lang w:eastAsia="ru-RU"/>
        </w:rPr>
        <w:br/>
        <w:t>Но теперь наш старый дом</w:t>
      </w:r>
      <w:r w:rsidRPr="00BE29D4">
        <w:rPr>
          <w:rFonts w:eastAsia="Times New Roman" w:cs="Times New Roman CYR"/>
          <w:color w:val="000000"/>
          <w:lang w:eastAsia="ru-RU"/>
        </w:rPr>
        <w:br/>
        <w:t>Светом нежности наполнен.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</w:r>
      <w:r>
        <w:rPr>
          <w:rFonts w:eastAsia="Times New Roman" w:cs="Times New Roman CYR"/>
          <w:color w:val="000000"/>
          <w:lang w:eastAsia="ru-RU"/>
        </w:rPr>
        <w:t>Дремлют яблони в саду</w:t>
      </w:r>
      <w:proofErr w:type="gramStart"/>
      <w:r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П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усть малышке сладко спится...</w:t>
      </w:r>
      <w:r w:rsidRPr="00BE29D4">
        <w:rPr>
          <w:rFonts w:eastAsia="Times New Roman" w:cs="Times New Roman CYR"/>
          <w:color w:val="000000"/>
          <w:lang w:eastAsia="ru-RU"/>
        </w:rPr>
        <w:br/>
      </w:r>
      <w:r>
        <w:rPr>
          <w:rFonts w:eastAsia="Times New Roman" w:cs="Times New Roman CYR"/>
          <w:color w:val="000000"/>
          <w:lang w:eastAsia="ru-RU"/>
        </w:rPr>
        <w:t>…Я</w:t>
      </w:r>
      <w:r w:rsidRPr="00BE29D4">
        <w:rPr>
          <w:rFonts w:eastAsia="Times New Roman" w:cs="Times New Roman CYR"/>
          <w:color w:val="000000"/>
          <w:lang w:eastAsia="ru-RU"/>
        </w:rPr>
        <w:t xml:space="preserve"> боюсь, пока иду:</w:t>
      </w:r>
      <w:r w:rsidRPr="00BE29D4">
        <w:rPr>
          <w:rFonts w:eastAsia="Times New Roman" w:cs="Times New Roman CYR"/>
          <w:color w:val="000000"/>
          <w:lang w:eastAsia="ru-RU"/>
        </w:rPr>
        <w:br/>
        <w:t>Вдруг да скрипнет половица...</w:t>
      </w:r>
    </w:p>
    <w:p w:rsidR="009F572D" w:rsidRDefault="009F572D" w:rsidP="009F572D"/>
    <w:p w:rsidR="00861D0D" w:rsidRPr="00BE29D4" w:rsidRDefault="00861D0D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</w:p>
    <w:p w:rsidR="00EF1175" w:rsidRDefault="00EF1175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EF1175" w:rsidRDefault="00EF1175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C8000C" w:rsidRDefault="00C8000C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70103" w:rsidRDefault="0087010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70103" w:rsidRDefault="0087010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70103" w:rsidRDefault="0087010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7B4E9E" w:rsidRPr="00EF1175" w:rsidRDefault="007B4E9E" w:rsidP="007B4E9E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7B4E9E" w:rsidRPr="00BE29D4" w:rsidRDefault="007B4E9E" w:rsidP="007B4E9E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Неумолчный шум больницы,</w:t>
      </w:r>
      <w:r w:rsidRPr="00BE29D4">
        <w:rPr>
          <w:rFonts w:eastAsia="Times New Roman"/>
          <w:color w:val="000000"/>
          <w:lang w:eastAsia="ru-RU"/>
        </w:rPr>
        <w:br/>
        <w:t>Шорох вьюги за окном…</w:t>
      </w:r>
      <w:r w:rsidRPr="00BE29D4">
        <w:rPr>
          <w:rFonts w:eastAsia="Times New Roman"/>
          <w:color w:val="000000"/>
          <w:lang w:eastAsia="ru-RU"/>
        </w:rPr>
        <w:br/>
        <w:t>Безмятежно сыну спится:</w:t>
      </w:r>
      <w:r w:rsidRPr="00BE29D4">
        <w:rPr>
          <w:rFonts w:eastAsia="Times New Roman"/>
          <w:color w:val="000000"/>
          <w:lang w:eastAsia="ru-RU"/>
        </w:rPr>
        <w:br/>
        <w:t>Там, где мама – там и дом.</w:t>
      </w:r>
      <w:r w:rsidRPr="00BE29D4">
        <w:rPr>
          <w:rFonts w:eastAsia="Times New Roman"/>
          <w:b/>
          <w:bCs/>
          <w:color w:val="606060"/>
          <w:kern w:val="36"/>
          <w:lang w:eastAsia="ru-RU"/>
        </w:rPr>
        <w:t xml:space="preserve"> </w:t>
      </w:r>
    </w:p>
    <w:p w:rsidR="007B4E9E" w:rsidRDefault="007B4E9E" w:rsidP="007B4E9E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color w:val="000000"/>
          <w:lang w:eastAsia="ru-RU"/>
        </w:rPr>
      </w:pPr>
    </w:p>
    <w:p w:rsidR="007B4E9E" w:rsidRDefault="007B4E9E" w:rsidP="007B4E9E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color w:val="000000"/>
          <w:lang w:eastAsia="ru-RU"/>
        </w:rPr>
      </w:pPr>
    </w:p>
    <w:p w:rsidR="007B4E9E" w:rsidRDefault="007B4E9E" w:rsidP="007B4E9E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7B4E9E" w:rsidRDefault="007B4E9E" w:rsidP="007B4E9E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7B4E9E" w:rsidRDefault="007B4E9E" w:rsidP="007B4E9E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7B4E9E" w:rsidRDefault="007B4E9E" w:rsidP="007B4E9E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7B4E9E" w:rsidRDefault="007B4E9E" w:rsidP="007B4E9E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7B4E9E" w:rsidRDefault="007B4E9E" w:rsidP="007B4E9E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7B4E9E" w:rsidRDefault="007B4E9E" w:rsidP="007B4E9E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7B4E9E" w:rsidRDefault="007B4E9E" w:rsidP="007B4E9E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7B4E9E" w:rsidRDefault="007B4E9E" w:rsidP="007B4E9E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7B4E9E" w:rsidRDefault="007B4E9E" w:rsidP="007B4E9E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6A0708" w:rsidRDefault="006A0708" w:rsidP="007B4E9E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6A0708" w:rsidRDefault="006A0708" w:rsidP="007B4E9E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7B4E9E" w:rsidRPr="00EF5563" w:rsidRDefault="007B4E9E" w:rsidP="007B4E9E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7B4E9E" w:rsidRDefault="007B4E9E" w:rsidP="007B4E9E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  <w:r w:rsidRPr="00BE29D4">
        <w:rPr>
          <w:rFonts w:cs="Times New Roman CYR"/>
          <w:color w:val="000000"/>
          <w:shd w:val="clear" w:color="auto" w:fill="FFFFFF"/>
        </w:rPr>
        <w:t>Дома скучно, серо, пыльно.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Опустел. В больнице – сын.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Говорит: «Тоскую сильно,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Я лежу почти один».</w:t>
      </w:r>
      <w:r w:rsidRPr="00BE29D4">
        <w:rPr>
          <w:rFonts w:cs="Times New Roman CYR"/>
          <w:color w:val="000000"/>
        </w:rPr>
        <w:br/>
      </w:r>
    </w:p>
    <w:p w:rsidR="007B4E9E" w:rsidRDefault="007B4E9E" w:rsidP="007B4E9E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  <w:r w:rsidRPr="00BE29D4">
        <w:rPr>
          <w:rFonts w:cs="Times New Roman CYR"/>
          <w:color w:val="000000"/>
          <w:shd w:val="clear" w:color="auto" w:fill="FFFFFF"/>
        </w:rPr>
        <w:t>Дом, работа и больница…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Я мечусь туда, сюда</w:t>
      </w:r>
      <w:proofErr w:type="gramStart"/>
      <w:r w:rsidRPr="00BE29D4">
        <w:rPr>
          <w:rFonts w:cs="Times New Roman CYR"/>
          <w:color w:val="000000"/>
          <w:shd w:val="clear" w:color="auto" w:fill="FFFFFF"/>
        </w:rPr>
        <w:t>…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К</w:t>
      </w:r>
      <w:proofErr w:type="gramEnd"/>
      <w:r w:rsidRPr="00BE29D4">
        <w:rPr>
          <w:rFonts w:cs="Times New Roman CYR"/>
          <w:color w:val="000000"/>
          <w:shd w:val="clear" w:color="auto" w:fill="FFFFFF"/>
        </w:rPr>
        <w:t>ак ему там естся, спится?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Врач подходит иногда?</w:t>
      </w:r>
      <w:r w:rsidRPr="00BE29D4">
        <w:rPr>
          <w:rFonts w:cs="Times New Roman CYR"/>
          <w:color w:val="000000"/>
        </w:rPr>
        <w:br/>
      </w:r>
    </w:p>
    <w:p w:rsidR="007B4E9E" w:rsidRDefault="007B4E9E" w:rsidP="007B4E9E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  <w:r w:rsidRPr="00BE29D4">
        <w:rPr>
          <w:rFonts w:cs="Times New Roman CYR"/>
          <w:color w:val="000000"/>
          <w:shd w:val="clear" w:color="auto" w:fill="FFFFFF"/>
        </w:rPr>
        <w:t>Был бы хоть диагноз точен,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Потерпеть хватило сил –</w:t>
      </w:r>
      <w:r w:rsidRPr="00BE29D4">
        <w:rPr>
          <w:rFonts w:cs="Times New Roman CYR"/>
          <w:color w:val="000000"/>
        </w:rPr>
        <w:br/>
      </w:r>
      <w:proofErr w:type="spellStart"/>
      <w:r w:rsidRPr="00BE29D4">
        <w:rPr>
          <w:rFonts w:cs="Times New Roman CYR"/>
          <w:color w:val="000000"/>
          <w:shd w:val="clear" w:color="auto" w:fill="FFFFFF"/>
        </w:rPr>
        <w:t>Исскучались</w:t>
      </w:r>
      <w:proofErr w:type="spellEnd"/>
      <w:r w:rsidRPr="00BE29D4">
        <w:rPr>
          <w:rFonts w:cs="Times New Roman CYR"/>
          <w:color w:val="000000"/>
          <w:shd w:val="clear" w:color="auto" w:fill="FFFFFF"/>
        </w:rPr>
        <w:t xml:space="preserve"> очень-очень</w:t>
      </w:r>
      <w:proofErr w:type="gramStart"/>
      <w:r w:rsidRPr="00BE29D4">
        <w:rPr>
          <w:rFonts w:cs="Times New Roman CYR"/>
          <w:color w:val="000000"/>
          <w:shd w:val="clear" w:color="auto" w:fill="FFFFFF"/>
        </w:rPr>
        <w:t>…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В</w:t>
      </w:r>
      <w:proofErr w:type="gramEnd"/>
      <w:r w:rsidRPr="00BE29D4">
        <w:rPr>
          <w:rFonts w:cs="Times New Roman CYR"/>
          <w:color w:val="000000"/>
          <w:shd w:val="clear" w:color="auto" w:fill="FFFFFF"/>
        </w:rPr>
        <w:t>от уж август наступил…</w:t>
      </w:r>
      <w:r w:rsidRPr="00BE29D4">
        <w:rPr>
          <w:rFonts w:cs="Times New Roman CYR"/>
          <w:color w:val="000000"/>
        </w:rPr>
        <w:br/>
      </w:r>
    </w:p>
    <w:p w:rsidR="007B4E9E" w:rsidRPr="00BE29D4" w:rsidRDefault="007B4E9E" w:rsidP="007B4E9E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cs="Times New Roman CYR"/>
          <w:color w:val="000000"/>
          <w:shd w:val="clear" w:color="auto" w:fill="FFFFFF"/>
        </w:rPr>
        <w:t xml:space="preserve">…Замер, худ, в </w:t>
      </w:r>
      <w:proofErr w:type="spellStart"/>
      <w:r w:rsidRPr="00BE29D4">
        <w:rPr>
          <w:rFonts w:cs="Times New Roman CYR"/>
          <w:color w:val="000000"/>
          <w:shd w:val="clear" w:color="auto" w:fill="FFFFFF"/>
        </w:rPr>
        <w:t>трикушках</w:t>
      </w:r>
      <w:proofErr w:type="spellEnd"/>
      <w:r w:rsidRPr="00BE29D4">
        <w:rPr>
          <w:rFonts w:cs="Times New Roman CYR"/>
          <w:color w:val="000000"/>
          <w:shd w:val="clear" w:color="auto" w:fill="FFFFFF"/>
        </w:rPr>
        <w:t>, тапках</w:t>
      </w:r>
      <w:proofErr w:type="gramStart"/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У</w:t>
      </w:r>
      <w:proofErr w:type="gramEnd"/>
      <w:r w:rsidRPr="00BE29D4">
        <w:rPr>
          <w:rFonts w:cs="Times New Roman CYR"/>
          <w:color w:val="000000"/>
          <w:shd w:val="clear" w:color="auto" w:fill="FFFFFF"/>
        </w:rPr>
        <w:t xml:space="preserve"> дождливого стекла.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Так схватила бы в охапку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 xml:space="preserve">И домой </w:t>
      </w:r>
      <w:proofErr w:type="gramStart"/>
      <w:r w:rsidRPr="00BE29D4">
        <w:rPr>
          <w:rFonts w:cs="Times New Roman CYR"/>
          <w:color w:val="000000"/>
          <w:shd w:val="clear" w:color="auto" w:fill="FFFFFF"/>
        </w:rPr>
        <w:t>уволокла</w:t>
      </w:r>
      <w:proofErr w:type="gramEnd"/>
      <w:r w:rsidRPr="00BE29D4">
        <w:rPr>
          <w:rFonts w:cs="Times New Roman CYR"/>
          <w:color w:val="000000"/>
          <w:shd w:val="clear" w:color="auto" w:fill="FFFFFF"/>
        </w:rPr>
        <w:t>…</w:t>
      </w:r>
    </w:p>
    <w:p w:rsidR="007B4E9E" w:rsidRDefault="007B4E9E" w:rsidP="007B4E9E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color w:val="000000"/>
          <w:lang w:eastAsia="ru-RU"/>
        </w:rPr>
      </w:pPr>
    </w:p>
    <w:p w:rsidR="007B4E9E" w:rsidRDefault="007B4E9E" w:rsidP="007B4E9E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/>
          <w:color w:val="000000"/>
          <w:lang w:eastAsia="ru-RU"/>
        </w:rPr>
      </w:pPr>
    </w:p>
    <w:p w:rsidR="007B4E9E" w:rsidRDefault="007B4E9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7B4E9E" w:rsidRDefault="007B4E9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7B4E9E" w:rsidRDefault="007B4E9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EF1175" w:rsidRPr="00EF1175" w:rsidRDefault="00EF1175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EF1175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Сыну</w:t>
      </w:r>
    </w:p>
    <w:p w:rsidR="00EF1175" w:rsidRPr="00EF1175" w:rsidRDefault="00EF1175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EF1175">
        <w:rPr>
          <w:rFonts w:eastAsia="Times New Roman" w:cs="Times New Roman CYR"/>
          <w:color w:val="000000"/>
          <w:lang w:eastAsia="ru-RU"/>
        </w:rPr>
        <w:t>Из нашего сухого Забайкалья – </w:t>
      </w:r>
      <w:r w:rsidRPr="00EF1175">
        <w:rPr>
          <w:rFonts w:eastAsia="Times New Roman" w:cs="Times New Roman CYR"/>
          <w:color w:val="000000"/>
          <w:lang w:eastAsia="ru-RU"/>
        </w:rPr>
        <w:br/>
        <w:t>В болотистый, сырой, туманный край…</w:t>
      </w:r>
      <w:r w:rsidRPr="00EF1175">
        <w:rPr>
          <w:rFonts w:eastAsia="Times New Roman" w:cs="Times New Roman CYR"/>
          <w:color w:val="000000"/>
          <w:lang w:eastAsia="ru-RU"/>
        </w:rPr>
        <w:br/>
        <w:t>Тебя я мысленно, сердечно окликаю,</w:t>
      </w:r>
      <w:r w:rsidRPr="00EF1175">
        <w:rPr>
          <w:rFonts w:eastAsia="Times New Roman" w:cs="Times New Roman CYR"/>
          <w:color w:val="000000"/>
          <w:lang w:eastAsia="ru-RU"/>
        </w:rPr>
        <w:br/>
        <w:t>Кричу: ты только веры не теряй!</w:t>
      </w:r>
      <w:r w:rsidRPr="00EF1175">
        <w:rPr>
          <w:rFonts w:eastAsia="Times New Roman" w:cs="Times New Roman CYR"/>
          <w:color w:val="000000"/>
          <w:lang w:eastAsia="ru-RU"/>
        </w:rPr>
        <w:br/>
      </w:r>
      <w:r w:rsidRPr="00EF1175">
        <w:rPr>
          <w:rFonts w:eastAsia="Times New Roman" w:cs="Times New Roman CYR"/>
          <w:color w:val="000000"/>
          <w:lang w:eastAsia="ru-RU"/>
        </w:rPr>
        <w:br/>
        <w:t>Держись, крепись, мы справимся и с этим.</w:t>
      </w:r>
      <w:r w:rsidRPr="00EF1175">
        <w:rPr>
          <w:rFonts w:eastAsia="Times New Roman" w:cs="Times New Roman CYR"/>
          <w:color w:val="000000"/>
          <w:lang w:eastAsia="ru-RU"/>
        </w:rPr>
        <w:br/>
        <w:t>Порою кажется, что нестерпимо – ждать.</w:t>
      </w:r>
      <w:r w:rsidRPr="00EF1175">
        <w:rPr>
          <w:rFonts w:eastAsia="Times New Roman" w:cs="Times New Roman CYR"/>
          <w:color w:val="000000"/>
          <w:lang w:eastAsia="ru-RU"/>
        </w:rPr>
        <w:br/>
        <w:t>Зима прокатит, за весной и летом</w:t>
      </w:r>
      <w:proofErr w:type="gramStart"/>
      <w:r w:rsidRPr="00EF1175">
        <w:rPr>
          <w:rFonts w:eastAsia="Times New Roman" w:cs="Times New Roman CYR"/>
          <w:color w:val="000000"/>
          <w:lang w:eastAsia="ru-RU"/>
        </w:rPr>
        <w:br/>
        <w:t>Н</w:t>
      </w:r>
      <w:proofErr w:type="gramEnd"/>
      <w:r w:rsidRPr="00EF1175">
        <w:rPr>
          <w:rFonts w:eastAsia="Times New Roman" w:cs="Times New Roman CYR"/>
          <w:color w:val="000000"/>
          <w:lang w:eastAsia="ru-RU"/>
        </w:rPr>
        <w:t>аступит осень – </w:t>
      </w:r>
      <w:r w:rsidRPr="00EF1175">
        <w:rPr>
          <w:rFonts w:eastAsia="Times New Roman" w:cs="Times New Roman CYR"/>
          <w:color w:val="000000"/>
          <w:lang w:eastAsia="ru-RU"/>
        </w:rPr>
        <w:br/>
        <w:t>будем </w:t>
      </w:r>
      <w:r w:rsidRPr="00EF1175">
        <w:rPr>
          <w:rFonts w:eastAsia="Times New Roman" w:cs="Times New Roman CYR"/>
          <w:color w:val="000000"/>
          <w:lang w:eastAsia="ru-RU"/>
        </w:rPr>
        <w:br/>
        <w:t>дни </w:t>
      </w:r>
      <w:r w:rsidRPr="00EF1175">
        <w:rPr>
          <w:rFonts w:eastAsia="Times New Roman" w:cs="Times New Roman CYR"/>
          <w:color w:val="000000"/>
          <w:lang w:eastAsia="ru-RU"/>
        </w:rPr>
        <w:br/>
        <w:t>считать.</w:t>
      </w:r>
    </w:p>
    <w:p w:rsidR="00EF1175" w:rsidRDefault="00EF1175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cs="Times New Roman CYR"/>
          <w:color w:val="000000"/>
          <w:shd w:val="clear" w:color="auto" w:fill="FFFFFF"/>
        </w:rPr>
      </w:pPr>
    </w:p>
    <w:p w:rsidR="00472C7A" w:rsidRDefault="00472C7A" w:rsidP="0005424F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472C7A" w:rsidRDefault="00472C7A" w:rsidP="0005424F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472C7A" w:rsidRDefault="00472C7A" w:rsidP="0005424F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472C7A" w:rsidRDefault="00472C7A" w:rsidP="0005424F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472C7A" w:rsidRDefault="00472C7A" w:rsidP="0005424F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472C7A" w:rsidRDefault="00472C7A" w:rsidP="0005424F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472C7A" w:rsidRDefault="00472C7A" w:rsidP="0005424F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472C7A" w:rsidRDefault="00472C7A" w:rsidP="0005424F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472C7A" w:rsidRDefault="00472C7A" w:rsidP="0005424F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472C7A" w:rsidRDefault="00472C7A" w:rsidP="0005424F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472C7A" w:rsidRDefault="00472C7A" w:rsidP="0005424F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472C7A" w:rsidRDefault="00472C7A" w:rsidP="0005424F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472C7A" w:rsidRDefault="00472C7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472C7A" w:rsidRPr="00EF1175" w:rsidRDefault="008F50A4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F57967" w:rsidRPr="00472C7A" w:rsidRDefault="00F57967" w:rsidP="0005424F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BE29D4">
        <w:rPr>
          <w:rFonts w:cs="Times New Roman CYR"/>
          <w:color w:val="000000"/>
          <w:shd w:val="clear" w:color="auto" w:fill="FFFFFF"/>
        </w:rPr>
        <w:t>Отрадой для души – одно словечко: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Жив. Более не нужно ничего.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Я в храме помолюсь, поставлю свечку,</w:t>
      </w:r>
      <w:r w:rsidRPr="00BE29D4">
        <w:rPr>
          <w:rStyle w:val="apple-converted-space"/>
          <w:rFonts w:cs="Times New Roman CYR"/>
          <w:color w:val="000000"/>
          <w:shd w:val="clear" w:color="auto" w:fill="FFFFFF"/>
        </w:rPr>
        <w:t> 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И троеперстье ляжет на чело.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А мне казалось – сына оторвали</w:t>
      </w:r>
      <w:proofErr w:type="gramStart"/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Н</w:t>
      </w:r>
      <w:proofErr w:type="gramEnd"/>
      <w:r w:rsidRPr="00BE29D4">
        <w:rPr>
          <w:rFonts w:cs="Times New Roman CYR"/>
          <w:color w:val="000000"/>
          <w:shd w:val="clear" w:color="auto" w:fill="FFFFFF"/>
        </w:rPr>
        <w:t>авеки – так потеряна душа,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Покой и благодушие украли,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Бессмысленно жалеть и утешать…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Но телефонный голос в ухо впрыгнул,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 xml:space="preserve">Душа </w:t>
      </w:r>
      <w:proofErr w:type="spellStart"/>
      <w:r w:rsidRPr="00BE29D4">
        <w:rPr>
          <w:rFonts w:cs="Times New Roman CYR"/>
          <w:color w:val="000000"/>
          <w:shd w:val="clear" w:color="auto" w:fill="FFFFFF"/>
        </w:rPr>
        <w:t>воспряла</w:t>
      </w:r>
      <w:proofErr w:type="spellEnd"/>
      <w:r w:rsidRPr="00BE29D4">
        <w:rPr>
          <w:rFonts w:cs="Times New Roman CYR"/>
          <w:color w:val="000000"/>
          <w:shd w:val="clear" w:color="auto" w:fill="FFFFFF"/>
        </w:rPr>
        <w:t>, дёрнулась к нему.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Насытилась одним лишь кратким мигом,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Что разметал переживаний тьму.</w:t>
      </w:r>
    </w:p>
    <w:p w:rsidR="00472C7A" w:rsidRDefault="00472C7A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472C7A" w:rsidRDefault="00472C7A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472C7A" w:rsidRDefault="00472C7A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472C7A" w:rsidRDefault="00472C7A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472C7A" w:rsidRDefault="00472C7A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472C7A" w:rsidRDefault="00472C7A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472C7A" w:rsidRDefault="00472C7A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472C7A" w:rsidRDefault="00472C7A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472C7A" w:rsidRDefault="00472C7A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472C7A" w:rsidRDefault="00472C7A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472C7A" w:rsidRDefault="00472C7A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472C7A" w:rsidRDefault="00472C7A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472C7A" w:rsidRPr="00EF1175" w:rsidRDefault="008F50A4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F57967" w:rsidRPr="00BE29D4" w:rsidRDefault="00F57967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Благодарю, о Боже, за разлуку,</w:t>
      </w:r>
      <w:r w:rsidRPr="00BE29D4">
        <w:rPr>
          <w:rFonts w:eastAsia="Times New Roman" w:cs="Times New Roman CYR"/>
          <w:color w:val="000000"/>
          <w:lang w:eastAsia="ru-RU"/>
        </w:rPr>
        <w:br/>
        <w:t>За обостренье чувства, за мольбы,</w:t>
      </w:r>
      <w:r w:rsidRPr="00BE29D4">
        <w:rPr>
          <w:rFonts w:eastAsia="Times New Roman" w:cs="Times New Roman CYR"/>
          <w:color w:val="000000"/>
          <w:lang w:eastAsia="ru-RU"/>
        </w:rPr>
        <w:br/>
        <w:t>Терпения целебную науку,</w:t>
      </w:r>
      <w:r w:rsidRPr="00BE29D4">
        <w:rPr>
          <w:rFonts w:eastAsia="Times New Roman" w:cs="Times New Roman CYR"/>
          <w:color w:val="000000"/>
          <w:lang w:eastAsia="ru-RU"/>
        </w:rPr>
        <w:br/>
        <w:t>За тихий голос ангельской трубы.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Пора очистить золотые нити,</w:t>
      </w:r>
      <w:r w:rsidRPr="00BE29D4">
        <w:rPr>
          <w:rFonts w:eastAsia="Times New Roman" w:cs="Times New Roman CYR"/>
          <w:color w:val="000000"/>
          <w:lang w:eastAsia="ru-RU"/>
        </w:rPr>
        <w:br/>
        <w:t>Испепелить пустую шелуху,</w:t>
      </w:r>
      <w:r w:rsidRPr="00BE29D4">
        <w:rPr>
          <w:rFonts w:eastAsia="Times New Roman" w:cs="Times New Roman CYR"/>
          <w:color w:val="000000"/>
          <w:lang w:eastAsia="ru-RU"/>
        </w:rPr>
        <w:br/>
        <w:t>Навстречу Промыслу светло и тихо выйти,</w:t>
      </w:r>
      <w:r w:rsidRPr="00BE29D4">
        <w:rPr>
          <w:rFonts w:eastAsia="Times New Roman" w:cs="Times New Roman CYR"/>
          <w:color w:val="000000"/>
          <w:lang w:eastAsia="ru-RU"/>
        </w:rPr>
        <w:br/>
        <w:t>Держа молитву в сердце, на слуху.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Спасибо, Господи, за боль, опустошённость,</w:t>
      </w:r>
      <w:r w:rsidRPr="00BE29D4">
        <w:rPr>
          <w:rFonts w:eastAsia="Times New Roman" w:cs="Times New Roman CYR"/>
          <w:color w:val="000000"/>
          <w:lang w:eastAsia="ru-RU"/>
        </w:rPr>
        <w:br/>
        <w:t>За чувство, что свалились в пустоту.</w:t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Ты </w:t>
      </w:r>
      <w:proofErr w:type="spellStart"/>
      <w:r w:rsidRPr="00BE29D4">
        <w:rPr>
          <w:rFonts w:eastAsia="Times New Roman" w:cs="Times New Roman CYR"/>
          <w:color w:val="000000"/>
          <w:lang w:eastAsia="ru-RU"/>
        </w:rPr>
        <w:t>воробьишек</w:t>
      </w:r>
      <w:proofErr w:type="spellEnd"/>
      <w:r w:rsidRPr="00BE29D4">
        <w:rPr>
          <w:rFonts w:eastAsia="Times New Roman" w:cs="Times New Roman CYR"/>
          <w:color w:val="000000"/>
          <w:lang w:eastAsia="ru-RU"/>
        </w:rPr>
        <w:t>, крылышек лишённых,</w:t>
      </w:r>
      <w:r w:rsidRPr="00BE29D4">
        <w:rPr>
          <w:rFonts w:eastAsia="Times New Roman" w:cs="Times New Roman CYR"/>
          <w:color w:val="000000"/>
          <w:lang w:eastAsia="ru-RU"/>
        </w:rPr>
        <w:br/>
        <w:t>В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 xml:space="preserve"> С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вои ладони примешь на лету.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Ты груз посильный возложил на плечи.</w:t>
      </w:r>
      <w:r w:rsidRPr="00BE29D4">
        <w:rPr>
          <w:rFonts w:eastAsia="Times New Roman" w:cs="Times New Roman CYR"/>
          <w:color w:val="000000"/>
          <w:lang w:eastAsia="ru-RU"/>
        </w:rPr>
        <w:br/>
        <w:t>Пусть он то жжёт, то студит, словно лёд,</w:t>
      </w:r>
      <w:r w:rsidRPr="00BE29D4">
        <w:rPr>
          <w:rFonts w:eastAsia="Times New Roman" w:cs="Times New Roman CYR"/>
          <w:color w:val="000000"/>
          <w:lang w:eastAsia="ru-RU"/>
        </w:rPr>
        <w:br/>
        <w:t>Я знаю, за разлукой будет встреча,</w:t>
      </w:r>
      <w:r w:rsidRPr="00BE29D4">
        <w:rPr>
          <w:rFonts w:eastAsia="Times New Roman" w:cs="Times New Roman CYR"/>
          <w:color w:val="000000"/>
          <w:lang w:eastAsia="ru-RU"/>
        </w:rPr>
        <w:br/>
        <w:t>И свет её мне силы придаёт.</w:t>
      </w:r>
    </w:p>
    <w:p w:rsidR="00472C7A" w:rsidRDefault="00472C7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72C7A" w:rsidRDefault="00472C7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72C7A" w:rsidRDefault="00472C7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72C7A" w:rsidRDefault="00472C7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72C7A" w:rsidRDefault="00472C7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FF54A3" w:rsidRPr="00472C7A" w:rsidRDefault="008F50A4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472C7A" w:rsidRDefault="00FF54A3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Заплачено тревогою родных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З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а синий путь над облачною цепью.</w:t>
      </w:r>
      <w:r w:rsidRPr="00BE29D4">
        <w:rPr>
          <w:rFonts w:eastAsia="Times New Roman" w:cs="Times New Roman CYR"/>
          <w:color w:val="000000"/>
          <w:lang w:eastAsia="ru-RU"/>
        </w:rPr>
        <w:br/>
        <w:t>А в городе чужом – другие сны.</w:t>
      </w:r>
      <w:r w:rsidRPr="00BE29D4">
        <w:rPr>
          <w:rFonts w:eastAsia="Times New Roman" w:cs="Times New Roman CYR"/>
          <w:color w:val="000000"/>
          <w:lang w:eastAsia="ru-RU"/>
        </w:rPr>
        <w:br/>
        <w:t>Дрожит душа, опоры ищет слепо.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FF54A3" w:rsidRPr="00BE29D4" w:rsidRDefault="00FF54A3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По нитям собирает, торопясь,</w:t>
      </w:r>
      <w:r w:rsidRPr="00BE29D4">
        <w:rPr>
          <w:rFonts w:eastAsia="Times New Roman" w:cs="Times New Roman CYR"/>
          <w:color w:val="000000"/>
          <w:lang w:eastAsia="ru-RU"/>
        </w:rPr>
        <w:br/>
        <w:t>Отзывчивых сердец живую силу. </w:t>
      </w:r>
      <w:r w:rsidRPr="00BE29D4">
        <w:rPr>
          <w:rFonts w:eastAsia="Times New Roman" w:cs="Times New Roman CYR"/>
          <w:color w:val="000000"/>
          <w:lang w:eastAsia="ru-RU"/>
        </w:rPr>
        <w:br/>
        <w:t>Иной узор плетется в этот раз, </w:t>
      </w:r>
      <w:r w:rsidRPr="00BE29D4">
        <w:rPr>
          <w:rFonts w:eastAsia="Times New Roman" w:cs="Times New Roman CYR"/>
          <w:color w:val="000000"/>
          <w:lang w:eastAsia="ru-RU"/>
        </w:rPr>
        <w:br/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Но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кажется – когда-то это было…</w:t>
      </w:r>
    </w:p>
    <w:p w:rsidR="00472C7A" w:rsidRDefault="00472C7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870103" w:rsidRDefault="0087010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70103" w:rsidRDefault="0087010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70103" w:rsidRDefault="0087010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70103" w:rsidRDefault="0087010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70103" w:rsidRDefault="0087010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70103" w:rsidRDefault="0087010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70103" w:rsidRDefault="0087010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70103" w:rsidRDefault="0087010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70103" w:rsidRDefault="0087010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70103" w:rsidRDefault="0087010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F54A3" w:rsidRPr="00472C7A" w:rsidRDefault="008F50A4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472C7A" w:rsidRDefault="00FF54A3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Лечу я над землёй, раскинув руки,</w:t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Не собираясь прекращать 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полёт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Я вырвалась из тихой злобной скуки,</w:t>
      </w:r>
      <w:r w:rsidRPr="00BE29D4">
        <w:rPr>
          <w:rFonts w:eastAsia="Times New Roman" w:cs="Times New Roman CYR"/>
          <w:color w:val="000000"/>
          <w:lang w:eastAsia="ru-RU"/>
        </w:rPr>
        <w:br/>
        <w:t>Не обратила душу в камень, сердце – в лёд…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FF54A3" w:rsidRPr="00BE29D4" w:rsidRDefault="00FF54A3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Лечу, былых привязанностей мимо…</w:t>
      </w:r>
      <w:r w:rsidRPr="00BE29D4">
        <w:rPr>
          <w:rFonts w:eastAsia="Times New Roman" w:cs="Times New Roman CYR"/>
          <w:color w:val="000000"/>
          <w:lang w:eastAsia="ru-RU"/>
        </w:rPr>
        <w:br/>
        <w:t>Ловлю из прошлого родные голоса…</w:t>
      </w:r>
      <w:r w:rsidRPr="00BE29D4">
        <w:rPr>
          <w:rFonts w:eastAsia="Times New Roman" w:cs="Times New Roman CYR"/>
          <w:color w:val="000000"/>
          <w:lang w:eastAsia="ru-RU"/>
        </w:rPr>
        <w:br/>
        <w:t>...Одна беда – детей своих любимых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П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огладить не могу по волосам…</w:t>
      </w:r>
    </w:p>
    <w:p w:rsidR="00472C7A" w:rsidRDefault="00472C7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472C7A" w:rsidRDefault="00472C7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472C7A" w:rsidRDefault="00472C7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70103" w:rsidRDefault="0087010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70103" w:rsidRDefault="0087010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70103" w:rsidRDefault="0087010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70103" w:rsidRDefault="0087010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70103" w:rsidRDefault="0087010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70103" w:rsidRDefault="0087010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70103" w:rsidRDefault="0087010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61D0D" w:rsidRPr="00472C7A" w:rsidRDefault="00861D0D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472C7A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 xml:space="preserve">Снятся дети </w:t>
      </w:r>
    </w:p>
    <w:p w:rsidR="00472C7A" w:rsidRDefault="00861D0D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Снятся дети маленькими,</w:t>
      </w:r>
      <w:r w:rsidRPr="00BE29D4">
        <w:rPr>
          <w:rFonts w:eastAsia="Times New Roman" w:cs="Times New Roman CYR"/>
          <w:color w:val="000000"/>
          <w:lang w:eastAsia="ru-RU"/>
        </w:rPr>
        <w:br/>
        <w:t>Лезут на колени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О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бнимаю, сладеньких –</w:t>
      </w:r>
      <w:r w:rsidRPr="00BE29D4">
        <w:rPr>
          <w:rFonts w:eastAsia="Times New Roman" w:cs="Times New Roman CYR"/>
          <w:color w:val="000000"/>
          <w:lang w:eastAsia="ru-RU"/>
        </w:rPr>
        <w:br/>
        <w:t>Колю, Мишу, Лену…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472C7A" w:rsidRDefault="00861D0D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Всех люблю без устали, </w:t>
      </w:r>
      <w:r w:rsidRPr="00BE29D4">
        <w:rPr>
          <w:rFonts w:eastAsia="Times New Roman" w:cs="Times New Roman CYR"/>
          <w:color w:val="000000"/>
          <w:lang w:eastAsia="ru-RU"/>
        </w:rPr>
        <w:br/>
        <w:t>Берегу и радуюсь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Б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ез меня – не пусто ли?</w:t>
      </w:r>
      <w:r w:rsidRPr="00BE29D4">
        <w:rPr>
          <w:rFonts w:eastAsia="Times New Roman" w:cs="Times New Roman CYR"/>
          <w:color w:val="000000"/>
          <w:lang w:eastAsia="ru-RU"/>
        </w:rPr>
        <w:br/>
        <w:t>В грусть-тоску я падаю…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CB0DDF" w:rsidRDefault="00861D0D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Знаю, что уж выросли,</w:t>
      </w:r>
      <w:r w:rsidRPr="00BE29D4">
        <w:rPr>
          <w:rFonts w:eastAsia="Times New Roman" w:cs="Times New Roman CYR"/>
          <w:color w:val="000000"/>
          <w:lang w:eastAsia="ru-RU"/>
        </w:rPr>
        <w:br/>
        <w:t>Взрослые и сильные.</w:t>
      </w:r>
      <w:r w:rsidRPr="00BE29D4">
        <w:rPr>
          <w:rFonts w:eastAsia="Times New Roman" w:cs="Times New Roman CYR"/>
          <w:color w:val="000000"/>
          <w:lang w:eastAsia="ru-RU"/>
        </w:rPr>
        <w:br/>
        <w:t>Возвращаюсь мыслями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В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нашу степь ковыльную,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CB0DDF" w:rsidRDefault="00861D0D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К сопкам, речке, солнышку,</w:t>
      </w:r>
      <w:r w:rsidRPr="00BE29D4">
        <w:rPr>
          <w:rFonts w:eastAsia="Times New Roman" w:cs="Times New Roman CYR"/>
          <w:color w:val="000000"/>
          <w:lang w:eastAsia="ru-RU"/>
        </w:rPr>
        <w:br/>
        <w:t>К дому – окна светлые…</w:t>
      </w:r>
      <w:r w:rsidRPr="00BE29D4">
        <w:rPr>
          <w:rFonts w:eastAsia="Times New Roman" w:cs="Times New Roman CYR"/>
          <w:color w:val="000000"/>
          <w:lang w:eastAsia="ru-RU"/>
        </w:rPr>
        <w:br/>
        <w:t>Горечь пью до донышка,</w:t>
      </w:r>
      <w:r w:rsidRPr="00BE29D4">
        <w:rPr>
          <w:rFonts w:eastAsia="Times New Roman" w:cs="Times New Roman CYR"/>
          <w:color w:val="000000"/>
          <w:lang w:eastAsia="ru-RU"/>
        </w:rPr>
        <w:br/>
        <w:t>И давлюсь советами.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CB0DDF" w:rsidRDefault="00861D0D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Как же это вышло так,</w:t>
      </w:r>
      <w:r w:rsidRPr="00BE29D4">
        <w:rPr>
          <w:rFonts w:eastAsia="Times New Roman" w:cs="Times New Roman CYR"/>
          <w:color w:val="000000"/>
          <w:lang w:eastAsia="ru-RU"/>
        </w:rPr>
        <w:br/>
        <w:t>Я от них оторвана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П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омолюсь неслышно я</w:t>
      </w:r>
      <w:r w:rsidRPr="00BE29D4">
        <w:rPr>
          <w:rFonts w:eastAsia="Times New Roman" w:cs="Times New Roman CYR"/>
          <w:color w:val="000000"/>
          <w:lang w:eastAsia="ru-RU"/>
        </w:rPr>
        <w:br/>
        <w:t>На родную сторону…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CB0DDF" w:rsidRDefault="00CB0DDF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CB0DDF" w:rsidRDefault="00861D0D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lastRenderedPageBreak/>
        <w:t>Здесь привыкла, кажется. </w:t>
      </w:r>
      <w:r w:rsidRPr="00BE29D4">
        <w:rPr>
          <w:rFonts w:eastAsia="Times New Roman" w:cs="Times New Roman CYR"/>
          <w:color w:val="000000"/>
          <w:lang w:eastAsia="ru-RU"/>
        </w:rPr>
        <w:br/>
        <w:t>И живу неспешно я,</w:t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А душа всё 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мается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,</w:t>
      </w:r>
      <w:r w:rsidRPr="00BE29D4">
        <w:rPr>
          <w:rFonts w:eastAsia="Times New Roman" w:cs="Times New Roman CYR"/>
          <w:color w:val="000000"/>
          <w:lang w:eastAsia="ru-RU"/>
        </w:rPr>
        <w:br/>
        <w:t>Грустно-безутешная.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861D0D" w:rsidRPr="00BE29D4" w:rsidRDefault="00861D0D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Сытая, обласкана,</w:t>
      </w:r>
      <w:r w:rsidRPr="00BE29D4">
        <w:rPr>
          <w:rFonts w:eastAsia="Times New Roman" w:cs="Times New Roman CYR"/>
          <w:color w:val="000000"/>
          <w:lang w:eastAsia="ru-RU"/>
        </w:rPr>
        <w:br/>
        <w:t>Не держусь за стеночку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…В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ижу, смежив глазки, я</w:t>
      </w:r>
      <w:r w:rsidRPr="00BE29D4">
        <w:rPr>
          <w:rFonts w:eastAsia="Times New Roman" w:cs="Times New Roman CYR"/>
          <w:color w:val="000000"/>
          <w:lang w:eastAsia="ru-RU"/>
        </w:rPr>
        <w:br/>
        <w:t>Колю, Мишу, Леночку…</w:t>
      </w:r>
    </w:p>
    <w:p w:rsidR="00CB0DDF" w:rsidRDefault="00CB0DD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CB0DDF" w:rsidRDefault="00CB0DD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CB0DDF" w:rsidRDefault="00CB0DD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CB0DDF" w:rsidRDefault="00CB0DD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CB0DDF" w:rsidRDefault="00CB0DD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CB0DDF" w:rsidRDefault="00CB0DD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CB0DDF" w:rsidRDefault="00CB0DD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CB0DDF" w:rsidRDefault="00CB0DD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CB0DDF" w:rsidRDefault="00CB0DD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CB0DDF" w:rsidRDefault="00CB0DD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CB0DDF" w:rsidRDefault="00CB0DD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CB0DDF" w:rsidRDefault="00CB0DD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CB0DDF" w:rsidRDefault="00CB0DD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FF54A3" w:rsidRPr="00CB0DDF" w:rsidRDefault="00FF54A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CB0DDF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Рождественским постом</w:t>
      </w:r>
    </w:p>
    <w:p w:rsidR="00FF54A3" w:rsidRPr="00BE29D4" w:rsidRDefault="00FF54A3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Я прилечу Рождественским постом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В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озябший, хмурый, но любимый город.</w:t>
      </w:r>
      <w:r w:rsidRPr="00BE29D4">
        <w:rPr>
          <w:rFonts w:eastAsia="Times New Roman" w:cs="Times New Roman CYR"/>
          <w:color w:val="000000"/>
          <w:lang w:eastAsia="ru-RU"/>
        </w:rPr>
        <w:br/>
        <w:t>Найду, к кому проситься на постой.</w:t>
      </w:r>
      <w:r w:rsidRPr="00BE29D4">
        <w:rPr>
          <w:rFonts w:eastAsia="Times New Roman" w:cs="Times New Roman CYR"/>
          <w:color w:val="000000"/>
          <w:lang w:eastAsia="ru-RU"/>
        </w:rPr>
        <w:br/>
        <w:t>Не будут мучить ни тоска, ни холод.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Я посещу дома родных, друзей,</w:t>
      </w:r>
      <w:r w:rsidRPr="00BE29D4">
        <w:rPr>
          <w:rFonts w:eastAsia="Times New Roman" w:cs="Times New Roman CYR"/>
          <w:color w:val="000000"/>
          <w:lang w:eastAsia="ru-RU"/>
        </w:rPr>
        <w:br/>
        <w:t>Весёлой бабочкой, уже взлететь готовой.</w:t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Секреты не 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открою  жизни сей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.</w:t>
      </w:r>
      <w:r w:rsidRPr="00BE29D4">
        <w:rPr>
          <w:rFonts w:eastAsia="Times New Roman" w:cs="Times New Roman CYR"/>
          <w:color w:val="000000"/>
          <w:lang w:eastAsia="ru-RU"/>
        </w:rPr>
        <w:br/>
        <w:t>Хотя все тайны для меня не новы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К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огда вернусь в привычный, тёплый мир,</w:t>
      </w:r>
      <w:r w:rsidRPr="00BE29D4">
        <w:rPr>
          <w:rFonts w:eastAsia="Times New Roman" w:cs="Times New Roman CYR"/>
          <w:color w:val="000000"/>
          <w:lang w:eastAsia="ru-RU"/>
        </w:rPr>
        <w:br/>
        <w:t>В однообразный короб свой, ракушку,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="00CF4C88">
        <w:rPr>
          <w:rFonts w:eastAsia="Times New Roman" w:cs="Times New Roman CYR"/>
          <w:color w:val="000000"/>
          <w:lang w:eastAsia="ru-RU"/>
        </w:rPr>
        <w:t>О</w:t>
      </w:r>
      <w:r w:rsidRPr="00BE29D4">
        <w:rPr>
          <w:rFonts w:eastAsia="Times New Roman" w:cs="Times New Roman CYR"/>
          <w:color w:val="000000"/>
          <w:lang w:eastAsia="ru-RU"/>
        </w:rPr>
        <w:t>кажется, что встречи длились – миг.</w:t>
      </w:r>
      <w:r w:rsidRPr="00BE29D4">
        <w:rPr>
          <w:rFonts w:eastAsia="Times New Roman" w:cs="Times New Roman CYR"/>
          <w:color w:val="000000"/>
          <w:lang w:eastAsia="ru-RU"/>
        </w:rPr>
        <w:br/>
        <w:t>Всё – сон. И я в слезах прижму подушку.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Но знаю я, что вечная душа,</w:t>
      </w:r>
      <w:r w:rsidRPr="00BE29D4">
        <w:rPr>
          <w:rFonts w:eastAsia="Times New Roman" w:cs="Times New Roman CYR"/>
          <w:color w:val="000000"/>
          <w:lang w:eastAsia="ru-RU"/>
        </w:rPr>
        <w:br/>
        <w:t>Скиталица, узнавшая немало,</w:t>
      </w:r>
      <w:r w:rsidRPr="00BE29D4">
        <w:rPr>
          <w:rFonts w:eastAsia="Times New Roman" w:cs="Times New Roman CYR"/>
          <w:color w:val="000000"/>
          <w:lang w:eastAsia="ru-RU"/>
        </w:rPr>
        <w:br/>
        <w:t>На время тело сбросила, взошла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Н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а облако… И к дорогим – слетала…</w:t>
      </w:r>
    </w:p>
    <w:p w:rsidR="00CB0DDF" w:rsidRDefault="00CB0DD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CB0DDF" w:rsidRDefault="00CB0DD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CB0DDF" w:rsidRDefault="00CB0DD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CB0DDF" w:rsidRDefault="00CB0DD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CB0DDF" w:rsidRDefault="00CB0DD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7957A2" w:rsidRPr="00CB0DDF" w:rsidRDefault="008F50A4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3E30EF" w:rsidRPr="003E30EF" w:rsidRDefault="003E30EF" w:rsidP="003E30E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  <w:r w:rsidRPr="003E30EF">
        <w:rPr>
          <w:rFonts w:cs="Times New Roman CYR"/>
          <w:color w:val="000000"/>
          <w:shd w:val="clear" w:color="auto" w:fill="FFFFFF"/>
        </w:rPr>
        <w:t>Я радуюсь, во сне увидев сына.</w:t>
      </w:r>
    </w:p>
    <w:p w:rsidR="003E30EF" w:rsidRPr="003E30EF" w:rsidRDefault="003E30EF" w:rsidP="003E30E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  <w:r w:rsidRPr="003E30EF">
        <w:rPr>
          <w:rFonts w:cs="Times New Roman CYR"/>
          <w:color w:val="000000"/>
          <w:shd w:val="clear" w:color="auto" w:fill="FFFFFF"/>
        </w:rPr>
        <w:t>Он улыбается, даёт себя обнять.</w:t>
      </w:r>
    </w:p>
    <w:p w:rsidR="003E30EF" w:rsidRPr="003E30EF" w:rsidRDefault="003E30EF" w:rsidP="003E30E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  <w:r w:rsidRPr="003E30EF">
        <w:rPr>
          <w:rFonts w:cs="Times New Roman CYR"/>
          <w:color w:val="000000"/>
          <w:shd w:val="clear" w:color="auto" w:fill="FFFFFF"/>
        </w:rPr>
        <w:t>Душа моя скучала нестерпимо,</w:t>
      </w:r>
    </w:p>
    <w:p w:rsidR="003E30EF" w:rsidRPr="003E30EF" w:rsidRDefault="003E30EF" w:rsidP="003E30E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  <w:r w:rsidRPr="003E30EF">
        <w:rPr>
          <w:rFonts w:cs="Times New Roman CYR"/>
          <w:color w:val="000000"/>
          <w:shd w:val="clear" w:color="auto" w:fill="FFFFFF"/>
        </w:rPr>
        <w:t>И чудо встречи дал Господь опять…</w:t>
      </w:r>
    </w:p>
    <w:p w:rsidR="003E30EF" w:rsidRPr="003E30EF" w:rsidRDefault="003E30EF" w:rsidP="003E30E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</w:p>
    <w:p w:rsidR="003E30EF" w:rsidRPr="003E30EF" w:rsidRDefault="003E30EF" w:rsidP="003E30E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  <w:r w:rsidRPr="003E30EF">
        <w:rPr>
          <w:rFonts w:cs="Times New Roman CYR"/>
          <w:color w:val="000000"/>
          <w:shd w:val="clear" w:color="auto" w:fill="FFFFFF"/>
        </w:rPr>
        <w:t>И что с того, что я, проснувшись, плачу,</w:t>
      </w:r>
    </w:p>
    <w:p w:rsidR="003E30EF" w:rsidRPr="003E30EF" w:rsidRDefault="003E30EF" w:rsidP="003E30E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  <w:r w:rsidRPr="003E30EF">
        <w:rPr>
          <w:rFonts w:cs="Times New Roman CYR"/>
          <w:color w:val="000000"/>
          <w:shd w:val="clear" w:color="auto" w:fill="FFFFFF"/>
        </w:rPr>
        <w:t>Ловлю обрывки сладостного сна…</w:t>
      </w:r>
    </w:p>
    <w:p w:rsidR="003E30EF" w:rsidRPr="003E30EF" w:rsidRDefault="003E30EF" w:rsidP="003E30E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  <w:r w:rsidRPr="003E30EF">
        <w:rPr>
          <w:rFonts w:cs="Times New Roman CYR"/>
          <w:color w:val="000000"/>
          <w:shd w:val="clear" w:color="auto" w:fill="FFFFFF"/>
        </w:rPr>
        <w:t>Мой долг пока велик и не оплачен,</w:t>
      </w:r>
    </w:p>
    <w:p w:rsidR="003E30EF" w:rsidRPr="003E30EF" w:rsidRDefault="003E30EF" w:rsidP="003E30E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  <w:r w:rsidRPr="003E30EF">
        <w:rPr>
          <w:rFonts w:cs="Times New Roman CYR"/>
          <w:color w:val="000000"/>
          <w:shd w:val="clear" w:color="auto" w:fill="FFFFFF"/>
        </w:rPr>
        <w:t>И я должна отмучиться сполна.</w:t>
      </w:r>
    </w:p>
    <w:p w:rsidR="003E30EF" w:rsidRPr="003E30EF" w:rsidRDefault="003E30EF" w:rsidP="003E30E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</w:p>
    <w:p w:rsidR="003E30EF" w:rsidRPr="003E30EF" w:rsidRDefault="003E30EF" w:rsidP="003E30E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  <w:r w:rsidRPr="003E30EF">
        <w:rPr>
          <w:rFonts w:cs="Times New Roman CYR"/>
          <w:color w:val="000000"/>
          <w:shd w:val="clear" w:color="auto" w:fill="FFFFFF"/>
        </w:rPr>
        <w:t>Я не ропщу от выпавшей мне доли,</w:t>
      </w:r>
    </w:p>
    <w:p w:rsidR="003E30EF" w:rsidRPr="003E30EF" w:rsidRDefault="003E30EF" w:rsidP="003E30E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  <w:r w:rsidRPr="003E30EF">
        <w:rPr>
          <w:rFonts w:cs="Times New Roman CYR"/>
          <w:color w:val="000000"/>
          <w:shd w:val="clear" w:color="auto" w:fill="FFFFFF"/>
        </w:rPr>
        <w:t>И об одном лишь Господа молю:</w:t>
      </w:r>
    </w:p>
    <w:p w:rsidR="003E30EF" w:rsidRPr="003E30EF" w:rsidRDefault="003E30EF" w:rsidP="003E30E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  <w:r w:rsidRPr="003E30EF">
        <w:rPr>
          <w:rFonts w:cs="Times New Roman CYR"/>
          <w:color w:val="000000"/>
          <w:shd w:val="clear" w:color="auto" w:fill="FFFFFF"/>
        </w:rPr>
        <w:t>Пусть будет жив, спокоен и доволен.</w:t>
      </w:r>
    </w:p>
    <w:p w:rsidR="003E30EF" w:rsidRPr="003E30EF" w:rsidRDefault="003E30EF" w:rsidP="003E30E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  <w:r w:rsidRPr="003E30EF">
        <w:rPr>
          <w:rFonts w:cs="Times New Roman CYR"/>
          <w:color w:val="000000"/>
          <w:shd w:val="clear" w:color="auto" w:fill="FFFFFF"/>
        </w:rPr>
        <w:t xml:space="preserve">Храни, Господь, кровиночку мою. … </w:t>
      </w:r>
    </w:p>
    <w:p w:rsidR="003E30EF" w:rsidRPr="003E30EF" w:rsidRDefault="003E30EF" w:rsidP="003E30E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</w:p>
    <w:p w:rsidR="003E30EF" w:rsidRPr="003E30EF" w:rsidRDefault="003E30EF" w:rsidP="003E30E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  <w:r w:rsidRPr="003E30EF">
        <w:rPr>
          <w:rFonts w:cs="Times New Roman CYR"/>
          <w:color w:val="000000"/>
          <w:shd w:val="clear" w:color="auto" w:fill="FFFFFF"/>
        </w:rPr>
        <w:t>…Звоню ему, и слышу милый голос.</w:t>
      </w:r>
    </w:p>
    <w:p w:rsidR="003E30EF" w:rsidRPr="003E30EF" w:rsidRDefault="003E30EF" w:rsidP="003E30E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  <w:r w:rsidRPr="003E30EF">
        <w:rPr>
          <w:rFonts w:cs="Times New Roman CYR"/>
          <w:color w:val="000000"/>
          <w:shd w:val="clear" w:color="auto" w:fill="FFFFFF"/>
        </w:rPr>
        <w:t>Моя бы воля – рядышком была.</w:t>
      </w:r>
    </w:p>
    <w:p w:rsidR="003E30EF" w:rsidRPr="003E30EF" w:rsidRDefault="003E30EF" w:rsidP="003E30E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  <w:r w:rsidRPr="003E30EF">
        <w:rPr>
          <w:rFonts w:cs="Times New Roman CYR"/>
          <w:color w:val="000000"/>
          <w:shd w:val="clear" w:color="auto" w:fill="FFFFFF"/>
        </w:rPr>
        <w:t>Но лишних я не задаю вопросов.</w:t>
      </w:r>
    </w:p>
    <w:p w:rsidR="003E30EF" w:rsidRPr="003E30EF" w:rsidRDefault="003E30EF" w:rsidP="003E30E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  <w:r w:rsidRPr="003E30EF">
        <w:rPr>
          <w:rFonts w:cs="Times New Roman CYR"/>
          <w:color w:val="000000"/>
          <w:shd w:val="clear" w:color="auto" w:fill="FFFFFF"/>
        </w:rPr>
        <w:t>Терплю, молюсь. Надеюсь</w:t>
      </w:r>
      <w:proofErr w:type="gramStart"/>
      <w:r w:rsidRPr="003E30EF">
        <w:rPr>
          <w:rFonts w:cs="Times New Roman CYR"/>
          <w:color w:val="000000"/>
          <w:shd w:val="clear" w:color="auto" w:fill="FFFFFF"/>
        </w:rPr>
        <w:t>… В</w:t>
      </w:r>
      <w:proofErr w:type="gramEnd"/>
      <w:r w:rsidRPr="003E30EF">
        <w:rPr>
          <w:rFonts w:cs="Times New Roman CYR"/>
          <w:color w:val="000000"/>
          <w:shd w:val="clear" w:color="auto" w:fill="FFFFFF"/>
        </w:rPr>
        <w:t>се дела…</w:t>
      </w:r>
    </w:p>
    <w:p w:rsidR="007957A2" w:rsidRPr="00BE29D4" w:rsidRDefault="007957A2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</w:rPr>
        <w:br/>
      </w:r>
    </w:p>
    <w:p w:rsidR="00CB0DDF" w:rsidRDefault="00CB0DD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CB0DDF" w:rsidRDefault="00CB0DD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CF4C88" w:rsidRDefault="00CF4C8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CB0DDF" w:rsidRPr="00CB0DDF" w:rsidRDefault="008F50A4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CB0DDF" w:rsidRPr="00BE29D4" w:rsidRDefault="00CB0DDF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Осень капли на ветки нижет,</w:t>
      </w:r>
      <w:r w:rsidRPr="00BE29D4">
        <w:rPr>
          <w:rFonts w:eastAsia="Times New Roman" w:cs="Times New Roman CYR"/>
          <w:color w:val="000000"/>
          <w:lang w:eastAsia="ru-RU"/>
        </w:rPr>
        <w:br/>
        <w:t>Словно бусинки из стекла…</w:t>
      </w:r>
      <w:r w:rsidRPr="00BE29D4">
        <w:rPr>
          <w:rFonts w:eastAsia="Times New Roman" w:cs="Times New Roman CYR"/>
          <w:color w:val="000000"/>
          <w:lang w:eastAsia="ru-RU"/>
        </w:rPr>
        <w:br/>
        <w:t>Небо сумрачнее и ниже…</w:t>
      </w:r>
      <w:r w:rsidRPr="00BE29D4">
        <w:rPr>
          <w:rFonts w:eastAsia="Times New Roman" w:cs="Times New Roman CYR"/>
          <w:color w:val="000000"/>
          <w:lang w:eastAsia="ru-RU"/>
        </w:rPr>
        <w:br/>
        <w:t>Мягкой тканью листва легла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В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доме тихо, тепло, уютно…</w:t>
      </w:r>
      <w:r w:rsidRPr="00BE29D4">
        <w:rPr>
          <w:rFonts w:eastAsia="Times New Roman" w:cs="Times New Roman CYR"/>
          <w:color w:val="000000"/>
          <w:lang w:eastAsia="ru-RU"/>
        </w:rPr>
        <w:br/>
        <w:t>Вместо компа гляжу в окно.</w:t>
      </w:r>
      <w:r w:rsidRPr="00BE29D4">
        <w:rPr>
          <w:rFonts w:eastAsia="Times New Roman" w:cs="Times New Roman CYR"/>
          <w:color w:val="000000"/>
          <w:lang w:eastAsia="ru-RU"/>
        </w:rPr>
        <w:br/>
        <w:t>Дремлет рощица в дымке мутной,</w:t>
      </w:r>
      <w:r w:rsidRPr="00BE29D4">
        <w:rPr>
          <w:rFonts w:eastAsia="Times New Roman" w:cs="Times New Roman CYR"/>
          <w:color w:val="000000"/>
          <w:lang w:eastAsia="ru-RU"/>
        </w:rPr>
        <w:br/>
        <w:t>Стынет пруд, околдован сном.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Мама с дочкой идут на горку,</w:t>
      </w:r>
      <w:r w:rsidRPr="00BE29D4">
        <w:rPr>
          <w:rFonts w:eastAsia="Times New Roman" w:cs="Times New Roman CYR"/>
          <w:color w:val="000000"/>
          <w:lang w:eastAsia="ru-RU"/>
        </w:rPr>
        <w:br/>
        <w:t>Обе в куртках, с большим зонтом,</w:t>
      </w:r>
      <w:r w:rsidRPr="00BE29D4">
        <w:rPr>
          <w:rFonts w:eastAsia="Times New Roman" w:cs="Times New Roman CYR"/>
          <w:color w:val="000000"/>
          <w:lang w:eastAsia="ru-RU"/>
        </w:rPr>
        <w:br/>
        <w:t>Отражаясь в асфальте мокром</w:t>
      </w:r>
      <w:r w:rsidRPr="00BE29D4">
        <w:rPr>
          <w:rFonts w:eastAsia="Times New Roman" w:cs="Times New Roman CYR"/>
          <w:color w:val="000000"/>
          <w:lang w:eastAsia="ru-RU"/>
        </w:rPr>
        <w:br/>
        <w:t>Ярким розово-жёлтым пятном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П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ролетая, шуршат машины.</w:t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В доме рядом </w:t>
      </w:r>
      <w:proofErr w:type="spellStart"/>
      <w:r w:rsidRPr="00BE29D4">
        <w:rPr>
          <w:rFonts w:eastAsia="Times New Roman" w:cs="Times New Roman CYR"/>
          <w:color w:val="000000"/>
          <w:lang w:eastAsia="ru-RU"/>
        </w:rPr>
        <w:t>зажёгся</w:t>
      </w:r>
      <w:proofErr w:type="spellEnd"/>
      <w:r w:rsidRPr="00BE29D4">
        <w:rPr>
          <w:rFonts w:eastAsia="Times New Roman" w:cs="Times New Roman CYR"/>
          <w:color w:val="000000"/>
          <w:lang w:eastAsia="ru-RU"/>
        </w:rPr>
        <w:t xml:space="preserve"> свет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О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т желания звякнуть сыну</w:t>
      </w:r>
      <w:r w:rsidRPr="00BE29D4">
        <w:rPr>
          <w:rFonts w:eastAsia="Times New Roman" w:cs="Times New Roman CYR"/>
          <w:color w:val="000000"/>
          <w:lang w:eastAsia="ru-RU"/>
        </w:rPr>
        <w:br/>
        <w:t>Никакого спасенья нет…</w:t>
      </w:r>
    </w:p>
    <w:p w:rsidR="00CB0DDF" w:rsidRDefault="00CB0DD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CB0DDF" w:rsidRDefault="00CB0DD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CB0DDF" w:rsidRDefault="00CB0DD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CB0DDF" w:rsidRDefault="00CB0DD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3E30EF" w:rsidRDefault="003E30E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9445E8" w:rsidRPr="00CB0DDF" w:rsidRDefault="008F50A4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9445E8" w:rsidRPr="00BE29D4" w:rsidRDefault="009445E8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 xml:space="preserve">Моя душа </w:t>
      </w:r>
      <w:proofErr w:type="spellStart"/>
      <w:r w:rsidRPr="00BE29D4">
        <w:rPr>
          <w:rFonts w:eastAsia="Times New Roman" w:cs="Times New Roman CYR"/>
          <w:color w:val="000000"/>
          <w:lang w:eastAsia="ru-RU"/>
        </w:rPr>
        <w:t>располовинена</w:t>
      </w:r>
      <w:proofErr w:type="spellEnd"/>
      <w:r w:rsidRPr="00BE29D4">
        <w:rPr>
          <w:rFonts w:eastAsia="Times New Roman" w:cs="Times New Roman CYR"/>
          <w:color w:val="000000"/>
          <w:lang w:eastAsia="ru-RU"/>
        </w:rPr>
        <w:t>.</w:t>
      </w:r>
      <w:r w:rsidRPr="00BE29D4">
        <w:rPr>
          <w:rFonts w:eastAsia="Times New Roman" w:cs="Times New Roman CYR"/>
          <w:color w:val="000000"/>
          <w:lang w:eastAsia="ru-RU"/>
        </w:rPr>
        <w:br/>
        <w:t>Уходят корни в пережитое.</w:t>
      </w:r>
      <w:r w:rsidRPr="00BE29D4">
        <w:rPr>
          <w:rFonts w:eastAsia="Times New Roman" w:cs="Times New Roman CYR"/>
          <w:color w:val="000000"/>
          <w:lang w:eastAsia="ru-RU"/>
        </w:rPr>
        <w:br/>
        <w:t>Из памяти его не выну я.</w:t>
      </w:r>
      <w:r w:rsidRPr="00BE29D4">
        <w:rPr>
          <w:rFonts w:eastAsia="Times New Roman" w:cs="Times New Roman CYR"/>
          <w:color w:val="000000"/>
          <w:lang w:eastAsia="ru-RU"/>
        </w:rPr>
        <w:br/>
        <w:t>Хотя окно давно закрытое.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А там страна, что часто снится мне.</w:t>
      </w:r>
      <w:r w:rsidRPr="00BE29D4">
        <w:rPr>
          <w:rFonts w:eastAsia="Times New Roman" w:cs="Times New Roman CYR"/>
          <w:color w:val="000000"/>
          <w:lang w:eastAsia="ru-RU"/>
        </w:rPr>
        <w:br/>
        <w:t>И дети, что давно уж взрослые.</w:t>
      </w:r>
      <w:r w:rsidRPr="00BE29D4">
        <w:rPr>
          <w:rFonts w:eastAsia="Times New Roman" w:cs="Times New Roman CYR"/>
          <w:color w:val="000000"/>
          <w:lang w:eastAsia="ru-RU"/>
        </w:rPr>
        <w:br/>
        <w:t>Былое, с голосами, лицами,</w:t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Ловлю воспоминаний </w:t>
      </w:r>
      <w:proofErr w:type="spellStart"/>
      <w:r w:rsidRPr="00BE29D4">
        <w:rPr>
          <w:rFonts w:eastAsia="Times New Roman" w:cs="Times New Roman CYR"/>
          <w:color w:val="000000"/>
          <w:lang w:eastAsia="ru-RU"/>
        </w:rPr>
        <w:t>блёснами</w:t>
      </w:r>
      <w:proofErr w:type="spellEnd"/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="00AA46F2">
        <w:rPr>
          <w:rFonts w:eastAsia="Times New Roman" w:cs="Times New Roman CYR"/>
          <w:color w:val="000000"/>
          <w:lang w:eastAsia="ru-RU"/>
        </w:rPr>
        <w:t xml:space="preserve"> 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Т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от мир исчез. Осталась выдумка.</w:t>
      </w:r>
      <w:r w:rsidRPr="00BE29D4">
        <w:rPr>
          <w:rFonts w:eastAsia="Times New Roman" w:cs="Times New Roman CYR"/>
          <w:color w:val="000000"/>
          <w:lang w:eastAsia="ru-RU"/>
        </w:rPr>
        <w:br/>
        <w:t>Но сердце рвут картинки прошлого.</w:t>
      </w:r>
      <w:r w:rsidRPr="00BE29D4">
        <w:rPr>
          <w:rFonts w:eastAsia="Times New Roman" w:cs="Times New Roman CYR"/>
          <w:color w:val="000000"/>
          <w:lang w:eastAsia="ru-RU"/>
        </w:rPr>
        <w:br/>
        <w:t>Душа живёт в покое видимом,</w:t>
      </w:r>
      <w:r w:rsidRPr="00BE29D4">
        <w:rPr>
          <w:rFonts w:eastAsia="Times New Roman" w:cs="Times New Roman CYR"/>
          <w:color w:val="000000"/>
          <w:lang w:eastAsia="ru-RU"/>
        </w:rPr>
        <w:br/>
        <w:t>Но не хватает ей хорошего.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Сбежав от остроклювой ярости,</w:t>
      </w:r>
      <w:r w:rsidRPr="00BE29D4">
        <w:rPr>
          <w:rFonts w:eastAsia="Times New Roman" w:cs="Times New Roman CYR"/>
          <w:color w:val="000000"/>
          <w:lang w:eastAsia="ru-RU"/>
        </w:rPr>
        <w:br/>
        <w:t>Попала в сонный мир окружности. </w:t>
      </w:r>
      <w:r w:rsidRPr="00BE29D4">
        <w:rPr>
          <w:rFonts w:eastAsia="Times New Roman" w:cs="Times New Roman CYR"/>
          <w:color w:val="000000"/>
          <w:lang w:eastAsia="ru-RU"/>
        </w:rPr>
        <w:br/>
        <w:t>Душа желает яркой радости,</w:t>
      </w:r>
      <w:r w:rsidRPr="00BE29D4">
        <w:rPr>
          <w:rFonts w:eastAsia="Times New Roman" w:cs="Times New Roman CYR"/>
          <w:color w:val="000000"/>
          <w:lang w:eastAsia="ru-RU"/>
        </w:rPr>
        <w:br/>
        <w:t>И ощущенья острой нужности.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Сама себя прошу -  не 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маяться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.</w:t>
      </w:r>
      <w:r w:rsidRPr="00BE29D4">
        <w:rPr>
          <w:rFonts w:eastAsia="Times New Roman" w:cs="Times New Roman CYR"/>
          <w:color w:val="000000"/>
          <w:lang w:eastAsia="ru-RU"/>
        </w:rPr>
        <w:br/>
        <w:t>Жизнь принимать с её банальностью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В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</w:t>
      </w:r>
      <w:proofErr w:type="spellStart"/>
      <w:r w:rsidRPr="00BE29D4">
        <w:rPr>
          <w:rFonts w:eastAsia="Times New Roman" w:cs="Times New Roman CYR"/>
          <w:color w:val="000000"/>
          <w:lang w:eastAsia="ru-RU"/>
        </w:rPr>
        <w:t>раскаянном</w:t>
      </w:r>
      <w:proofErr w:type="spellEnd"/>
      <w:r w:rsidRPr="00BE29D4">
        <w:rPr>
          <w:rFonts w:eastAsia="Times New Roman" w:cs="Times New Roman CYR"/>
          <w:color w:val="000000"/>
          <w:lang w:eastAsia="ru-RU"/>
        </w:rPr>
        <w:t xml:space="preserve"> – сто раз не каяться…</w:t>
      </w:r>
      <w:r w:rsidRPr="00BE29D4">
        <w:rPr>
          <w:rFonts w:eastAsia="Times New Roman" w:cs="Times New Roman CYR"/>
          <w:color w:val="000000"/>
          <w:lang w:eastAsia="ru-RU"/>
        </w:rPr>
        <w:br/>
        <w:t>И душу примирить – с реальностью.</w:t>
      </w:r>
    </w:p>
    <w:p w:rsidR="00CB0DDF" w:rsidRDefault="00CB0DD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CB0DDF" w:rsidRDefault="00CB0DD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FF54A3" w:rsidRPr="00CB0DDF" w:rsidRDefault="00FF54A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CB0DDF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Далёкий лес</w:t>
      </w:r>
    </w:p>
    <w:p w:rsidR="00CB0DDF" w:rsidRDefault="00FF54A3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Я счастлива, счастлива, но не здесь.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CB0DDF" w:rsidRDefault="00FF54A3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Моя счастливая частичка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Л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етает серенькою птичкой</w:t>
      </w:r>
      <w:r w:rsidRPr="00BE29D4">
        <w:rPr>
          <w:rFonts w:eastAsia="Times New Roman" w:cs="Times New Roman CYR"/>
          <w:color w:val="000000"/>
          <w:lang w:eastAsia="ru-RU"/>
        </w:rPr>
        <w:br/>
        <w:t>В какой-то очень добрый лес.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А там поляны – под цветами.</w:t>
      </w:r>
      <w:r w:rsidRPr="00BE29D4">
        <w:rPr>
          <w:rFonts w:eastAsia="Times New Roman" w:cs="Times New Roman CYR"/>
          <w:color w:val="000000"/>
          <w:lang w:eastAsia="ru-RU"/>
        </w:rPr>
        <w:br/>
        <w:t>На плечи белки скачут сами.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CB0DDF" w:rsidRDefault="00FF54A3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Там родники… Живая мама.</w:t>
      </w:r>
      <w:r w:rsidRPr="00BE29D4">
        <w:rPr>
          <w:rFonts w:eastAsia="Times New Roman" w:cs="Times New Roman CYR"/>
          <w:color w:val="000000"/>
          <w:lang w:eastAsia="ru-RU"/>
        </w:rPr>
        <w:br/>
        <w:t>Там детки льнут ко мне упрямо.</w:t>
      </w:r>
      <w:r w:rsidRPr="00BE29D4">
        <w:rPr>
          <w:rFonts w:eastAsia="Times New Roman" w:cs="Times New Roman CYR"/>
          <w:color w:val="000000"/>
          <w:lang w:eastAsia="ru-RU"/>
        </w:rPr>
        <w:br/>
        <w:t>И не болят на сердце раны.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FF54A3" w:rsidRPr="00BE29D4" w:rsidRDefault="00FF54A3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И все любимые – под боком.</w:t>
      </w:r>
      <w:r w:rsidRPr="00BE29D4">
        <w:rPr>
          <w:rFonts w:eastAsia="Times New Roman" w:cs="Times New Roman CYR"/>
          <w:color w:val="000000"/>
          <w:lang w:eastAsia="ru-RU"/>
        </w:rPr>
        <w:br/>
        <w:t>… Как жаль, в тот лес летать – далёко.</w:t>
      </w:r>
    </w:p>
    <w:p w:rsidR="00CB0DDF" w:rsidRDefault="00CB0DD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CB0DDF" w:rsidRDefault="00CB0DD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CB0DDF" w:rsidRDefault="00CB0DD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CB0DDF" w:rsidRDefault="00CB0DD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CB0DDF" w:rsidRDefault="00CB0DD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CB0DDF" w:rsidRDefault="00CB0DD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CB0DDF" w:rsidRDefault="00CB0DD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CB0DDF" w:rsidRDefault="00CB0DD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E77B38" w:rsidRPr="00CB0DDF" w:rsidRDefault="008F50A4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CB0DDF" w:rsidRDefault="00E77B38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Моя капризная душа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С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тремится убежать от боли,</w:t>
      </w:r>
      <w:r w:rsidRPr="00BE29D4">
        <w:rPr>
          <w:rFonts w:eastAsia="Times New Roman" w:cs="Times New Roman CYR"/>
          <w:color w:val="000000"/>
          <w:lang w:eastAsia="ru-RU"/>
        </w:rPr>
        <w:br/>
        <w:t>Мечтает о тепле и воле,</w:t>
      </w:r>
      <w:r w:rsidRPr="00BE29D4">
        <w:rPr>
          <w:rFonts w:eastAsia="Times New Roman" w:cs="Times New Roman CYR"/>
          <w:color w:val="000000"/>
          <w:lang w:eastAsia="ru-RU"/>
        </w:rPr>
        <w:br/>
        <w:t>Земным излишне дорожа.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CB0DDF" w:rsidRDefault="00E77B38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Ей оторваться бы чуть-чуть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О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т ею выдуманных планов,</w:t>
      </w:r>
      <w:r w:rsidRPr="00BE29D4">
        <w:rPr>
          <w:rFonts w:eastAsia="Times New Roman" w:cs="Times New Roman CYR"/>
          <w:color w:val="000000"/>
          <w:lang w:eastAsia="ru-RU"/>
        </w:rPr>
        <w:br/>
        <w:t>Не возвращаться к старым ранам,</w:t>
      </w:r>
      <w:r w:rsidRPr="00BE29D4">
        <w:rPr>
          <w:rFonts w:eastAsia="Times New Roman" w:cs="Times New Roman CYR"/>
          <w:color w:val="000000"/>
          <w:lang w:eastAsia="ru-RU"/>
        </w:rPr>
        <w:br/>
        <w:t>А поискать иную суть.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E77B38" w:rsidRPr="00BE29D4" w:rsidRDefault="00E77B38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Не надо ей себя жалеть,</w:t>
      </w:r>
      <w:r w:rsidRPr="00BE29D4">
        <w:rPr>
          <w:rFonts w:eastAsia="Times New Roman" w:cs="Times New Roman CYR"/>
          <w:color w:val="000000"/>
          <w:lang w:eastAsia="ru-RU"/>
        </w:rPr>
        <w:br/>
        <w:t>А радоваться, что все живы,</w:t>
      </w:r>
      <w:r w:rsidRPr="00BE29D4">
        <w:rPr>
          <w:rFonts w:eastAsia="Times New Roman" w:cs="Times New Roman CYR"/>
          <w:color w:val="000000"/>
          <w:lang w:eastAsia="ru-RU"/>
        </w:rPr>
        <w:br/>
        <w:t>Просить за тех, что сердцу милы</w:t>
      </w:r>
      <w:r w:rsidR="00195F09">
        <w:rPr>
          <w:rFonts w:eastAsia="Times New Roman" w:cs="Times New Roman CYR"/>
          <w:color w:val="000000"/>
          <w:lang w:eastAsia="ru-RU"/>
        </w:rPr>
        <w:t>,</w:t>
      </w:r>
      <w:r w:rsidRPr="00BE29D4">
        <w:rPr>
          <w:rFonts w:eastAsia="Times New Roman" w:cs="Times New Roman CYR"/>
          <w:color w:val="000000"/>
          <w:lang w:eastAsia="ru-RU"/>
        </w:rPr>
        <w:br/>
        <w:t>И о Христе душою петь…</w:t>
      </w:r>
    </w:p>
    <w:p w:rsidR="00E77B38" w:rsidRPr="00BE29D4" w:rsidRDefault="00E77B38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E77B38" w:rsidRPr="00BE29D4" w:rsidRDefault="00E77B38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CB0DDF" w:rsidRDefault="00CB0DDF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CB0DDF" w:rsidRDefault="00CB0DDF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CB0DDF" w:rsidRDefault="00CB0DDF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CB0DDF" w:rsidRDefault="00CB0DDF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CB0DDF" w:rsidRDefault="00CB0DDF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CB0DDF" w:rsidRDefault="00CB0DDF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CB0DDF" w:rsidRDefault="00CB0DDF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CB0DDF" w:rsidRDefault="00CB0DDF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CB0DDF" w:rsidRDefault="00CB0DDF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CB0DDF" w:rsidRDefault="00CB0DDF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CB0DDF" w:rsidRDefault="00CB0DDF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CB0DDF" w:rsidRPr="00CB0DDF" w:rsidRDefault="00CB0DD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Письмо отцу</w:t>
      </w:r>
    </w:p>
    <w:p w:rsidR="009F1AE8" w:rsidRDefault="009C5BA9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Скупее дыхание, меньше сил…</w:t>
      </w:r>
      <w:r w:rsidRPr="00BE29D4">
        <w:rPr>
          <w:rFonts w:eastAsia="Times New Roman" w:cs="Times New Roman CYR"/>
          <w:color w:val="000000"/>
          <w:lang w:eastAsia="ru-RU"/>
        </w:rPr>
        <w:br/>
        <w:t>Ты уйдешь – будем жить не планами,</w:t>
      </w:r>
      <w:r w:rsidRPr="00BE29D4">
        <w:rPr>
          <w:rFonts w:eastAsia="Times New Roman" w:cs="Times New Roman CYR"/>
          <w:color w:val="000000"/>
          <w:lang w:eastAsia="ru-RU"/>
        </w:rPr>
        <w:br/>
        <w:t>Не проектами твоими, а полянами,</w:t>
      </w:r>
      <w:r w:rsidRPr="00BE29D4">
        <w:rPr>
          <w:rFonts w:eastAsia="Times New Roman" w:cs="Times New Roman CYR"/>
          <w:color w:val="000000"/>
          <w:lang w:eastAsia="ru-RU"/>
        </w:rPr>
        <w:br/>
        <w:t>Лесом, небом, которые ты любил.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9F1AE8" w:rsidRDefault="009C5BA9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В слезах дождей осенних,</w:t>
      </w:r>
      <w:r w:rsidRPr="00BE29D4">
        <w:rPr>
          <w:rFonts w:eastAsia="Times New Roman" w:cs="Times New Roman CYR"/>
          <w:color w:val="000000"/>
          <w:lang w:eastAsia="ru-RU"/>
        </w:rPr>
        <w:br/>
        <w:t>В гомоне птиц весенних…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9F1AE8" w:rsidRDefault="009C5BA9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Тоскую по тебе, настоящему,</w:t>
      </w:r>
      <w:r w:rsidRPr="00BE29D4">
        <w:rPr>
          <w:rFonts w:eastAsia="Times New Roman" w:cs="Times New Roman CYR"/>
          <w:color w:val="000000"/>
          <w:lang w:eastAsia="ru-RU"/>
        </w:rPr>
        <w:br/>
        <w:t>Тоскую по тебе, уходящему,</w:t>
      </w:r>
      <w:r w:rsidRPr="00BE29D4">
        <w:rPr>
          <w:rFonts w:eastAsia="Times New Roman" w:cs="Times New Roman CYR"/>
          <w:color w:val="000000"/>
          <w:lang w:eastAsia="ru-RU"/>
        </w:rPr>
        <w:br/>
      </w:r>
      <w:proofErr w:type="spellStart"/>
      <w:r w:rsidRPr="00BE29D4">
        <w:rPr>
          <w:rFonts w:eastAsia="Times New Roman" w:cs="Times New Roman CYR"/>
          <w:color w:val="000000"/>
          <w:lang w:eastAsia="ru-RU"/>
        </w:rPr>
        <w:t>Недолюбившему</w:t>
      </w:r>
      <w:proofErr w:type="spellEnd"/>
      <w:r w:rsidRPr="00BE29D4">
        <w:rPr>
          <w:rFonts w:eastAsia="Times New Roman" w:cs="Times New Roman CYR"/>
          <w:color w:val="000000"/>
          <w:lang w:eastAsia="ru-RU"/>
        </w:rPr>
        <w:t xml:space="preserve">, </w:t>
      </w:r>
      <w:proofErr w:type="spellStart"/>
      <w:r w:rsidRPr="00BE29D4">
        <w:rPr>
          <w:rFonts w:eastAsia="Times New Roman" w:cs="Times New Roman CYR"/>
          <w:color w:val="000000"/>
          <w:lang w:eastAsia="ru-RU"/>
        </w:rPr>
        <w:t>недолюбленному</w:t>
      </w:r>
      <w:proofErr w:type="spellEnd"/>
      <w:r w:rsidRPr="00BE29D4">
        <w:rPr>
          <w:rFonts w:eastAsia="Times New Roman" w:cs="Times New Roman CYR"/>
          <w:color w:val="000000"/>
          <w:lang w:eastAsia="ru-RU"/>
        </w:rPr>
        <w:t>,</w:t>
      </w:r>
      <w:r w:rsidRPr="00BE29D4">
        <w:rPr>
          <w:rFonts w:eastAsia="Times New Roman" w:cs="Times New Roman CYR"/>
          <w:color w:val="000000"/>
          <w:lang w:eastAsia="ru-RU"/>
        </w:rPr>
        <w:br/>
        <w:t>С жизнью, наискосок разрубленною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С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непониманием, одиночеством…</w:t>
      </w:r>
      <w:r w:rsidRPr="00BE29D4">
        <w:rPr>
          <w:rFonts w:eastAsia="Times New Roman" w:cs="Times New Roman CYR"/>
          <w:color w:val="000000"/>
          <w:lang w:eastAsia="ru-RU"/>
        </w:rPr>
        <w:br/>
        <w:t>Как в детстве, прильнуть к тебе хочется.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9C5BA9" w:rsidRPr="00BE29D4" w:rsidRDefault="009C5BA9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Прости меня за молитвы скудные.</w:t>
      </w:r>
      <w:r w:rsidRPr="00BE29D4">
        <w:rPr>
          <w:rFonts w:eastAsia="Times New Roman" w:cs="Times New Roman CYR"/>
          <w:color w:val="000000"/>
          <w:lang w:eastAsia="ru-RU"/>
        </w:rPr>
        <w:br/>
        <w:t>Твои дни для меня – неподсудные.</w:t>
      </w:r>
      <w:r w:rsidRPr="00BE29D4">
        <w:rPr>
          <w:rFonts w:eastAsia="Times New Roman" w:cs="Times New Roman CYR"/>
          <w:color w:val="000000"/>
          <w:lang w:eastAsia="ru-RU"/>
        </w:rPr>
        <w:br/>
        <w:t>Жизнь пройдет, и случайное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В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узел свяжется.</w:t>
      </w:r>
      <w:r w:rsidRPr="00BE29D4">
        <w:rPr>
          <w:rFonts w:eastAsia="Times New Roman" w:cs="Times New Roman CYR"/>
          <w:color w:val="000000"/>
          <w:lang w:eastAsia="ru-RU"/>
        </w:rPr>
        <w:br/>
        <w:t>Между нами связь крепче, чем кажется.</w:t>
      </w:r>
    </w:p>
    <w:p w:rsidR="009F1AE8" w:rsidRDefault="009F1AE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9F1AE8" w:rsidRDefault="009F1AE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9F1AE8" w:rsidRDefault="009F1AE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9F1AE8" w:rsidRDefault="009F1AE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9F1AE8" w:rsidRDefault="009F1AE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9C5BA9" w:rsidRPr="009F1AE8" w:rsidRDefault="009C5BA9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9F1AE8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Гитара</w:t>
      </w:r>
    </w:p>
    <w:p w:rsidR="009F1AE8" w:rsidRDefault="009C5BA9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 xml:space="preserve">                      </w:t>
      </w:r>
      <w:r w:rsidR="009F1AE8">
        <w:rPr>
          <w:rFonts w:eastAsia="Times New Roman" w:cs="Times New Roman CYR"/>
          <w:color w:val="000000"/>
          <w:lang w:eastAsia="ru-RU"/>
        </w:rPr>
        <w:t xml:space="preserve">                          </w:t>
      </w:r>
      <w:r w:rsidRPr="00BE29D4">
        <w:rPr>
          <w:rFonts w:eastAsia="Times New Roman" w:cs="Times New Roman CYR"/>
          <w:i/>
          <w:color w:val="000000"/>
          <w:lang w:eastAsia="ru-RU"/>
        </w:rPr>
        <w:t>Папе</w:t>
      </w:r>
      <w:r w:rsidRPr="00BE29D4">
        <w:rPr>
          <w:rFonts w:eastAsia="Times New Roman" w:cs="Times New Roman CYR"/>
          <w:i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t>Гитара под неверными твоими</w:t>
      </w:r>
      <w:r w:rsidRPr="00BE29D4">
        <w:rPr>
          <w:rFonts w:eastAsia="Times New Roman" w:cs="Times New Roman CYR"/>
          <w:color w:val="000000"/>
          <w:lang w:eastAsia="ru-RU"/>
        </w:rPr>
        <w:br/>
        <w:t>Задумчивыми пальцами грустит.</w:t>
      </w:r>
      <w:r w:rsidRPr="00BE29D4">
        <w:rPr>
          <w:rFonts w:eastAsia="Times New Roman" w:cs="Times New Roman CYR"/>
          <w:color w:val="000000"/>
          <w:lang w:eastAsia="ru-RU"/>
        </w:rPr>
        <w:br/>
        <w:t>Прерывистый, зыбучий звук доныне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Ж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ивет в душе, трепещет и болит.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9F1AE8" w:rsidRDefault="009C5BA9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Не вынесла. Ушла и дверь прикрыла.</w:t>
      </w:r>
      <w:r w:rsidRPr="00BE29D4">
        <w:rPr>
          <w:rFonts w:eastAsia="Times New Roman" w:cs="Times New Roman CYR"/>
          <w:color w:val="000000"/>
          <w:lang w:eastAsia="ru-RU"/>
        </w:rPr>
        <w:br/>
        <w:t>Но звуки проступали за стеной.</w:t>
      </w:r>
      <w:r w:rsidRPr="00BE29D4">
        <w:rPr>
          <w:rFonts w:eastAsia="Times New Roman" w:cs="Times New Roman CYR"/>
          <w:color w:val="000000"/>
          <w:lang w:eastAsia="ru-RU"/>
        </w:rPr>
        <w:br/>
        <w:t>Гитара смолкла, а они все... были,</w:t>
      </w:r>
      <w:r w:rsidRPr="00BE29D4">
        <w:rPr>
          <w:rFonts w:eastAsia="Times New Roman" w:cs="Times New Roman CYR"/>
          <w:color w:val="000000"/>
          <w:lang w:eastAsia="ru-RU"/>
        </w:rPr>
        <w:br/>
        <w:t>Струну перебирая за струной.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9F1AE8" w:rsidRDefault="009C5BA9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Когда я в электричке задремала,</w:t>
      </w:r>
      <w:r w:rsidRPr="00BE29D4">
        <w:rPr>
          <w:rFonts w:eastAsia="Times New Roman" w:cs="Times New Roman CYR"/>
          <w:color w:val="000000"/>
          <w:lang w:eastAsia="ru-RU"/>
        </w:rPr>
        <w:br/>
        <w:t>Гудел гитарный бок, смолист, бордов.</w:t>
      </w:r>
      <w:r w:rsidRPr="00BE29D4">
        <w:rPr>
          <w:rFonts w:eastAsia="Times New Roman" w:cs="Times New Roman CYR"/>
          <w:color w:val="000000"/>
          <w:lang w:eastAsia="ru-RU"/>
        </w:rPr>
        <w:br/>
        <w:t>Свои колки оставив у вокзала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В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ослед бежали струны проводов...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9C5BA9" w:rsidRPr="00BE29D4" w:rsidRDefault="009C5BA9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Наивная, безжалостная память!</w:t>
      </w:r>
      <w:r w:rsidRPr="00BE29D4">
        <w:rPr>
          <w:rFonts w:eastAsia="Times New Roman" w:cs="Times New Roman CYR"/>
          <w:color w:val="000000"/>
          <w:lang w:eastAsia="ru-RU"/>
        </w:rPr>
        <w:br/>
        <w:t>Как сладки и остры твои лучи...</w:t>
      </w:r>
      <w:r w:rsidRPr="00BE29D4">
        <w:rPr>
          <w:rFonts w:eastAsia="Times New Roman" w:cs="Times New Roman CYR"/>
          <w:color w:val="000000"/>
          <w:lang w:eastAsia="ru-RU"/>
        </w:rPr>
        <w:br/>
        <w:t>Дань требуя, до неба призрак встанет,</w:t>
      </w:r>
      <w:r w:rsidRPr="00BE29D4">
        <w:rPr>
          <w:rFonts w:eastAsia="Times New Roman" w:cs="Times New Roman CYR"/>
          <w:color w:val="000000"/>
          <w:lang w:eastAsia="ru-RU"/>
        </w:rPr>
        <w:br/>
        <w:t>И каждый нерв ответно зазвучит.</w:t>
      </w:r>
    </w:p>
    <w:p w:rsidR="009F1AE8" w:rsidRDefault="009F1AE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9F1AE8" w:rsidRDefault="009F1AE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9F1AE8" w:rsidRDefault="009F1AE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9F1AE8" w:rsidRDefault="009F1AE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9F1AE8" w:rsidRDefault="009F1AE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9C5BA9" w:rsidRPr="009F1AE8" w:rsidRDefault="008F50A4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9F1AE8" w:rsidRDefault="009C5BA9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Слетаю я в печальные места.</w:t>
      </w:r>
      <w:r w:rsidRPr="00BE29D4">
        <w:rPr>
          <w:rFonts w:eastAsia="Times New Roman" w:cs="Times New Roman CYR"/>
          <w:color w:val="000000"/>
          <w:lang w:eastAsia="ru-RU"/>
        </w:rPr>
        <w:br/>
        <w:t>Там обитают призрачные лица.</w:t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Там память каждого 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размыто-нечиста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,</w:t>
      </w:r>
      <w:r w:rsidRPr="00BE29D4">
        <w:rPr>
          <w:rFonts w:eastAsia="Times New Roman" w:cs="Times New Roman CYR"/>
          <w:color w:val="000000"/>
          <w:lang w:eastAsia="ru-RU"/>
        </w:rPr>
        <w:br/>
        <w:t>И осужденье тайное струится.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9F1AE8" w:rsidRDefault="009C5BA9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Там каждый ищет – кто же виноват,</w:t>
      </w:r>
      <w:r w:rsidRPr="00BE29D4">
        <w:rPr>
          <w:rFonts w:eastAsia="Times New Roman" w:cs="Times New Roman CYR"/>
          <w:color w:val="000000"/>
          <w:lang w:eastAsia="ru-RU"/>
        </w:rPr>
        <w:br/>
        <w:t>Тасует пережитое в колоду.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="00CF4C88">
        <w:rPr>
          <w:rFonts w:eastAsia="Times New Roman" w:cs="Times New Roman CYR"/>
          <w:color w:val="000000"/>
          <w:lang w:eastAsia="ru-RU"/>
        </w:rPr>
        <w:t>С т</w:t>
      </w:r>
      <w:r w:rsidRPr="00BE29D4">
        <w:rPr>
          <w:rFonts w:eastAsia="Times New Roman" w:cs="Times New Roman CYR"/>
          <w:color w:val="000000"/>
          <w:lang w:eastAsia="ru-RU"/>
        </w:rPr>
        <w:t>оскою острой провожает взгляд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Т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ех, кто сбежал и приобрел свободу…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9F1AE8" w:rsidRDefault="009C5BA9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Я в прошлое, как в воду, погружусь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И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ща приметы драмы пережитой,</w:t>
      </w:r>
      <w:r w:rsidRPr="00BE29D4">
        <w:rPr>
          <w:rFonts w:eastAsia="Times New Roman" w:cs="Times New Roman CYR"/>
          <w:color w:val="000000"/>
          <w:lang w:eastAsia="ru-RU"/>
        </w:rPr>
        <w:br/>
        <w:t>Я прилечу и молча огляжусь,</w:t>
      </w:r>
      <w:r w:rsidRPr="00BE29D4">
        <w:rPr>
          <w:rFonts w:eastAsia="Times New Roman" w:cs="Times New Roman CYR"/>
          <w:color w:val="000000"/>
          <w:lang w:eastAsia="ru-RU"/>
        </w:rPr>
        <w:br/>
        <w:t>Но… все травой забвения укрыто.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9C5BA9" w:rsidRPr="00BE29D4" w:rsidRDefault="009C5BA9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Иная жизнь хлопочет и шумит.</w:t>
      </w:r>
      <w:r w:rsidRPr="00BE29D4">
        <w:rPr>
          <w:rFonts w:eastAsia="Times New Roman" w:cs="Times New Roman CYR"/>
          <w:color w:val="000000"/>
          <w:lang w:eastAsia="ru-RU"/>
        </w:rPr>
        <w:br/>
        <w:t>Бесстрастно небо чистое над нами.</w:t>
      </w:r>
      <w:r w:rsidRPr="00BE29D4">
        <w:rPr>
          <w:rFonts w:eastAsia="Times New Roman" w:cs="Times New Roman CYR"/>
          <w:color w:val="000000"/>
          <w:lang w:eastAsia="ru-RU"/>
        </w:rPr>
        <w:br/>
        <w:t>Торжественно и тягостно звенит</w:t>
      </w:r>
      <w:r w:rsidRPr="00BE29D4">
        <w:rPr>
          <w:rFonts w:eastAsia="Times New Roman" w:cs="Times New Roman CYR"/>
          <w:color w:val="000000"/>
          <w:lang w:eastAsia="ru-RU"/>
        </w:rPr>
        <w:br/>
        <w:t>Могильный холм жестяными цветами.</w:t>
      </w:r>
    </w:p>
    <w:p w:rsidR="009F1AE8" w:rsidRDefault="009F1AE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9F1AE8" w:rsidRDefault="009F1AE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9F1AE8" w:rsidRDefault="009F1AE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9F1AE8" w:rsidRDefault="009F1AE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9F1AE8" w:rsidRDefault="009F1AE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9C5BA9" w:rsidRPr="009F1AE8" w:rsidRDefault="009C5BA9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9F1AE8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 xml:space="preserve">Портрет на стене </w:t>
      </w:r>
    </w:p>
    <w:p w:rsidR="009F1AE8" w:rsidRDefault="009C5BA9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Портрет на стене в опустевшей квартире.</w:t>
      </w:r>
      <w:r w:rsidRPr="00BE29D4">
        <w:rPr>
          <w:rFonts w:eastAsia="Times New Roman" w:cs="Times New Roman CYR"/>
          <w:color w:val="000000"/>
          <w:lang w:eastAsia="ru-RU"/>
        </w:rPr>
        <w:br/>
        <w:t>Теперь ты – везде. Ты рассеянна в мире.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9F1AE8" w:rsidRDefault="009C5BA9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Ты – девочка, с бабкой бредешь по дороге.</w:t>
      </w:r>
      <w:r w:rsidRPr="00BE29D4">
        <w:rPr>
          <w:rFonts w:eastAsia="Times New Roman" w:cs="Times New Roman CYR"/>
          <w:color w:val="000000"/>
          <w:lang w:eastAsia="ru-RU"/>
        </w:rPr>
        <w:br/>
        <w:t>Промозглость, распутица, мокрые ноги…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9F1AE8" w:rsidRDefault="009C5BA9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Смешливая девушка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 К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ружатся снимки…</w:t>
      </w:r>
      <w:r w:rsidRPr="00BE29D4">
        <w:rPr>
          <w:rFonts w:eastAsia="Times New Roman" w:cs="Times New Roman CYR"/>
          <w:color w:val="000000"/>
          <w:lang w:eastAsia="ru-RU"/>
        </w:rPr>
        <w:br/>
        <w:t>Ты – мама с детьми, на диване, в обнимку…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9F1AE8" w:rsidRDefault="009C5BA9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Ты – бабушка, щурясь, очки протираешь…</w:t>
      </w:r>
      <w:r w:rsidRPr="00BE29D4">
        <w:rPr>
          <w:rFonts w:eastAsia="Times New Roman" w:cs="Times New Roman CYR"/>
          <w:color w:val="000000"/>
          <w:lang w:eastAsia="ru-RU"/>
        </w:rPr>
        <w:br/>
        <w:t>Ты… девочка, руки раскинув, взлетаешь…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9F1AE8" w:rsidRDefault="009C5BA9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Ты всюду. Ты снишься мне, снишься и таешь.</w:t>
      </w:r>
      <w:r w:rsidRPr="00BE29D4">
        <w:rPr>
          <w:rFonts w:eastAsia="Times New Roman" w:cs="Times New Roman CYR"/>
          <w:color w:val="000000"/>
          <w:lang w:eastAsia="ru-RU"/>
        </w:rPr>
        <w:br/>
        <w:t>Реальна, как жизнь, и легко ускользаешь…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9C5BA9" w:rsidRPr="00BE29D4" w:rsidRDefault="009C5BA9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Утратой нелепой, немыслимой самой,</w:t>
      </w:r>
      <w:r w:rsidRPr="00BE29D4">
        <w:rPr>
          <w:rFonts w:eastAsia="Times New Roman" w:cs="Times New Roman CYR"/>
          <w:color w:val="000000"/>
          <w:lang w:eastAsia="ru-RU"/>
        </w:rPr>
        <w:br/>
        <w:t>Всегдашнею раною стала ты, мама.</w:t>
      </w:r>
    </w:p>
    <w:p w:rsidR="009F1AE8" w:rsidRDefault="009F1AE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9F1AE8" w:rsidRDefault="009F1AE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9F1AE8" w:rsidRDefault="009F1AE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9F1AE8" w:rsidRDefault="009F1AE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9F1AE8" w:rsidRDefault="009F1AE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9F1AE8" w:rsidRDefault="009F1AE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9F1AE8" w:rsidRDefault="009F1AE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9C5BA9" w:rsidRPr="009F1AE8" w:rsidRDefault="008F50A4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C65B4C" w:rsidRPr="00BE29D4" w:rsidRDefault="009C5BA9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Меж тобою и мной</w:t>
      </w:r>
      <w:r w:rsidRPr="00BE29D4">
        <w:rPr>
          <w:rFonts w:eastAsia="Times New Roman" w:cs="Times New Roman CYR"/>
          <w:color w:val="000000"/>
          <w:lang w:eastAsia="ru-RU"/>
        </w:rPr>
        <w:br/>
        <w:t>Связи – не оборваться.</w:t>
      </w:r>
      <w:r w:rsidRPr="00BE29D4">
        <w:rPr>
          <w:rFonts w:eastAsia="Times New Roman" w:cs="Times New Roman CYR"/>
          <w:color w:val="000000"/>
          <w:lang w:eastAsia="ru-RU"/>
        </w:rPr>
        <w:br/>
        <w:t>Но из жизни земной</w:t>
      </w:r>
      <w:r w:rsidRPr="00BE29D4">
        <w:rPr>
          <w:rFonts w:eastAsia="Times New Roman" w:cs="Times New Roman CYR"/>
          <w:color w:val="000000"/>
          <w:lang w:eastAsia="ru-RU"/>
        </w:rPr>
        <w:br/>
        <w:t>Мне тебя – не дозваться.</w:t>
      </w:r>
      <w:r w:rsidRPr="00BE29D4">
        <w:rPr>
          <w:rFonts w:eastAsia="Times New Roman" w:cs="Times New Roman CYR"/>
          <w:color w:val="000000"/>
          <w:lang w:eastAsia="ru-RU"/>
        </w:rPr>
        <w:br/>
        <w:t>Под ресницами око</w:t>
      </w:r>
      <w:r w:rsidRPr="00BE29D4">
        <w:rPr>
          <w:rFonts w:eastAsia="Times New Roman" w:cs="Times New Roman CYR"/>
          <w:color w:val="000000"/>
          <w:lang w:eastAsia="ru-RU"/>
        </w:rPr>
        <w:br/>
        <w:t>Бездонно и глухо.</w:t>
      </w:r>
      <w:r w:rsidRPr="00BE29D4">
        <w:rPr>
          <w:rFonts w:eastAsia="Times New Roman" w:cs="Times New Roman CYR"/>
          <w:color w:val="000000"/>
          <w:lang w:eastAsia="ru-RU"/>
        </w:rPr>
        <w:br/>
        <w:t>Ты витаешь далеко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О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т зренья и слуха.</w:t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Но во сне 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невесомой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,</w:t>
      </w:r>
      <w:r w:rsidRPr="00BE29D4">
        <w:rPr>
          <w:rFonts w:eastAsia="Times New Roman" w:cs="Times New Roman CYR"/>
          <w:color w:val="000000"/>
          <w:lang w:eastAsia="ru-RU"/>
        </w:rPr>
        <w:br/>
        <w:t>Беспечной привиделась.</w:t>
      </w:r>
      <w:r w:rsidRPr="00BE29D4">
        <w:rPr>
          <w:rFonts w:eastAsia="Times New Roman" w:cs="Times New Roman CYR"/>
          <w:color w:val="000000"/>
          <w:lang w:eastAsia="ru-RU"/>
        </w:rPr>
        <w:br/>
        <w:t>…Наступило свинцовое</w:t>
      </w:r>
      <w:r w:rsidRPr="00BE29D4">
        <w:rPr>
          <w:rFonts w:eastAsia="Times New Roman" w:cs="Times New Roman CYR"/>
          <w:color w:val="000000"/>
          <w:lang w:eastAsia="ru-RU"/>
        </w:rPr>
        <w:br/>
        <w:t>Утро.</w:t>
      </w:r>
      <w:r w:rsidRPr="00BE29D4">
        <w:rPr>
          <w:rFonts w:eastAsia="Times New Roman" w:cs="Times New Roman CYR"/>
          <w:color w:val="000000"/>
          <w:lang w:eastAsia="ru-RU"/>
        </w:rPr>
        <w:br/>
        <w:t>Надвинулось,</w:t>
      </w:r>
      <w:r w:rsidRPr="00BE29D4">
        <w:rPr>
          <w:rFonts w:eastAsia="Times New Roman" w:cs="Times New Roman CYR"/>
          <w:color w:val="000000"/>
          <w:lang w:eastAsia="ru-RU"/>
        </w:rPr>
        <w:br/>
        <w:t>Наклонилось оно,</w:t>
      </w:r>
      <w:r w:rsidRPr="00BE29D4">
        <w:rPr>
          <w:rFonts w:eastAsia="Times New Roman" w:cs="Times New Roman CYR"/>
          <w:color w:val="000000"/>
          <w:lang w:eastAsia="ru-RU"/>
        </w:rPr>
        <w:br/>
        <w:t>Задохнулось,</w:t>
      </w:r>
      <w:r w:rsidRPr="00BE29D4">
        <w:rPr>
          <w:rFonts w:eastAsia="Times New Roman" w:cs="Times New Roman CYR"/>
          <w:color w:val="000000"/>
          <w:lang w:eastAsia="ru-RU"/>
        </w:rPr>
        <w:br/>
        <w:t>Слезами ответило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…И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сиротства клеймо</w:t>
      </w:r>
      <w:r w:rsidRPr="00BE29D4">
        <w:rPr>
          <w:rFonts w:eastAsia="Times New Roman" w:cs="Times New Roman CYR"/>
          <w:color w:val="000000"/>
          <w:lang w:eastAsia="ru-RU"/>
        </w:rPr>
        <w:br/>
        <w:t>Выжгло в сердце отметину.</w:t>
      </w:r>
    </w:p>
    <w:p w:rsidR="00C65B4C" w:rsidRPr="00BE29D4" w:rsidRDefault="00C65B4C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9F1AE8" w:rsidRDefault="009F1AE8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b/>
          <w:i/>
          <w:color w:val="000000"/>
          <w:sz w:val="28"/>
          <w:szCs w:val="28"/>
          <w:shd w:val="clear" w:color="auto" w:fill="FFFFFF"/>
        </w:rPr>
      </w:pPr>
    </w:p>
    <w:p w:rsidR="009F1AE8" w:rsidRDefault="009F1AE8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b/>
          <w:i/>
          <w:color w:val="000000"/>
          <w:sz w:val="28"/>
          <w:szCs w:val="28"/>
          <w:shd w:val="clear" w:color="auto" w:fill="FFFFFF"/>
        </w:rPr>
      </w:pPr>
    </w:p>
    <w:p w:rsidR="009F1AE8" w:rsidRDefault="009F1AE8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b/>
          <w:i/>
          <w:color w:val="000000"/>
          <w:sz w:val="28"/>
          <w:szCs w:val="28"/>
          <w:shd w:val="clear" w:color="auto" w:fill="FFFFFF"/>
        </w:rPr>
      </w:pPr>
    </w:p>
    <w:p w:rsidR="009F1AE8" w:rsidRDefault="009F1AE8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b/>
          <w:i/>
          <w:color w:val="000000"/>
          <w:sz w:val="28"/>
          <w:szCs w:val="28"/>
          <w:shd w:val="clear" w:color="auto" w:fill="FFFFFF"/>
        </w:rPr>
      </w:pPr>
    </w:p>
    <w:p w:rsidR="009F1AE8" w:rsidRDefault="009F1AE8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b/>
          <w:i/>
          <w:color w:val="000000"/>
          <w:sz w:val="28"/>
          <w:szCs w:val="28"/>
          <w:shd w:val="clear" w:color="auto" w:fill="FFFFFF"/>
        </w:rPr>
      </w:pPr>
    </w:p>
    <w:p w:rsidR="009F1AE8" w:rsidRDefault="009F1AE8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b/>
          <w:i/>
          <w:color w:val="000000"/>
          <w:sz w:val="28"/>
          <w:szCs w:val="28"/>
          <w:shd w:val="clear" w:color="auto" w:fill="FFFFFF"/>
        </w:rPr>
      </w:pPr>
    </w:p>
    <w:p w:rsidR="009F1AE8" w:rsidRDefault="009F1AE8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b/>
          <w:i/>
          <w:color w:val="000000"/>
          <w:sz w:val="28"/>
          <w:szCs w:val="28"/>
          <w:shd w:val="clear" w:color="auto" w:fill="FFFFFF"/>
        </w:rPr>
      </w:pPr>
    </w:p>
    <w:p w:rsidR="009F1AE8" w:rsidRDefault="009F1AE8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b/>
          <w:i/>
          <w:color w:val="000000"/>
          <w:sz w:val="28"/>
          <w:szCs w:val="28"/>
          <w:shd w:val="clear" w:color="auto" w:fill="FFFFFF"/>
        </w:rPr>
      </w:pPr>
    </w:p>
    <w:p w:rsidR="009F1AE8" w:rsidRPr="009F1AE8" w:rsidRDefault="009F1AE8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b/>
          <w:i/>
          <w:color w:val="000000"/>
          <w:sz w:val="28"/>
          <w:szCs w:val="28"/>
          <w:shd w:val="clear" w:color="auto" w:fill="FFFFFF"/>
        </w:rPr>
      </w:pPr>
      <w:r w:rsidRPr="009F1AE8">
        <w:rPr>
          <w:rFonts w:cs="Times New Roman CYR"/>
          <w:b/>
          <w:i/>
          <w:color w:val="000000"/>
          <w:sz w:val="28"/>
          <w:szCs w:val="28"/>
          <w:shd w:val="clear" w:color="auto" w:fill="FFFFFF"/>
        </w:rPr>
        <w:lastRenderedPageBreak/>
        <w:t>На другом берегу</w:t>
      </w:r>
    </w:p>
    <w:p w:rsidR="00C65B4C" w:rsidRPr="00BE29D4" w:rsidRDefault="00C65B4C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  <w:r w:rsidRPr="00BE29D4">
        <w:rPr>
          <w:rFonts w:cs="Times New Roman CYR"/>
          <w:color w:val="000000"/>
          <w:shd w:val="clear" w:color="auto" w:fill="FFFFFF"/>
        </w:rPr>
        <w:t>1.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Заботы, страсти – глуше и скучнее.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Душа почти не держится за них.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Порою кажется, что связь её прочнее</w:t>
      </w:r>
      <w:proofErr w:type="gramStart"/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С</w:t>
      </w:r>
      <w:proofErr w:type="gramEnd"/>
      <w:r w:rsidRPr="00BE29D4">
        <w:rPr>
          <w:rFonts w:cs="Times New Roman CYR"/>
          <w:color w:val="000000"/>
          <w:shd w:val="clear" w:color="auto" w:fill="FFFFFF"/>
        </w:rPr>
        <w:t xml:space="preserve"> той, что уже не числится в живых.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2.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Ты обо мне тоскуешь? Не тоскуй.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Мы встретимся – от радости заплачем</w:t>
      </w:r>
      <w:proofErr w:type="gramStart"/>
      <w:r w:rsidRPr="00BE29D4">
        <w:rPr>
          <w:rFonts w:cs="Times New Roman CYR"/>
          <w:color w:val="000000"/>
          <w:shd w:val="clear" w:color="auto" w:fill="FFFFFF"/>
        </w:rPr>
        <w:t>…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Н</w:t>
      </w:r>
      <w:proofErr w:type="gramEnd"/>
      <w:r w:rsidRPr="00BE29D4">
        <w:rPr>
          <w:rFonts w:cs="Times New Roman CYR"/>
          <w:color w:val="000000"/>
          <w:shd w:val="clear" w:color="auto" w:fill="FFFFFF"/>
        </w:rPr>
        <w:t>аш переезд, ты знаешь, не оплачен.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Мы копим горести на этом берегу.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А перевозчик в белом стар и строг.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Молчит, не говорит, когда же срок.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Ты не тоскуй. Дождёмся как-нибудь.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Качнётся вдруг прибрежная ветла,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 xml:space="preserve">Волна плеснёт, шипуча и </w:t>
      </w:r>
      <w:proofErr w:type="gramStart"/>
      <w:r w:rsidRPr="00BE29D4">
        <w:rPr>
          <w:rFonts w:cs="Times New Roman CYR"/>
          <w:color w:val="000000"/>
          <w:shd w:val="clear" w:color="auto" w:fill="FFFFFF"/>
        </w:rPr>
        <w:t>светла…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Нас наберут</w:t>
      </w:r>
      <w:proofErr w:type="gramEnd"/>
      <w:r w:rsidRPr="00BE29D4">
        <w:rPr>
          <w:rFonts w:cs="Times New Roman CYR"/>
          <w:color w:val="000000"/>
          <w:shd w:val="clear" w:color="auto" w:fill="FFFFFF"/>
        </w:rPr>
        <w:t xml:space="preserve"> до полного числа,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И – в путь…</w:t>
      </w:r>
    </w:p>
    <w:p w:rsidR="00C65B4C" w:rsidRPr="00BE29D4" w:rsidRDefault="00C65B4C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</w:p>
    <w:p w:rsidR="001F06D3" w:rsidRDefault="001F06D3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1F06D3" w:rsidRDefault="001F06D3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1F06D3" w:rsidRDefault="001F06D3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1F06D3" w:rsidRDefault="001F06D3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1F06D3" w:rsidRDefault="001F06D3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1F06D3" w:rsidRDefault="001F06D3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1F06D3" w:rsidRPr="00CB0DDF" w:rsidRDefault="008F50A4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C65B4C" w:rsidRPr="00BE29D4" w:rsidRDefault="00C65B4C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Пресвятая Богородица,</w:t>
      </w:r>
      <w:r w:rsidRPr="00BE29D4">
        <w:rPr>
          <w:rFonts w:eastAsia="Times New Roman" w:cs="Times New Roman CYR"/>
          <w:color w:val="000000"/>
          <w:lang w:eastAsia="ru-RU"/>
        </w:rPr>
        <w:br/>
        <w:t>Как ТАМ? Где моя мама?..</w:t>
      </w:r>
      <w:r w:rsidRPr="00BE29D4">
        <w:rPr>
          <w:rFonts w:eastAsia="Times New Roman" w:cs="Times New Roman CYR"/>
          <w:color w:val="000000"/>
          <w:lang w:eastAsia="ru-RU"/>
        </w:rPr>
        <w:br/>
        <w:t>Сердце очнется, как водится,</w:t>
      </w:r>
      <w:r w:rsidRPr="00BE29D4">
        <w:rPr>
          <w:rFonts w:eastAsia="Times New Roman" w:cs="Times New Roman CYR"/>
          <w:color w:val="000000"/>
          <w:lang w:eastAsia="ru-RU"/>
        </w:rPr>
        <w:br/>
        <w:t>Возле страшной, разверзнутой ямы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Б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удет холмик, цветы железные,</w:t>
      </w:r>
      <w:r w:rsidRPr="00BE29D4">
        <w:rPr>
          <w:rFonts w:eastAsia="Times New Roman" w:cs="Times New Roman CYR"/>
          <w:color w:val="000000"/>
          <w:lang w:eastAsia="ru-RU"/>
        </w:rPr>
        <w:br/>
        <w:t>Сожаления бесполезные.</w:t>
      </w:r>
      <w:r w:rsidRPr="00BE29D4">
        <w:rPr>
          <w:rFonts w:eastAsia="Times New Roman" w:cs="Times New Roman CYR"/>
          <w:color w:val="000000"/>
          <w:lang w:eastAsia="ru-RU"/>
        </w:rPr>
        <w:br/>
        <w:t>Будут слезные небеса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И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родные, во сне, глаза.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Голос, облик – все время источит,</w:t>
      </w:r>
      <w:r w:rsidRPr="00BE29D4">
        <w:rPr>
          <w:rFonts w:eastAsia="Times New Roman" w:cs="Times New Roman CYR"/>
          <w:color w:val="000000"/>
          <w:lang w:eastAsia="ru-RU"/>
        </w:rPr>
        <w:br/>
        <w:t>Но приснятся любимые очи.</w:t>
      </w:r>
      <w:r w:rsidRPr="00BE29D4">
        <w:rPr>
          <w:rFonts w:eastAsia="Times New Roman" w:cs="Times New Roman CYR"/>
          <w:color w:val="000000"/>
          <w:lang w:eastAsia="ru-RU"/>
        </w:rPr>
        <w:br/>
        <w:t>И тепло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 П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одожди чуть-чуть…</w:t>
      </w:r>
      <w:r w:rsidRPr="00BE29D4">
        <w:rPr>
          <w:rFonts w:eastAsia="Times New Roman" w:cs="Times New Roman CYR"/>
          <w:color w:val="000000"/>
          <w:lang w:eastAsia="ru-RU"/>
        </w:rPr>
        <w:br/>
        <w:t>Ну немножечко, ну побудь…</w:t>
      </w:r>
    </w:p>
    <w:p w:rsidR="00C65B4C" w:rsidRPr="00BE29D4" w:rsidRDefault="00C65B4C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1F06D3" w:rsidRDefault="001F06D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F06D3" w:rsidRDefault="001F06D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F06D3" w:rsidRDefault="001F06D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F06D3" w:rsidRDefault="001F06D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F06D3" w:rsidRDefault="001F06D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F06D3" w:rsidRDefault="001F06D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F06D3" w:rsidRDefault="001F06D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F06D3" w:rsidRDefault="001F06D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C65B4C" w:rsidRPr="001F06D3" w:rsidRDefault="008F50A4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C65B4C" w:rsidRPr="00BE29D4" w:rsidRDefault="00C65B4C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Ты знаешь, как в Раю? </w:t>
      </w:r>
      <w:r w:rsidRPr="00BE29D4">
        <w:rPr>
          <w:rFonts w:eastAsia="Times New Roman" w:cs="Times New Roman CYR"/>
          <w:color w:val="000000"/>
          <w:lang w:eastAsia="ru-RU"/>
        </w:rPr>
        <w:br/>
        <w:t>Там – любовь.</w:t>
      </w:r>
      <w:r w:rsidRPr="00BE29D4">
        <w:rPr>
          <w:rFonts w:eastAsia="Times New Roman" w:cs="Times New Roman CYR"/>
          <w:color w:val="000000"/>
          <w:lang w:eastAsia="ru-RU"/>
        </w:rPr>
        <w:br/>
        <w:t>Там можно быть маленькой-маленькой.</w:t>
      </w:r>
      <w:r w:rsidRPr="00BE29D4">
        <w:rPr>
          <w:rFonts w:eastAsia="Times New Roman" w:cs="Times New Roman CYR"/>
          <w:color w:val="000000"/>
          <w:lang w:eastAsia="ru-RU"/>
        </w:rPr>
        <w:br/>
        <w:t>Там ждёт меня мама.</w:t>
      </w:r>
      <w:r w:rsidRPr="00BE29D4">
        <w:rPr>
          <w:rFonts w:eastAsia="Times New Roman" w:cs="Times New Roman CYR"/>
          <w:color w:val="000000"/>
          <w:lang w:eastAsia="ru-RU"/>
        </w:rPr>
        <w:br/>
        <w:t>Она возьмёт меня на руки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И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я крепко-крепко обниму её,</w:t>
      </w:r>
      <w:r w:rsidRPr="00BE29D4">
        <w:rPr>
          <w:rFonts w:eastAsia="Times New Roman" w:cs="Times New Roman CYR"/>
          <w:color w:val="000000"/>
          <w:lang w:eastAsia="ru-RU"/>
        </w:rPr>
        <w:br/>
        <w:t>И скажу сквозь слёзы:</w:t>
      </w:r>
      <w:r w:rsidRPr="00BE29D4">
        <w:rPr>
          <w:rFonts w:eastAsia="Times New Roman" w:cs="Times New Roman CYR"/>
          <w:color w:val="000000"/>
          <w:lang w:eastAsia="ru-RU"/>
        </w:rPr>
        <w:br/>
        <w:t>«Где ты была так долго?!»</w:t>
      </w:r>
      <w:r w:rsidRPr="00BE29D4">
        <w:rPr>
          <w:rFonts w:eastAsia="Times New Roman" w:cs="Times New Roman CYR"/>
          <w:color w:val="000000"/>
          <w:lang w:eastAsia="ru-RU"/>
        </w:rPr>
        <w:br/>
        <w:t>А ещё там можно быть большой-большой,</w:t>
      </w:r>
      <w:r w:rsidRPr="00BE29D4">
        <w:rPr>
          <w:rFonts w:eastAsia="Times New Roman" w:cs="Times New Roman CYR"/>
          <w:color w:val="000000"/>
          <w:lang w:eastAsia="ru-RU"/>
        </w:rPr>
        <w:br/>
        <w:t>И взять на руки своих деток,</w:t>
      </w:r>
      <w:r w:rsidRPr="00BE29D4">
        <w:rPr>
          <w:rFonts w:eastAsia="Times New Roman" w:cs="Times New Roman CYR"/>
          <w:color w:val="000000"/>
          <w:lang w:eastAsia="ru-RU"/>
        </w:rPr>
        <w:br/>
        <w:t>И маму, которая станет маленькой.</w:t>
      </w:r>
      <w:r w:rsidRPr="00BE29D4">
        <w:rPr>
          <w:rFonts w:eastAsia="Times New Roman" w:cs="Times New Roman CYR"/>
          <w:color w:val="000000"/>
          <w:lang w:eastAsia="ru-RU"/>
        </w:rPr>
        <w:br/>
        <w:t>Рай – это любовь.</w:t>
      </w:r>
    </w:p>
    <w:p w:rsidR="00C65B4C" w:rsidRPr="00BE29D4" w:rsidRDefault="00C65B4C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1F06D3" w:rsidRDefault="001F06D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F06D3" w:rsidRDefault="001F06D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F06D3" w:rsidRDefault="001F06D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F06D3" w:rsidRDefault="001F06D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F06D3" w:rsidRDefault="001F06D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F06D3" w:rsidRDefault="001F06D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F06D3" w:rsidRDefault="001F06D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F06D3" w:rsidRDefault="001F06D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F06D3" w:rsidRDefault="001F06D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C65B4C" w:rsidRPr="001F06D3" w:rsidRDefault="008F50A4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C65B4C" w:rsidRPr="00BE29D4" w:rsidRDefault="00C65B4C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Денег нет, успеха тоже нету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Е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сли нужно - Сам Господь подаст…</w:t>
      </w:r>
      <w:r w:rsidRPr="00BE29D4">
        <w:rPr>
          <w:rFonts w:eastAsia="Times New Roman" w:cs="Times New Roman CYR"/>
          <w:color w:val="000000"/>
          <w:lang w:eastAsia="ru-RU"/>
        </w:rPr>
        <w:br/>
        <w:t>Счастье, я скажу вам по секрету,</w:t>
      </w:r>
      <w:r w:rsidRPr="00BE29D4">
        <w:rPr>
          <w:rFonts w:eastAsia="Times New Roman" w:cs="Times New Roman CYR"/>
          <w:color w:val="000000"/>
          <w:lang w:eastAsia="ru-RU"/>
        </w:rPr>
        <w:br/>
        <w:t>Не зависит вовсе от богатств.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Не зависит даже от здоровья,</w:t>
      </w:r>
      <w:r w:rsidRPr="00BE29D4">
        <w:rPr>
          <w:rFonts w:eastAsia="Times New Roman" w:cs="Times New Roman CYR"/>
          <w:color w:val="000000"/>
          <w:lang w:eastAsia="ru-RU"/>
        </w:rPr>
        <w:br/>
        <w:t>Пусть его с тележкой целый воз.</w:t>
      </w:r>
      <w:r w:rsidRPr="00BE29D4">
        <w:rPr>
          <w:rFonts w:eastAsia="Times New Roman" w:cs="Times New Roman CYR"/>
          <w:color w:val="000000"/>
          <w:lang w:eastAsia="ru-RU"/>
        </w:rPr>
        <w:br/>
        <w:t>Кто стакан воды у изголовья</w:t>
      </w:r>
      <w:r w:rsidRPr="00BE29D4">
        <w:rPr>
          <w:rFonts w:eastAsia="Times New Roman" w:cs="Times New Roman CYR"/>
          <w:color w:val="000000"/>
          <w:lang w:eastAsia="ru-RU"/>
        </w:rPr>
        <w:br/>
        <w:t>Нам поставит? Вот главней вопрос…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Кто пришлёт 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простую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</w:t>
      </w:r>
      <w:proofErr w:type="spellStart"/>
      <w:r w:rsidRPr="00BE29D4">
        <w:rPr>
          <w:rFonts w:eastAsia="Times New Roman" w:cs="Times New Roman CYR"/>
          <w:color w:val="000000"/>
          <w:lang w:eastAsia="ru-RU"/>
        </w:rPr>
        <w:t>СМСку</w:t>
      </w:r>
      <w:proofErr w:type="spellEnd"/>
      <w:r w:rsidRPr="00BE29D4">
        <w:rPr>
          <w:rFonts w:eastAsia="Times New Roman" w:cs="Times New Roman CYR"/>
          <w:color w:val="000000"/>
          <w:lang w:eastAsia="ru-RU"/>
        </w:rPr>
        <w:t>,</w:t>
      </w:r>
      <w:r w:rsidRPr="00BE29D4">
        <w:rPr>
          <w:rFonts w:eastAsia="Times New Roman" w:cs="Times New Roman CYR"/>
          <w:color w:val="000000"/>
          <w:lang w:eastAsia="ru-RU"/>
        </w:rPr>
        <w:br/>
        <w:t>«Как ты?» - и растает грусти снег... </w:t>
      </w:r>
      <w:r w:rsidRPr="00BE29D4">
        <w:rPr>
          <w:rFonts w:eastAsia="Times New Roman" w:cs="Times New Roman CYR"/>
          <w:color w:val="000000"/>
          <w:lang w:eastAsia="ru-RU"/>
        </w:rPr>
        <w:br/>
        <w:t>Все мечты когда-то лопнут с треском,</w:t>
      </w:r>
      <w:r w:rsidRPr="00BE29D4">
        <w:rPr>
          <w:rFonts w:eastAsia="Times New Roman" w:cs="Times New Roman CYR"/>
          <w:color w:val="000000"/>
          <w:lang w:eastAsia="ru-RU"/>
        </w:rPr>
        <w:br/>
        <w:t>А любовь останется навек.</w:t>
      </w:r>
    </w:p>
    <w:p w:rsidR="0019165F" w:rsidRPr="00BE29D4" w:rsidRDefault="0019165F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19165F" w:rsidRPr="00BE29D4" w:rsidRDefault="009C5BA9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br/>
        <w:t> </w:t>
      </w:r>
    </w:p>
    <w:p w:rsidR="0019165F" w:rsidRPr="00BE29D4" w:rsidRDefault="0019165F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19165F" w:rsidRPr="00BE29D4" w:rsidRDefault="0019165F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19165F" w:rsidRPr="00BE29D4" w:rsidRDefault="0019165F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19165F" w:rsidRPr="00BE29D4" w:rsidRDefault="0019165F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19165F" w:rsidRPr="00BE29D4" w:rsidRDefault="0019165F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19165F" w:rsidRPr="00BE29D4" w:rsidRDefault="0019165F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1F06D3" w:rsidRDefault="001F06D3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</w:p>
    <w:p w:rsidR="001F06D3" w:rsidRDefault="001F06D3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</w:p>
    <w:p w:rsidR="001F06D3" w:rsidRDefault="001F06D3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</w:p>
    <w:p w:rsidR="001F06D3" w:rsidRDefault="001F06D3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</w:p>
    <w:p w:rsidR="001F06D3" w:rsidRDefault="00AA46F2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  <w:r>
        <w:rPr>
          <w:rFonts w:cs="Times New Roman CYR"/>
          <w:noProof/>
          <w:color w:val="000000"/>
          <w:shd w:val="clear" w:color="auto" w:fill="FFFFFF"/>
          <w:lang w:eastAsia="ru-RU"/>
        </w:rPr>
        <w:lastRenderedPageBreak/>
        <w:drawing>
          <wp:inline distT="0" distB="0" distL="0" distR="0">
            <wp:extent cx="3743960" cy="5152533"/>
            <wp:effectExtent l="0" t="0" r="0" b="0"/>
            <wp:docPr id="7" name="Рисунок 7" descr="H:\ФОТО ОЛИ\иллюстрации\ГОТОВЫЕ\img469_hf_hf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ФОТО ОЛИ\иллюстрации\ГОТОВЫЕ\img469_hf_hfа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960" cy="51525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254E" w:rsidRDefault="0089254E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</w:p>
    <w:p w:rsidR="0089254E" w:rsidRDefault="0089254E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</w:p>
    <w:p w:rsidR="0089254E" w:rsidRDefault="0089254E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</w:p>
    <w:p w:rsidR="007957A2" w:rsidRPr="0089254E" w:rsidRDefault="008F50A4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7957A2" w:rsidRPr="00BE29D4" w:rsidRDefault="007957A2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Поэт коснётся быстрою рукою,</w:t>
      </w:r>
      <w:r w:rsidRPr="00BE29D4">
        <w:rPr>
          <w:rFonts w:eastAsia="Times New Roman" w:cs="Times New Roman CYR"/>
          <w:color w:val="000000"/>
          <w:lang w:eastAsia="ru-RU"/>
        </w:rPr>
        <w:br/>
        <w:t>Листа тетрадного, и оживут легко</w:t>
      </w:r>
      <w:r w:rsidRPr="00BE29D4">
        <w:rPr>
          <w:rFonts w:eastAsia="Times New Roman" w:cs="Times New Roman CYR"/>
          <w:color w:val="000000"/>
          <w:lang w:eastAsia="ru-RU"/>
        </w:rPr>
        <w:br/>
        <w:t>Черты лица, и месяц над рекою</w:t>
      </w:r>
      <w:r w:rsidRPr="00BE29D4">
        <w:rPr>
          <w:rFonts w:eastAsia="Times New Roman" w:cs="Times New Roman CYR"/>
          <w:color w:val="000000"/>
          <w:lang w:eastAsia="ru-RU"/>
        </w:rPr>
        <w:br/>
        <w:t>Цвета  и запахи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 И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встанет в горле ком.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Стихотворенье – музыка, дыханье.</w:t>
      </w:r>
      <w:r w:rsidRPr="00BE29D4">
        <w:rPr>
          <w:rFonts w:eastAsia="Times New Roman" w:cs="Times New Roman CYR"/>
          <w:color w:val="000000"/>
          <w:lang w:eastAsia="ru-RU"/>
        </w:rPr>
        <w:br/>
        <w:t>Слова, что золотые семена, </w:t>
      </w:r>
      <w:r w:rsidRPr="00BE29D4">
        <w:rPr>
          <w:rFonts w:eastAsia="Times New Roman" w:cs="Times New Roman CYR"/>
          <w:color w:val="000000"/>
          <w:lang w:eastAsia="ru-RU"/>
        </w:rPr>
        <w:br/>
        <w:t>Вдруг прорастают в звоне и сиянье -</w:t>
      </w:r>
      <w:r w:rsidRPr="00BE29D4">
        <w:rPr>
          <w:rFonts w:eastAsia="Times New Roman" w:cs="Times New Roman CYR"/>
          <w:color w:val="000000"/>
          <w:lang w:eastAsia="ru-RU"/>
        </w:rPr>
        <w:br/>
        <w:t>В душе звучит ответная струна.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Порой тоской, тревогой отзовутся. </w:t>
      </w:r>
      <w:r w:rsidRPr="00BE29D4">
        <w:rPr>
          <w:rFonts w:eastAsia="Times New Roman" w:cs="Times New Roman CYR"/>
          <w:color w:val="000000"/>
          <w:lang w:eastAsia="ru-RU"/>
        </w:rPr>
        <w:br/>
        <w:t>Придавят камнем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  Н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о из под него</w:t>
      </w:r>
      <w:r w:rsidRPr="00BE29D4">
        <w:rPr>
          <w:rFonts w:eastAsia="Times New Roman" w:cs="Times New Roman CYR"/>
          <w:color w:val="000000"/>
          <w:lang w:eastAsia="ru-RU"/>
        </w:rPr>
        <w:br/>
        <w:t>Ручьи прохладные, живительные льются,</w:t>
      </w:r>
      <w:r w:rsidRPr="00BE29D4">
        <w:rPr>
          <w:rFonts w:eastAsia="Times New Roman" w:cs="Times New Roman CYR"/>
          <w:color w:val="000000"/>
          <w:lang w:eastAsia="ru-RU"/>
        </w:rPr>
        <w:br/>
        <w:t>Водою очищающей, благой…</w:t>
      </w:r>
    </w:p>
    <w:p w:rsidR="007957A2" w:rsidRPr="00BE29D4" w:rsidRDefault="007957A2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</w:p>
    <w:p w:rsidR="0089254E" w:rsidRDefault="0089254E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9254E" w:rsidRDefault="0089254E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9254E" w:rsidRDefault="0089254E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9254E" w:rsidRDefault="0089254E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9254E" w:rsidRDefault="0089254E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9254E" w:rsidRDefault="0089254E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9254E" w:rsidRDefault="0089254E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9254E" w:rsidRDefault="0089254E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9254E" w:rsidRDefault="0089254E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9254E" w:rsidRDefault="0089254E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9254E" w:rsidRDefault="0089254E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9254E" w:rsidRDefault="00DA17B4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  <w:r w:rsidRPr="001F06D3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Т</w:t>
      </w: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t>оска – поэзии сестра</w:t>
      </w:r>
      <w:r w:rsidR="007957A2" w:rsidRPr="00BE29D4">
        <w:rPr>
          <w:rFonts w:cs="Times New Roman CYR"/>
          <w:color w:val="000000"/>
        </w:rPr>
        <w:br/>
      </w:r>
      <w:r w:rsidR="007957A2" w:rsidRPr="00BE29D4">
        <w:rPr>
          <w:rFonts w:cs="Times New Roman CYR"/>
          <w:color w:val="000000"/>
          <w:shd w:val="clear" w:color="auto" w:fill="FFFFFF"/>
        </w:rPr>
        <w:t>Тоска – поэзии сестра.</w:t>
      </w:r>
      <w:r w:rsidR="007957A2" w:rsidRPr="00BE29D4">
        <w:rPr>
          <w:rFonts w:cs="Times New Roman CYR"/>
          <w:color w:val="000000"/>
        </w:rPr>
        <w:br/>
      </w:r>
      <w:r w:rsidR="007957A2" w:rsidRPr="00BE29D4">
        <w:rPr>
          <w:rFonts w:cs="Times New Roman CYR"/>
          <w:color w:val="000000"/>
          <w:shd w:val="clear" w:color="auto" w:fill="FFFFFF"/>
        </w:rPr>
        <w:t>Ища во всем первопричину</w:t>
      </w:r>
      <w:r w:rsidR="007957A2" w:rsidRPr="00BE29D4">
        <w:rPr>
          <w:rFonts w:cs="Times New Roman CYR"/>
          <w:color w:val="000000"/>
        </w:rPr>
        <w:br/>
      </w:r>
      <w:r w:rsidR="007957A2" w:rsidRPr="00BE29D4">
        <w:rPr>
          <w:rFonts w:cs="Times New Roman CYR"/>
          <w:color w:val="000000"/>
          <w:shd w:val="clear" w:color="auto" w:fill="FFFFFF"/>
        </w:rPr>
        <w:t>(Так ищет женщина мужчину),</w:t>
      </w:r>
      <w:r w:rsidR="007957A2" w:rsidRPr="00BE29D4">
        <w:rPr>
          <w:rFonts w:cs="Times New Roman CYR"/>
          <w:color w:val="000000"/>
        </w:rPr>
        <w:br/>
      </w:r>
      <w:r w:rsidR="007957A2" w:rsidRPr="00BE29D4">
        <w:rPr>
          <w:rFonts w:cs="Times New Roman CYR"/>
          <w:color w:val="000000"/>
          <w:shd w:val="clear" w:color="auto" w:fill="FFFFFF"/>
        </w:rPr>
        <w:t>И осторожна, и мудра.</w:t>
      </w:r>
      <w:r w:rsidR="007957A2" w:rsidRPr="00BE29D4">
        <w:rPr>
          <w:rFonts w:cs="Times New Roman CYR"/>
          <w:color w:val="000000"/>
        </w:rPr>
        <w:br/>
      </w:r>
    </w:p>
    <w:p w:rsidR="0089254E" w:rsidRDefault="007957A2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  <w:r w:rsidRPr="00BE29D4">
        <w:rPr>
          <w:rFonts w:cs="Times New Roman CYR"/>
          <w:color w:val="000000"/>
          <w:shd w:val="clear" w:color="auto" w:fill="FFFFFF"/>
        </w:rPr>
        <w:t>Она не трогает основ,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Скользит, на дно не погружаясь,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Случайно, вроде бы, касаясь,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Неторопливых берегов.</w:t>
      </w:r>
      <w:r w:rsidRPr="00BE29D4">
        <w:rPr>
          <w:rFonts w:cs="Times New Roman CYR"/>
          <w:color w:val="000000"/>
        </w:rPr>
        <w:br/>
      </w:r>
    </w:p>
    <w:p w:rsidR="0089254E" w:rsidRDefault="007957A2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  <w:r w:rsidRPr="00BE29D4">
        <w:rPr>
          <w:rFonts w:cs="Times New Roman CYR"/>
          <w:color w:val="000000"/>
          <w:shd w:val="clear" w:color="auto" w:fill="FFFFFF"/>
        </w:rPr>
        <w:t>Любовь – поэзии под стать.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Мечтает в мире воплотиться,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Не может до конца раскрыться,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И, мучаясь, не любит ждать.</w:t>
      </w:r>
      <w:r w:rsidRPr="00BE29D4">
        <w:rPr>
          <w:rFonts w:cs="Times New Roman CYR"/>
          <w:color w:val="000000"/>
        </w:rPr>
        <w:br/>
      </w:r>
    </w:p>
    <w:p w:rsidR="007957A2" w:rsidRPr="00BE29D4" w:rsidRDefault="007957A2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  <w:r w:rsidRPr="00BE29D4">
        <w:rPr>
          <w:rFonts w:cs="Times New Roman CYR"/>
          <w:color w:val="000000"/>
          <w:shd w:val="clear" w:color="auto" w:fill="FFFFFF"/>
        </w:rPr>
        <w:t>Но – ждет. Становятся одним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Любовь, тоска</w:t>
      </w:r>
      <w:proofErr w:type="gramStart"/>
      <w:r w:rsidRPr="00BE29D4">
        <w:rPr>
          <w:rFonts w:cs="Times New Roman CYR"/>
          <w:color w:val="000000"/>
          <w:shd w:val="clear" w:color="auto" w:fill="FFFFFF"/>
        </w:rPr>
        <w:t>… И</w:t>
      </w:r>
      <w:proofErr w:type="gramEnd"/>
      <w:r w:rsidRPr="00BE29D4">
        <w:rPr>
          <w:rFonts w:cs="Times New Roman CYR"/>
          <w:color w:val="000000"/>
          <w:shd w:val="clear" w:color="auto" w:fill="FFFFFF"/>
        </w:rPr>
        <w:t xml:space="preserve"> жажда жизни,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Которая прозреньем брызнет,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Но Небо властвует над ним.</w:t>
      </w:r>
    </w:p>
    <w:p w:rsidR="0089254E" w:rsidRDefault="0089254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9254E" w:rsidRDefault="0089254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9254E" w:rsidRDefault="0089254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9254E" w:rsidRDefault="0089254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9254E" w:rsidRDefault="0089254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61D0D" w:rsidRPr="001F06D3" w:rsidRDefault="001F06D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Гроза</w:t>
      </w:r>
    </w:p>
    <w:p w:rsidR="0089254E" w:rsidRDefault="001F06D3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1F06D3">
        <w:rPr>
          <w:rFonts w:eastAsia="Times New Roman" w:cs="Times New Roman CYR"/>
          <w:color w:val="000000"/>
          <w:lang w:eastAsia="ru-RU"/>
        </w:rPr>
        <w:t>Трещит скорлупа небосвода.</w:t>
      </w:r>
      <w:r w:rsidRPr="001F06D3">
        <w:rPr>
          <w:rFonts w:eastAsia="Times New Roman" w:cs="Times New Roman CYR"/>
          <w:color w:val="000000"/>
          <w:lang w:eastAsia="ru-RU"/>
        </w:rPr>
        <w:br/>
        <w:t xml:space="preserve">На </w:t>
      </w:r>
      <w:proofErr w:type="gramStart"/>
      <w:r w:rsidRPr="001F06D3">
        <w:rPr>
          <w:rFonts w:eastAsia="Times New Roman" w:cs="Times New Roman CYR"/>
          <w:color w:val="000000"/>
          <w:lang w:eastAsia="ru-RU"/>
        </w:rPr>
        <w:t>синем</w:t>
      </w:r>
      <w:proofErr w:type="gramEnd"/>
      <w:r w:rsidRPr="001F06D3">
        <w:rPr>
          <w:rFonts w:eastAsia="Times New Roman" w:cs="Times New Roman CYR"/>
          <w:color w:val="000000"/>
          <w:lang w:eastAsia="ru-RU"/>
        </w:rPr>
        <w:t xml:space="preserve"> - слепящие реки и нервы.</w:t>
      </w:r>
      <w:r w:rsidRPr="001F06D3">
        <w:rPr>
          <w:rFonts w:eastAsia="Times New Roman" w:cs="Times New Roman CYR"/>
          <w:color w:val="000000"/>
          <w:lang w:eastAsia="ru-RU"/>
        </w:rPr>
        <w:br/>
        <w:t>Из бездны небесной рождаются воды</w:t>
      </w:r>
      <w:proofErr w:type="gramStart"/>
      <w:r w:rsidRPr="001F06D3">
        <w:rPr>
          <w:rFonts w:eastAsia="Times New Roman" w:cs="Times New Roman CYR"/>
          <w:color w:val="000000"/>
          <w:lang w:eastAsia="ru-RU"/>
        </w:rPr>
        <w:t>…</w:t>
      </w:r>
      <w:r w:rsidRPr="001F06D3">
        <w:rPr>
          <w:rFonts w:eastAsia="Times New Roman" w:cs="Times New Roman CYR"/>
          <w:color w:val="000000"/>
          <w:lang w:eastAsia="ru-RU"/>
        </w:rPr>
        <w:br/>
        <w:t>Н</w:t>
      </w:r>
      <w:proofErr w:type="gramEnd"/>
      <w:r w:rsidRPr="001F06D3">
        <w:rPr>
          <w:rFonts w:eastAsia="Times New Roman" w:cs="Times New Roman CYR"/>
          <w:color w:val="000000"/>
          <w:lang w:eastAsia="ru-RU"/>
        </w:rPr>
        <w:t>о нерв нашей связи с Землею  -  не прерван.</w:t>
      </w:r>
      <w:r w:rsidRPr="001F06D3">
        <w:rPr>
          <w:rFonts w:eastAsia="Times New Roman" w:cs="Times New Roman CYR"/>
          <w:color w:val="000000"/>
          <w:lang w:eastAsia="ru-RU"/>
        </w:rPr>
        <w:br/>
      </w:r>
    </w:p>
    <w:p w:rsidR="001F06D3" w:rsidRPr="001F06D3" w:rsidRDefault="001F06D3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1F06D3">
        <w:rPr>
          <w:rFonts w:eastAsia="Times New Roman" w:cs="Times New Roman CYR"/>
          <w:color w:val="000000"/>
          <w:lang w:eastAsia="ru-RU"/>
        </w:rPr>
        <w:t>Пока под ногами земля, не уходит,</w:t>
      </w:r>
      <w:r w:rsidRPr="001F06D3">
        <w:rPr>
          <w:rFonts w:eastAsia="Times New Roman" w:cs="Times New Roman CYR"/>
          <w:color w:val="000000"/>
          <w:lang w:eastAsia="ru-RU"/>
        </w:rPr>
        <w:br/>
        <w:t>И небо пока не свернулось, как свиток...</w:t>
      </w:r>
      <w:r w:rsidRPr="001F06D3">
        <w:rPr>
          <w:rFonts w:eastAsia="Times New Roman" w:cs="Times New Roman CYR"/>
          <w:color w:val="000000"/>
          <w:lang w:eastAsia="ru-RU"/>
        </w:rPr>
        <w:br/>
        <w:t>Пока еще дышит больная природа,</w:t>
      </w:r>
      <w:r w:rsidRPr="001F06D3">
        <w:rPr>
          <w:rFonts w:eastAsia="Times New Roman" w:cs="Times New Roman CYR"/>
          <w:color w:val="000000"/>
          <w:lang w:eastAsia="ru-RU"/>
        </w:rPr>
        <w:br/>
        <w:t>Не чувствуем мы,  как друг с другом мы слиты…</w:t>
      </w:r>
    </w:p>
    <w:p w:rsidR="00DA17B4" w:rsidRDefault="00DA17B4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</w:p>
    <w:p w:rsidR="00DA17B4" w:rsidRDefault="00DA17B4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</w:p>
    <w:p w:rsidR="00DA17B4" w:rsidRDefault="00DA17B4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</w:p>
    <w:p w:rsidR="00DA17B4" w:rsidRDefault="00DA17B4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</w:p>
    <w:p w:rsidR="00870103" w:rsidRDefault="0087010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70103" w:rsidRDefault="0087010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70103" w:rsidRDefault="0087010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70103" w:rsidRDefault="0087010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70103" w:rsidRDefault="0087010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70103" w:rsidRDefault="0087010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70103" w:rsidRDefault="0087010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70103" w:rsidRDefault="0087010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9254E" w:rsidRPr="001F06D3" w:rsidRDefault="0089254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Во мраке грозовом</w:t>
      </w:r>
    </w:p>
    <w:p w:rsidR="0089254E" w:rsidRDefault="00E5551C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  <w:r w:rsidRPr="00BE29D4">
        <w:rPr>
          <w:rFonts w:cs="Times New Roman CYR"/>
          <w:color w:val="000000"/>
          <w:shd w:val="clear" w:color="auto" w:fill="FFFFFF"/>
        </w:rPr>
        <w:t xml:space="preserve">Во мраке грозовом, </w:t>
      </w:r>
    </w:p>
    <w:p w:rsidR="0089254E" w:rsidRDefault="0089254E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  <w:r>
        <w:rPr>
          <w:rFonts w:cs="Times New Roman CYR"/>
          <w:color w:val="000000"/>
          <w:shd w:val="clear" w:color="auto" w:fill="FFFFFF"/>
        </w:rPr>
        <w:t xml:space="preserve">                           </w:t>
      </w:r>
      <w:r w:rsidR="00E5551C" w:rsidRPr="00BE29D4">
        <w:rPr>
          <w:rFonts w:cs="Times New Roman CYR"/>
          <w:color w:val="000000"/>
          <w:shd w:val="clear" w:color="auto" w:fill="FFFFFF"/>
        </w:rPr>
        <w:t xml:space="preserve">в </w:t>
      </w:r>
      <w:proofErr w:type="spellStart"/>
      <w:r w:rsidR="00E5551C" w:rsidRPr="00BE29D4">
        <w:rPr>
          <w:rFonts w:cs="Times New Roman CYR"/>
          <w:color w:val="000000"/>
          <w:shd w:val="clear" w:color="auto" w:fill="FFFFFF"/>
        </w:rPr>
        <w:t>движеньи</w:t>
      </w:r>
      <w:proofErr w:type="spellEnd"/>
      <w:r w:rsidR="00E5551C" w:rsidRPr="00BE29D4">
        <w:rPr>
          <w:rFonts w:cs="Times New Roman CYR"/>
          <w:color w:val="000000"/>
          <w:shd w:val="clear" w:color="auto" w:fill="FFFFFF"/>
        </w:rPr>
        <w:t xml:space="preserve"> </w:t>
      </w:r>
      <w:proofErr w:type="gramStart"/>
      <w:r w:rsidR="00E5551C" w:rsidRPr="00BE29D4">
        <w:rPr>
          <w:rFonts w:cs="Times New Roman CYR"/>
          <w:color w:val="000000"/>
          <w:shd w:val="clear" w:color="auto" w:fill="FFFFFF"/>
        </w:rPr>
        <w:t>беспокойном</w:t>
      </w:r>
      <w:proofErr w:type="gramEnd"/>
      <w:r w:rsidR="00E5551C" w:rsidRPr="00BE29D4">
        <w:rPr>
          <w:rFonts w:cs="Times New Roman CYR"/>
          <w:color w:val="000000"/>
          <w:shd w:val="clear" w:color="auto" w:fill="FFFFFF"/>
        </w:rPr>
        <w:t>,</w:t>
      </w:r>
      <w:r w:rsidR="00E5551C" w:rsidRPr="00BE29D4">
        <w:rPr>
          <w:rFonts w:cs="Times New Roman CYR"/>
          <w:color w:val="000000"/>
        </w:rPr>
        <w:br/>
      </w:r>
      <w:r w:rsidR="00E5551C" w:rsidRPr="00BE29D4">
        <w:rPr>
          <w:rFonts w:cs="Times New Roman CYR"/>
          <w:color w:val="000000"/>
          <w:shd w:val="clear" w:color="auto" w:fill="FFFFFF"/>
        </w:rPr>
        <w:t xml:space="preserve">Перерастёт разряд </w:t>
      </w:r>
    </w:p>
    <w:p w:rsidR="0089254E" w:rsidRDefault="0089254E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  <w:r>
        <w:rPr>
          <w:rFonts w:cs="Times New Roman CYR"/>
          <w:color w:val="000000"/>
          <w:shd w:val="clear" w:color="auto" w:fill="FFFFFF"/>
        </w:rPr>
        <w:t xml:space="preserve">                                             </w:t>
      </w:r>
      <w:r w:rsidR="00E5551C" w:rsidRPr="00BE29D4">
        <w:rPr>
          <w:rFonts w:cs="Times New Roman CYR"/>
          <w:color w:val="000000"/>
          <w:shd w:val="clear" w:color="auto" w:fill="FFFFFF"/>
        </w:rPr>
        <w:t>в слепящую иглу.</w:t>
      </w:r>
      <w:r w:rsidR="00E5551C" w:rsidRPr="00BE29D4">
        <w:rPr>
          <w:rFonts w:cs="Times New Roman CYR"/>
          <w:color w:val="000000"/>
        </w:rPr>
        <w:br/>
      </w:r>
      <w:r w:rsidR="00E5551C" w:rsidRPr="00BE29D4">
        <w:rPr>
          <w:rFonts w:cs="Times New Roman CYR"/>
          <w:color w:val="000000"/>
          <w:shd w:val="clear" w:color="auto" w:fill="FFFFFF"/>
        </w:rPr>
        <w:t>Вот так же в смуте чувств</w:t>
      </w:r>
    </w:p>
    <w:p w:rsidR="0089254E" w:rsidRDefault="0089254E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  <w:r>
        <w:rPr>
          <w:rFonts w:cs="Times New Roman CYR"/>
          <w:color w:val="000000"/>
          <w:shd w:val="clear" w:color="auto" w:fill="FFFFFF"/>
        </w:rPr>
        <w:t xml:space="preserve">                            </w:t>
      </w:r>
      <w:r w:rsidR="00E5551C" w:rsidRPr="00BE29D4">
        <w:rPr>
          <w:rFonts w:cs="Times New Roman CYR"/>
          <w:color w:val="000000"/>
          <w:shd w:val="clear" w:color="auto" w:fill="FFFFFF"/>
        </w:rPr>
        <w:t xml:space="preserve"> </w:t>
      </w:r>
      <w:r>
        <w:rPr>
          <w:rFonts w:cs="Times New Roman CYR"/>
          <w:color w:val="000000"/>
          <w:shd w:val="clear" w:color="auto" w:fill="FFFFFF"/>
        </w:rPr>
        <w:t xml:space="preserve">       </w:t>
      </w:r>
      <w:r w:rsidR="00E5551C" w:rsidRPr="00BE29D4">
        <w:rPr>
          <w:rFonts w:cs="Times New Roman CYR"/>
          <w:color w:val="000000"/>
          <w:shd w:val="clear" w:color="auto" w:fill="FFFFFF"/>
        </w:rPr>
        <w:t>идёт путём окольным</w:t>
      </w:r>
      <w:r w:rsidR="00E5551C" w:rsidRPr="00BE29D4">
        <w:rPr>
          <w:rFonts w:cs="Times New Roman CYR"/>
          <w:color w:val="000000"/>
        </w:rPr>
        <w:br/>
      </w:r>
      <w:proofErr w:type="spellStart"/>
      <w:r w:rsidR="00E5551C" w:rsidRPr="00BE29D4">
        <w:rPr>
          <w:rFonts w:cs="Times New Roman CYR"/>
          <w:color w:val="000000"/>
          <w:shd w:val="clear" w:color="auto" w:fill="FFFFFF"/>
        </w:rPr>
        <w:t>Невысказанно</w:t>
      </w:r>
      <w:proofErr w:type="spellEnd"/>
      <w:r w:rsidR="00E5551C" w:rsidRPr="00BE29D4">
        <w:rPr>
          <w:rFonts w:cs="Times New Roman CYR"/>
          <w:color w:val="000000"/>
          <w:shd w:val="clear" w:color="auto" w:fill="FFFFFF"/>
        </w:rPr>
        <w:t xml:space="preserve"> мысль, </w:t>
      </w:r>
    </w:p>
    <w:p w:rsidR="00201E30" w:rsidRPr="00BE29D4" w:rsidRDefault="0089254E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  <w:r>
        <w:rPr>
          <w:rFonts w:cs="Times New Roman CYR"/>
          <w:color w:val="000000"/>
          <w:shd w:val="clear" w:color="auto" w:fill="FFFFFF"/>
        </w:rPr>
        <w:t xml:space="preserve">                                </w:t>
      </w:r>
      <w:r w:rsidR="00E5551C" w:rsidRPr="00BE29D4">
        <w:rPr>
          <w:rFonts w:cs="Times New Roman CYR"/>
          <w:color w:val="000000"/>
          <w:shd w:val="clear" w:color="auto" w:fill="FFFFFF"/>
        </w:rPr>
        <w:t>и вдруг - пронзает мглу.</w:t>
      </w:r>
    </w:p>
    <w:p w:rsidR="00E5551C" w:rsidRPr="00BE29D4" w:rsidRDefault="00E5551C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</w:p>
    <w:p w:rsidR="0089254E" w:rsidRDefault="0089254E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</w:p>
    <w:p w:rsidR="00A92F65" w:rsidRDefault="00A92F65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cs="Times New Roman CYR"/>
          <w:color w:val="000000"/>
          <w:shd w:val="clear" w:color="auto" w:fill="FFFFFF"/>
        </w:rPr>
      </w:pPr>
    </w:p>
    <w:p w:rsidR="0089254E" w:rsidRPr="001F06D3" w:rsidRDefault="008C79F7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t>Выдувают ветры</w:t>
      </w:r>
    </w:p>
    <w:p w:rsidR="00E5551C" w:rsidRPr="00BE29D4" w:rsidRDefault="00E5551C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  <w:r w:rsidRPr="00BE29D4">
        <w:rPr>
          <w:rFonts w:cs="Times New Roman CYR"/>
          <w:color w:val="000000"/>
          <w:shd w:val="clear" w:color="auto" w:fill="FFFFFF"/>
        </w:rPr>
        <w:t>Выдувают ветры ил и пепел.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Омывают волны твердь, основу.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Так шлифует неустанно время.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…Галька, что на берег ляжет, -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 xml:space="preserve">Это </w:t>
      </w:r>
      <w:proofErr w:type="gramStart"/>
      <w:r w:rsidRPr="00BE29D4">
        <w:rPr>
          <w:rFonts w:cs="Times New Roman CYR"/>
          <w:color w:val="000000"/>
          <w:shd w:val="clear" w:color="auto" w:fill="FFFFFF"/>
        </w:rPr>
        <w:t>мысль</w:t>
      </w:r>
      <w:proofErr w:type="gramEnd"/>
      <w:r w:rsidRPr="00BE29D4">
        <w:rPr>
          <w:rFonts w:cs="Times New Roman CYR"/>
          <w:color w:val="000000"/>
          <w:shd w:val="clear" w:color="auto" w:fill="FFFFFF"/>
        </w:rPr>
        <w:t xml:space="preserve"> законченная камня.</w:t>
      </w:r>
    </w:p>
    <w:p w:rsidR="00E5551C" w:rsidRPr="00BE29D4" w:rsidRDefault="00E5551C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</w:p>
    <w:p w:rsidR="00870103" w:rsidRDefault="0087010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70103" w:rsidRDefault="0087010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70103" w:rsidRDefault="0087010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70103" w:rsidRDefault="0087010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C79F7" w:rsidRPr="001F06D3" w:rsidRDefault="008C79F7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Огонь и вешняя трава</w:t>
      </w:r>
    </w:p>
    <w:p w:rsidR="00E5551C" w:rsidRPr="00BE29D4" w:rsidRDefault="00E5551C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  <w:r w:rsidRPr="00BE29D4">
        <w:rPr>
          <w:rFonts w:cs="Times New Roman CYR"/>
          <w:color w:val="000000"/>
          <w:shd w:val="clear" w:color="auto" w:fill="FFFFFF"/>
        </w:rPr>
        <w:t>Что от него останется?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Глаза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      на фотографиях...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А в них – живет гроза.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Что от него останется?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Слова.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А в них – огонь и вешняя трава.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Что от него останется?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Душа.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Вне времени.</w:t>
      </w:r>
      <w:r w:rsidRPr="00BE29D4">
        <w:rPr>
          <w:rFonts w:cs="Times New Roman CYR"/>
          <w:color w:val="000000"/>
        </w:rPr>
        <w:br/>
      </w:r>
      <w:r w:rsidRPr="00BE29D4">
        <w:rPr>
          <w:rFonts w:cs="Times New Roman CYR"/>
          <w:color w:val="000000"/>
          <w:shd w:val="clear" w:color="auto" w:fill="FFFFFF"/>
        </w:rPr>
        <w:t>Пугающе свежа.</w:t>
      </w:r>
    </w:p>
    <w:p w:rsidR="00E5551C" w:rsidRPr="00BE29D4" w:rsidRDefault="00E5551C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</w:p>
    <w:p w:rsidR="00E5551C" w:rsidRPr="00BE29D4" w:rsidRDefault="00E5551C" w:rsidP="0005424F">
      <w:pPr>
        <w:shd w:val="clear" w:color="auto" w:fill="FFFFFF"/>
        <w:spacing w:line="320" w:lineRule="atLeast"/>
        <w:ind w:firstLine="0"/>
        <w:jc w:val="left"/>
        <w:rPr>
          <w:rFonts w:cs="Times New Roman CYR"/>
          <w:color w:val="000000"/>
          <w:shd w:val="clear" w:color="auto" w:fill="FFFFFF"/>
        </w:rPr>
      </w:pPr>
    </w:p>
    <w:p w:rsidR="008C79F7" w:rsidRDefault="008C79F7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8C79F7" w:rsidRDefault="008C79F7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8C79F7" w:rsidRDefault="008C79F7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8C79F7" w:rsidRDefault="008C79F7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870103" w:rsidRDefault="0087010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70103" w:rsidRDefault="0087010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70103" w:rsidRDefault="0087010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70103" w:rsidRDefault="0087010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70103" w:rsidRDefault="0087010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84240" w:rsidRPr="008C79F7" w:rsidRDefault="00F8424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8C79F7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Жизнь - река</w:t>
      </w:r>
    </w:p>
    <w:p w:rsidR="008C79F7" w:rsidRDefault="00F84240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              Жизнь бессмысленна. Или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              С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лишком длинна…</w:t>
      </w:r>
      <w:r w:rsidRPr="00BE29D4">
        <w:rPr>
          <w:rFonts w:eastAsia="Times New Roman" w:cs="Times New Roman CYR"/>
          <w:color w:val="000000"/>
          <w:lang w:eastAsia="ru-RU"/>
        </w:rPr>
        <w:br/>
        <w:t>                         И. Бродский</w:t>
      </w:r>
      <w:r w:rsidRPr="00BE29D4">
        <w:rPr>
          <w:rFonts w:eastAsia="Times New Roman" w:cs="Times New Roman CYR"/>
          <w:color w:val="000000"/>
          <w:lang w:eastAsia="ru-RU"/>
        </w:rPr>
        <w:br/>
        <w:t>Жизнь не бессмысленна. И не длинна.</w:t>
      </w:r>
      <w:r w:rsidRPr="00BE29D4">
        <w:rPr>
          <w:rFonts w:eastAsia="Times New Roman" w:cs="Times New Roman CYR"/>
          <w:color w:val="000000"/>
          <w:lang w:eastAsia="ru-RU"/>
        </w:rPr>
        <w:br/>
        <w:t>Она – река, со спазмами водоворотов.</w:t>
      </w:r>
      <w:r w:rsidRPr="00BE29D4">
        <w:rPr>
          <w:rFonts w:eastAsia="Times New Roman" w:cs="Times New Roman CYR"/>
          <w:color w:val="000000"/>
          <w:lang w:eastAsia="ru-RU"/>
        </w:rPr>
        <w:br/>
        <w:t>А ночью в глуби звезда видна,</w:t>
      </w:r>
      <w:r w:rsidRPr="00BE29D4">
        <w:rPr>
          <w:rFonts w:eastAsia="Times New Roman" w:cs="Times New Roman CYR"/>
          <w:color w:val="000000"/>
          <w:lang w:eastAsia="ru-RU"/>
        </w:rPr>
        <w:br/>
        <w:t>В лесу камышовом плещется кто-то…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8C79F7" w:rsidRDefault="00F84240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Едва шевелятся плавники</w:t>
      </w:r>
      <w:r w:rsidRPr="00BE29D4">
        <w:rPr>
          <w:rFonts w:eastAsia="Times New Roman" w:cs="Times New Roman CYR"/>
          <w:color w:val="000000"/>
          <w:lang w:eastAsia="ru-RU"/>
        </w:rPr>
        <w:br/>
        <w:t>Живущих в ней серебристых тварей.</w:t>
      </w:r>
      <w:r w:rsidRPr="00BE29D4">
        <w:rPr>
          <w:rFonts w:eastAsia="Times New Roman" w:cs="Times New Roman CYR"/>
          <w:color w:val="000000"/>
          <w:lang w:eastAsia="ru-RU"/>
        </w:rPr>
        <w:br/>
        <w:t>Плывут селения вдоль реки,</w:t>
      </w:r>
      <w:r w:rsidRPr="00BE29D4">
        <w:rPr>
          <w:rFonts w:eastAsia="Times New Roman" w:cs="Times New Roman CYR"/>
          <w:color w:val="000000"/>
          <w:lang w:eastAsia="ru-RU"/>
        </w:rPr>
        <w:br/>
        <w:t>Лес пробегает – зелено-карий…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8C79F7" w:rsidRDefault="00F84240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Мосты упрямо висят над ней,</w:t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Полощет ива седые 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косы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Чем глубже дно, тем она полней,</w:t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Тем </w:t>
      </w:r>
      <w:proofErr w:type="spellStart"/>
      <w:r w:rsidR="00760539" w:rsidRPr="00BE29D4">
        <w:rPr>
          <w:rFonts w:eastAsia="Times New Roman" w:cs="Times New Roman CYR"/>
          <w:color w:val="000000"/>
          <w:lang w:eastAsia="ru-RU"/>
        </w:rPr>
        <w:t>отвлечённ</w:t>
      </w:r>
      <w:r w:rsidR="00760539">
        <w:rPr>
          <w:rFonts w:eastAsia="Times New Roman" w:cs="Times New Roman CYR"/>
          <w:color w:val="000000"/>
          <w:lang w:eastAsia="ru-RU"/>
        </w:rPr>
        <w:t>е</w:t>
      </w:r>
      <w:r w:rsidR="00760539" w:rsidRPr="00BE29D4">
        <w:rPr>
          <w:rFonts w:eastAsia="Times New Roman" w:cs="Times New Roman CYR"/>
          <w:color w:val="000000"/>
          <w:lang w:eastAsia="ru-RU"/>
        </w:rPr>
        <w:t>й</w:t>
      </w:r>
      <w:proofErr w:type="spellEnd"/>
      <w:r w:rsidRPr="00BE29D4">
        <w:rPr>
          <w:rFonts w:eastAsia="Times New Roman" w:cs="Times New Roman CYR"/>
          <w:color w:val="000000"/>
          <w:lang w:eastAsia="ru-RU"/>
        </w:rPr>
        <w:t xml:space="preserve"> встают вопросы.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4E0B88" w:rsidRDefault="00F84240" w:rsidP="004E0B8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 xml:space="preserve">О смерти – 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главный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… Ей вечно жить!</w:t>
      </w:r>
      <w:r w:rsidRPr="00BE29D4">
        <w:rPr>
          <w:rFonts w:eastAsia="Times New Roman" w:cs="Times New Roman CYR"/>
          <w:color w:val="000000"/>
          <w:lang w:eastAsia="ru-RU"/>
        </w:rPr>
        <w:br/>
        <w:t>Душою впасть в океан стремится,</w:t>
      </w:r>
      <w:r w:rsidRPr="00BE29D4">
        <w:rPr>
          <w:rFonts w:eastAsia="Times New Roman" w:cs="Times New Roman CYR"/>
          <w:color w:val="000000"/>
          <w:lang w:eastAsia="ru-RU"/>
        </w:rPr>
        <w:br/>
        <w:t>И не заметит, как добежит,</w:t>
      </w:r>
      <w:r w:rsidRPr="00BE29D4">
        <w:rPr>
          <w:rFonts w:eastAsia="Times New Roman" w:cs="Times New Roman CYR"/>
          <w:color w:val="000000"/>
          <w:lang w:eastAsia="ru-RU"/>
        </w:rPr>
        <w:br/>
        <w:t>И в нём до капельки растворится…</w:t>
      </w:r>
    </w:p>
    <w:p w:rsidR="004E0B88" w:rsidRDefault="004E0B88" w:rsidP="004E0B8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4E0B88" w:rsidRDefault="004E0B88" w:rsidP="004E0B8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4E0B88" w:rsidRDefault="004E0B88" w:rsidP="004E0B8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4E0B88" w:rsidRDefault="004E0B88" w:rsidP="004E0B8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4E0B88" w:rsidRDefault="004E0B88" w:rsidP="004E0B8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4E0B88" w:rsidRDefault="004E0B88" w:rsidP="004E0B8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>
        <w:rPr>
          <w:rFonts w:eastAsia="Times New Roman" w:cs="Times New Roman CYR"/>
          <w:color w:val="000000"/>
          <w:lang w:eastAsia="ru-RU"/>
        </w:rPr>
        <w:lastRenderedPageBreak/>
        <w:t>***</w:t>
      </w:r>
    </w:p>
    <w:p w:rsidR="004E0B88" w:rsidRPr="004E0B88" w:rsidRDefault="004E0B88" w:rsidP="004E0B8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4E0B88">
        <w:rPr>
          <w:rFonts w:eastAsia="Times New Roman" w:cs="Times New Roman CYR"/>
          <w:color w:val="000000"/>
          <w:lang w:eastAsia="ru-RU"/>
        </w:rPr>
        <w:t>Мне раньше Бродский был не по зубам.</w:t>
      </w:r>
    </w:p>
    <w:p w:rsidR="004E0B88" w:rsidRPr="004E0B88" w:rsidRDefault="004E0B88" w:rsidP="004E0B8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4E0B88">
        <w:rPr>
          <w:rFonts w:eastAsia="Times New Roman" w:cs="Times New Roman CYR"/>
          <w:color w:val="000000"/>
          <w:lang w:eastAsia="ru-RU"/>
        </w:rPr>
        <w:t>Да и сейчас, по краю понимания</w:t>
      </w:r>
    </w:p>
    <w:p w:rsidR="004E0B88" w:rsidRPr="004E0B88" w:rsidRDefault="004E0B88" w:rsidP="004E0B8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4E0B88">
        <w:rPr>
          <w:rFonts w:eastAsia="Times New Roman" w:cs="Times New Roman CYR"/>
          <w:color w:val="000000"/>
          <w:lang w:eastAsia="ru-RU"/>
        </w:rPr>
        <w:t>Его стихов, иду сквозь звон и гам,</w:t>
      </w:r>
    </w:p>
    <w:p w:rsidR="004E0B88" w:rsidRPr="004E0B88" w:rsidRDefault="004E0B88" w:rsidP="004E0B8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4E0B88">
        <w:rPr>
          <w:rFonts w:eastAsia="Times New Roman" w:cs="Times New Roman CYR"/>
          <w:color w:val="000000"/>
          <w:lang w:eastAsia="ru-RU"/>
        </w:rPr>
        <w:t>Ищу следы библейского сознания.</w:t>
      </w:r>
    </w:p>
    <w:p w:rsidR="00991677" w:rsidRDefault="00991677" w:rsidP="004E0B8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4E0B88" w:rsidRPr="004E0B88" w:rsidRDefault="004E0B88" w:rsidP="004E0B8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4E0B88">
        <w:rPr>
          <w:rFonts w:eastAsia="Times New Roman" w:cs="Times New Roman CYR"/>
          <w:color w:val="000000"/>
          <w:lang w:eastAsia="ru-RU"/>
        </w:rPr>
        <w:t>Деталь – конёк, сравнение – удар.</w:t>
      </w:r>
    </w:p>
    <w:p w:rsidR="004E0B88" w:rsidRPr="004E0B88" w:rsidRDefault="004E0B88" w:rsidP="004E0B8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4E0B88">
        <w:rPr>
          <w:rFonts w:eastAsia="Times New Roman" w:cs="Times New Roman CYR"/>
          <w:color w:val="000000"/>
          <w:lang w:eastAsia="ru-RU"/>
        </w:rPr>
        <w:t>Сочится боль, и чуешь привкус яда.</w:t>
      </w:r>
    </w:p>
    <w:p w:rsidR="004E0B88" w:rsidRPr="004E0B88" w:rsidRDefault="004E0B88" w:rsidP="004E0B8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4E0B88">
        <w:rPr>
          <w:rFonts w:eastAsia="Times New Roman" w:cs="Times New Roman CYR"/>
          <w:color w:val="000000"/>
          <w:lang w:eastAsia="ru-RU"/>
        </w:rPr>
        <w:t>Он вечно молод, неизбывно стар.</w:t>
      </w:r>
    </w:p>
    <w:p w:rsidR="004E0B88" w:rsidRPr="004E0B88" w:rsidRDefault="004E0B88" w:rsidP="004E0B8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4E0B88">
        <w:rPr>
          <w:rFonts w:eastAsia="Times New Roman" w:cs="Times New Roman CYR"/>
          <w:color w:val="000000"/>
          <w:lang w:eastAsia="ru-RU"/>
        </w:rPr>
        <w:t>За ним толпой – учеников плеяда.</w:t>
      </w:r>
    </w:p>
    <w:p w:rsidR="00991677" w:rsidRDefault="00991677" w:rsidP="004E0B8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4E0B88" w:rsidRPr="004E0B88" w:rsidRDefault="004E0B88" w:rsidP="004E0B8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4E0B88">
        <w:rPr>
          <w:rFonts w:eastAsia="Times New Roman" w:cs="Times New Roman CYR"/>
          <w:color w:val="000000"/>
          <w:lang w:eastAsia="ru-RU"/>
        </w:rPr>
        <w:t>В отличие от них, он забредал</w:t>
      </w:r>
    </w:p>
    <w:p w:rsidR="004E0B88" w:rsidRPr="004E0B88" w:rsidRDefault="004E0B88" w:rsidP="004E0B8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4E0B88">
        <w:rPr>
          <w:rFonts w:eastAsia="Times New Roman" w:cs="Times New Roman CYR"/>
          <w:color w:val="000000"/>
          <w:lang w:eastAsia="ru-RU"/>
        </w:rPr>
        <w:t xml:space="preserve">В парадоксальные пределы </w:t>
      </w:r>
      <w:proofErr w:type="spellStart"/>
      <w:r w:rsidRPr="004E0B88">
        <w:rPr>
          <w:rFonts w:eastAsia="Times New Roman" w:cs="Times New Roman CYR"/>
          <w:color w:val="000000"/>
          <w:lang w:eastAsia="ru-RU"/>
        </w:rPr>
        <w:t>антиверы</w:t>
      </w:r>
      <w:proofErr w:type="spellEnd"/>
      <w:r w:rsidRPr="004E0B88">
        <w:rPr>
          <w:rFonts w:eastAsia="Times New Roman" w:cs="Times New Roman CYR"/>
          <w:color w:val="000000"/>
          <w:lang w:eastAsia="ru-RU"/>
        </w:rPr>
        <w:t>,</w:t>
      </w:r>
    </w:p>
    <w:p w:rsidR="004E0B88" w:rsidRPr="004E0B88" w:rsidRDefault="004E0B88" w:rsidP="004E0B8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4E0B88">
        <w:rPr>
          <w:rFonts w:eastAsia="Times New Roman" w:cs="Times New Roman CYR"/>
          <w:color w:val="000000"/>
          <w:lang w:eastAsia="ru-RU"/>
        </w:rPr>
        <w:t>Чужие яблоки срывал, и иногда</w:t>
      </w:r>
    </w:p>
    <w:p w:rsidR="004E0B88" w:rsidRPr="004E0B88" w:rsidRDefault="004E0B88" w:rsidP="004E0B8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4E0B88">
        <w:rPr>
          <w:rFonts w:eastAsia="Times New Roman" w:cs="Times New Roman CYR"/>
          <w:color w:val="000000"/>
          <w:lang w:eastAsia="ru-RU"/>
        </w:rPr>
        <w:t>Был среди пасынков родным и даже первым.</w:t>
      </w:r>
    </w:p>
    <w:p w:rsidR="00991677" w:rsidRDefault="00991677" w:rsidP="004E0B8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4E0B88" w:rsidRPr="004E0B88" w:rsidRDefault="004E0B88" w:rsidP="004E0B8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4E0B88">
        <w:rPr>
          <w:rFonts w:eastAsia="Times New Roman" w:cs="Times New Roman CYR"/>
          <w:color w:val="000000"/>
          <w:lang w:eastAsia="ru-RU"/>
        </w:rPr>
        <w:t>В далёких закоулочках души</w:t>
      </w:r>
    </w:p>
    <w:p w:rsidR="004E0B88" w:rsidRPr="004E0B88" w:rsidRDefault="004E0B88" w:rsidP="004E0B8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4E0B88">
        <w:rPr>
          <w:rFonts w:eastAsia="Times New Roman" w:cs="Times New Roman CYR"/>
          <w:color w:val="000000"/>
          <w:lang w:eastAsia="ru-RU"/>
        </w:rPr>
        <w:t>Горела негасимая лампада…</w:t>
      </w:r>
    </w:p>
    <w:p w:rsidR="004E0B88" w:rsidRPr="004E0B88" w:rsidRDefault="004E0B88" w:rsidP="004E0B8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4E0B88">
        <w:rPr>
          <w:rFonts w:eastAsia="Times New Roman" w:cs="Times New Roman CYR"/>
          <w:color w:val="000000"/>
          <w:lang w:eastAsia="ru-RU"/>
        </w:rPr>
        <w:t>Исчез, но, шепчут, проросло в тиши</w:t>
      </w:r>
    </w:p>
    <w:p w:rsidR="00F84240" w:rsidRPr="00BE29D4" w:rsidRDefault="004E0B88" w:rsidP="004E0B8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4E0B88">
        <w:rPr>
          <w:rFonts w:eastAsia="Times New Roman" w:cs="Times New Roman CYR"/>
          <w:color w:val="000000"/>
          <w:lang w:eastAsia="ru-RU"/>
        </w:rPr>
        <w:t>Неведомое дерево средь Сада…</w:t>
      </w:r>
    </w:p>
    <w:p w:rsidR="008C79F7" w:rsidRDefault="008C79F7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8C79F7" w:rsidRDefault="008C79F7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8C79F7" w:rsidRDefault="008C79F7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991677" w:rsidRDefault="00991677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991677" w:rsidRDefault="00991677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</w:p>
    <w:p w:rsidR="00EC7BD5" w:rsidRPr="008C79F7" w:rsidRDefault="008F50A4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EC7BD5" w:rsidRPr="00BE29D4" w:rsidRDefault="00EC7BD5" w:rsidP="0005424F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Куда везёшь, полуслепая лошадь?</w:t>
      </w:r>
      <w:r w:rsidRPr="00BE29D4">
        <w:rPr>
          <w:rFonts w:eastAsia="Times New Roman"/>
          <w:color w:val="000000"/>
          <w:lang w:eastAsia="ru-RU"/>
        </w:rPr>
        <w:br/>
        <w:t>Ты мимо мельницы провозишь третий раз!</w:t>
      </w:r>
      <w:r w:rsidRPr="00BE29D4">
        <w:rPr>
          <w:rFonts w:eastAsia="Times New Roman"/>
          <w:color w:val="000000"/>
          <w:lang w:eastAsia="ru-RU"/>
        </w:rPr>
        <w:br/>
        <w:t>У кучера притихшего не спросишь:</w:t>
      </w:r>
      <w:r w:rsidRPr="00BE29D4">
        <w:rPr>
          <w:rFonts w:eastAsia="Times New Roman"/>
          <w:color w:val="000000"/>
          <w:lang w:eastAsia="ru-RU"/>
        </w:rPr>
        <w:br/>
        <w:t>Надвинул шляпу – и не видно глаз.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Зачем доверилась я тихому вознице!</w:t>
      </w:r>
      <w:r w:rsidRPr="00BE29D4">
        <w:rPr>
          <w:rFonts w:eastAsia="Times New Roman"/>
          <w:color w:val="000000"/>
          <w:lang w:eastAsia="ru-RU"/>
        </w:rPr>
        <w:br/>
        <w:t>Он в мыслях утонул, иль просто спит?</w:t>
      </w:r>
      <w:r w:rsidRPr="00BE29D4">
        <w:rPr>
          <w:rFonts w:eastAsia="Times New Roman"/>
          <w:color w:val="000000"/>
          <w:lang w:eastAsia="ru-RU"/>
        </w:rPr>
        <w:br/>
        <w:t>У встречных путников – измученные  лица.</w:t>
      </w:r>
      <w:r w:rsidRPr="00BE29D4">
        <w:rPr>
          <w:rFonts w:eastAsia="Times New Roman"/>
          <w:color w:val="000000"/>
          <w:lang w:eastAsia="ru-RU"/>
        </w:rPr>
        <w:br/>
        <w:t xml:space="preserve">Да и у нас самих не лучше </w:t>
      </w:r>
      <w:proofErr w:type="gramStart"/>
      <w:r w:rsidRPr="00BE29D4">
        <w:rPr>
          <w:rFonts w:eastAsia="Times New Roman"/>
          <w:color w:val="000000"/>
          <w:lang w:eastAsia="ru-RU"/>
        </w:rPr>
        <w:t>вид</w:t>
      </w:r>
      <w:proofErr w:type="gramEnd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br/>
        <w:t>Похоже, не узнать, куда мы едем.</w:t>
      </w:r>
      <w:r w:rsidRPr="00BE29D4">
        <w:rPr>
          <w:rFonts w:eastAsia="Times New Roman"/>
          <w:color w:val="000000"/>
          <w:lang w:eastAsia="ru-RU"/>
        </w:rPr>
        <w:br/>
        <w:t>Вот так и будем медленно кружить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Т</w:t>
      </w:r>
      <w:proofErr w:type="gramEnd"/>
      <w:r w:rsidRPr="00BE29D4">
        <w:rPr>
          <w:rFonts w:eastAsia="Times New Roman"/>
          <w:color w:val="000000"/>
          <w:lang w:eastAsia="ru-RU"/>
        </w:rPr>
        <w:t>о дождь… То солнце… Странные соседи…</w:t>
      </w:r>
      <w:r w:rsidRPr="00BE29D4">
        <w:rPr>
          <w:rFonts w:eastAsia="Times New Roman"/>
          <w:color w:val="000000"/>
          <w:lang w:eastAsia="ru-RU"/>
        </w:rPr>
        <w:br/>
        <w:t>Дорога – состояние души…</w:t>
      </w:r>
    </w:p>
    <w:p w:rsidR="00EC7BD5" w:rsidRPr="00BE29D4" w:rsidRDefault="00EC7BD5" w:rsidP="0005424F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EC7BD5" w:rsidRPr="00BE29D4" w:rsidRDefault="00EC7BD5" w:rsidP="0005424F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</w:p>
    <w:p w:rsidR="008C79F7" w:rsidRDefault="008C79F7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8C79F7" w:rsidRDefault="008C79F7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8C79F7" w:rsidRDefault="008C79F7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8C79F7" w:rsidRDefault="008C79F7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8C79F7" w:rsidRDefault="008C79F7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8C79F7" w:rsidRDefault="008C79F7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8C79F7" w:rsidRDefault="008C79F7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</w:p>
    <w:p w:rsidR="007957A2" w:rsidRPr="008C79F7" w:rsidRDefault="007957A2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i/>
          <w:kern w:val="36"/>
          <w:sz w:val="28"/>
          <w:szCs w:val="28"/>
          <w:lang w:eastAsia="ru-RU"/>
        </w:rPr>
      </w:pPr>
      <w:r w:rsidRPr="008C79F7">
        <w:rPr>
          <w:rFonts w:eastAsia="Times New Roman"/>
          <w:b/>
          <w:bCs/>
          <w:i/>
          <w:kern w:val="36"/>
          <w:sz w:val="28"/>
          <w:szCs w:val="28"/>
          <w:lang w:eastAsia="ru-RU"/>
        </w:rPr>
        <w:lastRenderedPageBreak/>
        <w:t>Реальность густа</w:t>
      </w:r>
    </w:p>
    <w:p w:rsidR="004335E8" w:rsidRPr="00BE29D4" w:rsidRDefault="007957A2" w:rsidP="0005424F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8C79F7">
        <w:rPr>
          <w:rFonts w:eastAsia="Times New Roman"/>
          <w:i/>
          <w:color w:val="000000"/>
          <w:lang w:eastAsia="ru-RU"/>
        </w:rPr>
        <w:t>               </w:t>
      </w:r>
      <w:r w:rsidR="008F50A4">
        <w:rPr>
          <w:rFonts w:eastAsia="Times New Roman"/>
          <w:i/>
          <w:color w:val="000000"/>
          <w:lang w:eastAsia="ru-RU"/>
        </w:rPr>
        <w:t xml:space="preserve">                                                    </w:t>
      </w:r>
      <w:r w:rsidRPr="008C79F7">
        <w:rPr>
          <w:rFonts w:eastAsia="Times New Roman"/>
          <w:i/>
          <w:color w:val="000000"/>
          <w:lang w:eastAsia="ru-RU"/>
        </w:rPr>
        <w:t xml:space="preserve"> К. </w:t>
      </w:r>
      <w:proofErr w:type="spellStart"/>
      <w:r w:rsidRPr="008C79F7">
        <w:rPr>
          <w:rFonts w:eastAsia="Times New Roman"/>
          <w:i/>
          <w:color w:val="000000"/>
          <w:lang w:eastAsia="ru-RU"/>
        </w:rPr>
        <w:t>Кедрову</w:t>
      </w:r>
      <w:proofErr w:type="spellEnd"/>
      <w:r w:rsidRPr="008C79F7">
        <w:rPr>
          <w:rFonts w:eastAsia="Times New Roman"/>
          <w:i/>
          <w:color w:val="000000"/>
          <w:lang w:eastAsia="ru-RU"/>
        </w:rPr>
        <w:br/>
      </w:r>
      <w:r w:rsidRPr="00BE29D4">
        <w:rPr>
          <w:rFonts w:eastAsia="Times New Roman"/>
          <w:color w:val="000000"/>
          <w:lang w:eastAsia="ru-RU"/>
        </w:rPr>
        <w:t xml:space="preserve">Реальность густа, </w:t>
      </w:r>
      <w:proofErr w:type="spellStart"/>
      <w:r w:rsidRPr="00BE29D4">
        <w:rPr>
          <w:rFonts w:eastAsia="Times New Roman"/>
          <w:color w:val="000000"/>
          <w:lang w:eastAsia="ru-RU"/>
        </w:rPr>
        <w:t>стекловодна</w:t>
      </w:r>
      <w:proofErr w:type="spellEnd"/>
      <w:r w:rsidRPr="00BE29D4">
        <w:rPr>
          <w:rFonts w:eastAsia="Times New Roman"/>
          <w:color w:val="000000"/>
          <w:lang w:eastAsia="ru-RU"/>
        </w:rPr>
        <w:t>, и давит на грудь.</w:t>
      </w:r>
      <w:r w:rsidRPr="00BE29D4">
        <w:rPr>
          <w:rFonts w:eastAsia="Times New Roman"/>
          <w:color w:val="000000"/>
          <w:lang w:eastAsia="ru-RU"/>
        </w:rPr>
        <w:br/>
        <w:t>Но так горячей, лучезарней, заманчивей путь:</w:t>
      </w:r>
      <w:r w:rsidRPr="00BE29D4">
        <w:rPr>
          <w:rFonts w:eastAsia="Times New Roman"/>
          <w:color w:val="000000"/>
          <w:lang w:eastAsia="ru-RU"/>
        </w:rPr>
        <w:br/>
        <w:t xml:space="preserve">Жить в разных стихиях: </w:t>
      </w:r>
      <w:r w:rsidR="008C79F7">
        <w:rPr>
          <w:rFonts w:eastAsia="Times New Roman"/>
          <w:color w:val="000000"/>
          <w:lang w:eastAsia="ru-RU"/>
        </w:rPr>
        <w:t xml:space="preserve"> </w:t>
      </w:r>
      <w:r w:rsidRPr="00BE29D4">
        <w:rPr>
          <w:rFonts w:eastAsia="Times New Roman"/>
          <w:color w:val="000000"/>
          <w:lang w:eastAsia="ru-RU"/>
        </w:rPr>
        <w:t>для тела, души и ума.</w:t>
      </w:r>
      <w:r w:rsidRPr="00BE29D4">
        <w:rPr>
          <w:rFonts w:eastAsia="Times New Roman"/>
          <w:color w:val="000000"/>
          <w:lang w:eastAsia="ru-RU"/>
        </w:rPr>
        <w:br/>
        <w:t>Держать отраженье на глади и видеть до дна.</w:t>
      </w:r>
      <w:r w:rsidRPr="00BE29D4">
        <w:rPr>
          <w:rFonts w:eastAsia="Times New Roman"/>
          <w:color w:val="000000"/>
          <w:lang w:eastAsia="ru-RU"/>
        </w:rPr>
        <w:br/>
        <w:t>Не просто вглядеться – проникнуть в неведомый мир.</w:t>
      </w:r>
      <w:r w:rsidRPr="00BE29D4">
        <w:rPr>
          <w:rFonts w:eastAsia="Times New Roman"/>
          <w:color w:val="000000"/>
          <w:lang w:eastAsia="ru-RU"/>
        </w:rPr>
        <w:br/>
        <w:t>Где розы роскошные, красок немыслимый пир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Г</w:t>
      </w:r>
      <w:proofErr w:type="gramEnd"/>
      <w:r w:rsidRPr="00BE29D4">
        <w:rPr>
          <w:rFonts w:eastAsia="Times New Roman"/>
          <w:color w:val="000000"/>
          <w:lang w:eastAsia="ru-RU"/>
        </w:rPr>
        <w:t>де белыми иглами брызжет пронзительный свет…</w:t>
      </w:r>
      <w:r w:rsidRPr="00BE29D4">
        <w:rPr>
          <w:rFonts w:eastAsia="Times New Roman"/>
          <w:color w:val="000000"/>
          <w:lang w:eastAsia="ru-RU"/>
        </w:rPr>
        <w:br/>
        <w:t>Где блики зеркал, и пустот незаполненных нет…</w:t>
      </w:r>
      <w:r w:rsidRPr="00BE29D4">
        <w:rPr>
          <w:rFonts w:eastAsia="Times New Roman"/>
          <w:color w:val="000000"/>
          <w:lang w:eastAsia="ru-RU"/>
        </w:rPr>
        <w:br/>
        <w:t xml:space="preserve">Где хор – это выдох и вдох, </w:t>
      </w:r>
      <w:r w:rsidR="004335E8" w:rsidRPr="00BE29D4">
        <w:rPr>
          <w:rFonts w:eastAsia="Times New Roman"/>
          <w:color w:val="000000"/>
          <w:lang w:eastAsia="ru-RU"/>
        </w:rPr>
        <w:t xml:space="preserve"> </w:t>
      </w:r>
      <w:r w:rsidRPr="00BE29D4">
        <w:rPr>
          <w:rFonts w:eastAsia="Times New Roman"/>
          <w:color w:val="000000"/>
          <w:lang w:eastAsia="ru-RU"/>
        </w:rPr>
        <w:t>что единым порывом объят.</w:t>
      </w:r>
      <w:r w:rsidRPr="00BE29D4">
        <w:rPr>
          <w:rFonts w:eastAsia="Times New Roman"/>
          <w:color w:val="000000"/>
          <w:lang w:eastAsia="ru-RU"/>
        </w:rPr>
        <w:br/>
        <w:t xml:space="preserve">Где мир бесконечный до точки, </w:t>
      </w:r>
      <w:r w:rsidR="004335E8" w:rsidRPr="00BE29D4">
        <w:rPr>
          <w:rFonts w:eastAsia="Times New Roman"/>
          <w:color w:val="000000"/>
          <w:lang w:eastAsia="ru-RU"/>
        </w:rPr>
        <w:t xml:space="preserve">    </w:t>
      </w:r>
      <w:r w:rsidRPr="00BE29D4">
        <w:rPr>
          <w:rFonts w:eastAsia="Times New Roman"/>
          <w:color w:val="000000"/>
          <w:lang w:eastAsia="ru-RU"/>
        </w:rPr>
        <w:t>до искорки сжат…</w:t>
      </w:r>
      <w:r w:rsidRPr="00BE29D4">
        <w:rPr>
          <w:rFonts w:eastAsia="Times New Roman"/>
          <w:color w:val="000000"/>
          <w:lang w:eastAsia="ru-RU"/>
        </w:rPr>
        <w:br/>
      </w:r>
    </w:p>
    <w:p w:rsidR="007957A2" w:rsidRPr="00BE29D4" w:rsidRDefault="007957A2" w:rsidP="0005424F">
      <w:pPr>
        <w:shd w:val="clear" w:color="auto" w:fill="FFFFFF"/>
        <w:spacing w:line="320" w:lineRule="atLeast"/>
        <w:ind w:firstLine="0"/>
        <w:jc w:val="left"/>
        <w:rPr>
          <w:rFonts w:eastAsia="Times New Roman"/>
          <w:color w:val="000000"/>
          <w:lang w:eastAsia="ru-RU"/>
        </w:rPr>
      </w:pPr>
      <w:r w:rsidRPr="00BE29D4">
        <w:rPr>
          <w:rFonts w:eastAsia="Times New Roman"/>
          <w:color w:val="000000"/>
          <w:lang w:eastAsia="ru-RU"/>
        </w:rPr>
        <w:t>…А в скучной реальности –</w:t>
      </w:r>
      <w:r w:rsidRPr="00BE29D4">
        <w:rPr>
          <w:rFonts w:eastAsia="Times New Roman"/>
          <w:color w:val="000000"/>
          <w:lang w:eastAsia="ru-RU"/>
        </w:rPr>
        <w:br/>
        <w:t>Берег, баркас и песок.</w:t>
      </w:r>
      <w:r w:rsidRPr="00BE29D4">
        <w:rPr>
          <w:rFonts w:eastAsia="Times New Roman"/>
          <w:color w:val="000000"/>
          <w:lang w:eastAsia="ru-RU"/>
        </w:rPr>
        <w:br/>
        <w:t>И куртка промокла, </w:t>
      </w:r>
      <w:r w:rsidRPr="00BE29D4">
        <w:rPr>
          <w:rFonts w:eastAsia="Times New Roman"/>
          <w:color w:val="000000"/>
          <w:lang w:eastAsia="ru-RU"/>
        </w:rPr>
        <w:br/>
        <w:t>И влагой набряк поясок,</w:t>
      </w:r>
      <w:r w:rsidRPr="00BE29D4">
        <w:rPr>
          <w:rFonts w:eastAsia="Times New Roman"/>
          <w:color w:val="000000"/>
          <w:lang w:eastAsia="ru-RU"/>
        </w:rPr>
        <w:br/>
        <w:t>И боль разломала все кости,</w:t>
      </w:r>
      <w:r w:rsidRPr="00BE29D4">
        <w:rPr>
          <w:rFonts w:eastAsia="Times New Roman"/>
          <w:color w:val="000000"/>
          <w:lang w:eastAsia="ru-RU"/>
        </w:rPr>
        <w:br/>
        <w:t>И голод грызет</w:t>
      </w:r>
      <w:proofErr w:type="gramStart"/>
      <w:r w:rsidRPr="00BE29D4">
        <w:rPr>
          <w:rFonts w:eastAsia="Times New Roman"/>
          <w:color w:val="000000"/>
          <w:lang w:eastAsia="ru-RU"/>
        </w:rPr>
        <w:t>…</w:t>
      </w:r>
      <w:r w:rsidRPr="00BE29D4">
        <w:rPr>
          <w:rFonts w:eastAsia="Times New Roman"/>
          <w:color w:val="000000"/>
          <w:lang w:eastAsia="ru-RU"/>
        </w:rPr>
        <w:br/>
        <w:t>В</w:t>
      </w:r>
      <w:proofErr w:type="gramEnd"/>
      <w:r w:rsidRPr="00BE29D4">
        <w:rPr>
          <w:rFonts w:eastAsia="Times New Roman"/>
          <w:color w:val="000000"/>
          <w:lang w:eastAsia="ru-RU"/>
        </w:rPr>
        <w:t xml:space="preserve"> мозгу воспаленном</w:t>
      </w:r>
      <w:r w:rsidRPr="00BE29D4">
        <w:rPr>
          <w:rFonts w:eastAsia="Times New Roman"/>
          <w:color w:val="000000"/>
          <w:lang w:eastAsia="ru-RU"/>
        </w:rPr>
        <w:br/>
        <w:t>Весенняя птичка поет…</w:t>
      </w:r>
    </w:p>
    <w:p w:rsidR="008C79F7" w:rsidRDefault="008C79F7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color w:val="000000"/>
          <w:lang w:eastAsia="ru-RU"/>
        </w:rPr>
      </w:pPr>
    </w:p>
    <w:p w:rsidR="008C79F7" w:rsidRDefault="008C79F7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color w:val="000000"/>
          <w:lang w:eastAsia="ru-RU"/>
        </w:rPr>
      </w:pPr>
    </w:p>
    <w:p w:rsidR="008C79F7" w:rsidRDefault="008C79F7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color w:val="000000"/>
          <w:lang w:eastAsia="ru-RU"/>
        </w:rPr>
      </w:pPr>
    </w:p>
    <w:p w:rsidR="008C79F7" w:rsidRDefault="008C79F7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color w:val="000000"/>
          <w:lang w:eastAsia="ru-RU"/>
        </w:rPr>
      </w:pPr>
    </w:p>
    <w:p w:rsidR="008C79F7" w:rsidRDefault="008C79F7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color w:val="000000"/>
          <w:lang w:eastAsia="ru-RU"/>
        </w:rPr>
      </w:pPr>
    </w:p>
    <w:p w:rsidR="00F84240" w:rsidRPr="008C79F7" w:rsidRDefault="00F8424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8C79F7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Приснилась школа</w:t>
      </w:r>
    </w:p>
    <w:p w:rsidR="00F84240" w:rsidRPr="00BE29D4" w:rsidRDefault="00F84240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Приснилась школа. Та, которой нет.</w:t>
      </w:r>
      <w:r w:rsidRPr="00BE29D4">
        <w:rPr>
          <w:rFonts w:eastAsia="Times New Roman" w:cs="Times New Roman CYR"/>
          <w:color w:val="000000"/>
          <w:lang w:eastAsia="ru-RU"/>
        </w:rPr>
        <w:br/>
        <w:t>Она сгорела в одночасье, жарко</w:t>
      </w:r>
      <w:r w:rsidRPr="00BE29D4">
        <w:rPr>
          <w:rFonts w:eastAsia="Times New Roman" w:cs="Times New Roman CYR"/>
          <w:color w:val="000000"/>
          <w:lang w:eastAsia="ru-RU"/>
        </w:rPr>
        <w:br/>
        <w:t>Тому назад… не помню, сколько лет.</w:t>
      </w:r>
      <w:r w:rsidRPr="00BE29D4">
        <w:rPr>
          <w:rFonts w:eastAsia="Times New Roman" w:cs="Times New Roman CYR"/>
          <w:color w:val="000000"/>
          <w:lang w:eastAsia="ru-RU"/>
        </w:rPr>
        <w:br/>
        <w:t>А вот во снах живёт до жути ярко.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И я иду вдоль окон голубых.</w:t>
      </w:r>
      <w:r w:rsidRPr="00BE29D4">
        <w:rPr>
          <w:rFonts w:eastAsia="Times New Roman" w:cs="Times New Roman CYR"/>
          <w:color w:val="000000"/>
          <w:lang w:eastAsia="ru-RU"/>
        </w:rPr>
        <w:br/>
        <w:t>Сегодняшних знакомых вижу лица.</w:t>
      </w:r>
      <w:r w:rsidRPr="00BE29D4">
        <w:rPr>
          <w:rFonts w:eastAsia="Times New Roman" w:cs="Times New Roman CYR"/>
          <w:color w:val="000000"/>
          <w:lang w:eastAsia="ru-RU"/>
        </w:rPr>
        <w:br/>
        <w:t>А коридор тревожно пуст и тих.</w:t>
      </w:r>
      <w:r w:rsidRPr="00BE29D4">
        <w:rPr>
          <w:rFonts w:eastAsia="Times New Roman" w:cs="Times New Roman CYR"/>
          <w:color w:val="000000"/>
          <w:lang w:eastAsia="ru-RU"/>
        </w:rPr>
        <w:br/>
        <w:t>Он, как тоннель, куда-то в темень длится.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Исчезнувшая школа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  Д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о сих пор</w:t>
      </w:r>
      <w:r w:rsidRPr="00BE29D4">
        <w:rPr>
          <w:rFonts w:eastAsia="Times New Roman" w:cs="Times New Roman CYR"/>
          <w:color w:val="000000"/>
          <w:lang w:eastAsia="ru-RU"/>
        </w:rPr>
        <w:br/>
        <w:t>Как существо из глубины всплывает.</w:t>
      </w:r>
      <w:r w:rsidRPr="00BE29D4">
        <w:rPr>
          <w:rFonts w:eastAsia="Times New Roman" w:cs="Times New Roman CYR"/>
          <w:color w:val="000000"/>
          <w:lang w:eastAsia="ru-RU"/>
        </w:rPr>
        <w:br/>
        <w:t>Куда ведёт тот школьный коридор?</w:t>
      </w:r>
      <w:r w:rsidRPr="00BE29D4">
        <w:rPr>
          <w:rFonts w:eastAsia="Times New Roman" w:cs="Times New Roman CYR"/>
          <w:color w:val="000000"/>
          <w:lang w:eastAsia="ru-RU"/>
        </w:rPr>
        <w:br/>
        <w:t>Не в классы, в бездну двери открывает…</w:t>
      </w:r>
    </w:p>
    <w:p w:rsidR="00F84240" w:rsidRPr="00BE29D4" w:rsidRDefault="00F84240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8C79F7" w:rsidRDefault="008C79F7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8C79F7" w:rsidRDefault="008C79F7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8C79F7" w:rsidRDefault="008C79F7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8C79F7" w:rsidRDefault="008C79F7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8C79F7" w:rsidRDefault="008C79F7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8C79F7" w:rsidRDefault="008C79F7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8C79F7" w:rsidRDefault="008C79F7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8C79F7" w:rsidRDefault="008C79F7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F84240" w:rsidRPr="008C79F7" w:rsidRDefault="008F50A4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8C79F7" w:rsidRDefault="00F84240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Хорошо бы последнюю связь оборвать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Д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о того, как уйти соберешься.</w:t>
      </w:r>
      <w:r w:rsidRPr="00BE29D4">
        <w:rPr>
          <w:rFonts w:eastAsia="Times New Roman" w:cs="Times New Roman CYR"/>
          <w:color w:val="000000"/>
          <w:lang w:eastAsia="ru-RU"/>
        </w:rPr>
        <w:br/>
        <w:t>А иначе калитка опять и опять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Б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удет хлопать – и ты обернешься.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8C79F7" w:rsidRDefault="00F84240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А иначе завоют вослед голоса,</w:t>
      </w:r>
      <w:r w:rsidRPr="00BE29D4">
        <w:rPr>
          <w:rFonts w:eastAsia="Times New Roman" w:cs="Times New Roman CYR"/>
          <w:color w:val="000000"/>
          <w:lang w:eastAsia="ru-RU"/>
        </w:rPr>
        <w:br/>
        <w:t>Куст шиповника в платье вонзится,</w:t>
      </w:r>
      <w:r w:rsidRPr="00BE29D4">
        <w:rPr>
          <w:rFonts w:eastAsia="Times New Roman" w:cs="Times New Roman CYR"/>
          <w:color w:val="000000"/>
          <w:lang w:eastAsia="ru-RU"/>
        </w:rPr>
        <w:br/>
        <w:t>Будут прочной стеною тесниться леса,</w:t>
      </w:r>
      <w:r w:rsidRPr="00BE29D4">
        <w:rPr>
          <w:rFonts w:eastAsia="Times New Roman" w:cs="Times New Roman CYR"/>
          <w:color w:val="000000"/>
          <w:lang w:eastAsia="ru-RU"/>
        </w:rPr>
        <w:br/>
        <w:t>Незнакомые хмуриться лица.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F84240" w:rsidRPr="00BE29D4" w:rsidRDefault="00F84240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Для чего это бегство? Душа – пополам,</w:t>
      </w:r>
      <w:r w:rsidRPr="00BE29D4">
        <w:rPr>
          <w:rFonts w:eastAsia="Times New Roman" w:cs="Times New Roman CYR"/>
          <w:color w:val="000000"/>
          <w:lang w:eastAsia="ru-RU"/>
        </w:rPr>
        <w:br/>
        <w:t>Существом бесприютно-несмелым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Н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адо так расставаться: душа уже там,</w:t>
      </w:r>
      <w:r w:rsidRPr="00BE29D4">
        <w:rPr>
          <w:rFonts w:eastAsia="Times New Roman" w:cs="Times New Roman CYR"/>
          <w:color w:val="000000"/>
          <w:lang w:eastAsia="ru-RU"/>
        </w:rPr>
        <w:br/>
        <w:t>Там, в грядущем. И очередь – тела.</w:t>
      </w:r>
    </w:p>
    <w:p w:rsidR="00F84240" w:rsidRPr="00BE29D4" w:rsidRDefault="00F84240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F84240" w:rsidRPr="00635F3F" w:rsidRDefault="00F84240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FA6BAE" w:rsidRDefault="00FA6BA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A6BAE" w:rsidRDefault="00FA6BA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A6BAE" w:rsidRDefault="00FA6BA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A6BAE" w:rsidRDefault="00FA6BA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A6BAE" w:rsidRDefault="00FA6BA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A6BAE" w:rsidRDefault="00FA6BA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C79F7" w:rsidRPr="001F06D3" w:rsidRDefault="008F50A4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Т</w:t>
      </w:r>
      <w:r w:rsidR="008C79F7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t xml:space="preserve">айны </w:t>
      </w:r>
    </w:p>
    <w:p w:rsidR="00635F3F" w:rsidRPr="00635F3F" w:rsidRDefault="00635F3F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635F3F">
        <w:rPr>
          <w:rFonts w:cs="Times New Roman CYR"/>
          <w:color w:val="000000"/>
          <w:shd w:val="clear" w:color="auto" w:fill="FFFFFF"/>
        </w:rPr>
        <w:t>Открываются тайны земные,</w:t>
      </w:r>
      <w:r w:rsidRPr="00635F3F">
        <w:rPr>
          <w:rFonts w:cs="Times New Roman CYR"/>
          <w:color w:val="000000"/>
        </w:rPr>
        <w:br/>
      </w:r>
      <w:proofErr w:type="spellStart"/>
      <w:r w:rsidRPr="00635F3F">
        <w:rPr>
          <w:rFonts w:cs="Times New Roman CYR"/>
          <w:color w:val="000000"/>
          <w:shd w:val="clear" w:color="auto" w:fill="FFFFFF"/>
        </w:rPr>
        <w:t>Прозреваются</w:t>
      </w:r>
      <w:proofErr w:type="spellEnd"/>
      <w:r w:rsidRPr="00635F3F">
        <w:rPr>
          <w:rFonts w:cs="Times New Roman CYR"/>
          <w:color w:val="000000"/>
          <w:shd w:val="clear" w:color="auto" w:fill="FFFFFF"/>
        </w:rPr>
        <w:t xml:space="preserve"> тайны Небес…</w:t>
      </w:r>
      <w:r w:rsidRPr="00635F3F">
        <w:rPr>
          <w:rFonts w:cs="Times New Roman CYR"/>
          <w:color w:val="000000"/>
        </w:rPr>
        <w:br/>
      </w:r>
      <w:r w:rsidRPr="00635F3F">
        <w:rPr>
          <w:rFonts w:cs="Times New Roman CYR"/>
          <w:color w:val="000000"/>
          <w:shd w:val="clear" w:color="auto" w:fill="FFFFFF"/>
        </w:rPr>
        <w:t>Кто сказал, что глухие, немые,</w:t>
      </w:r>
      <w:r w:rsidRPr="00635F3F">
        <w:rPr>
          <w:rFonts w:cs="Times New Roman CYR"/>
          <w:color w:val="000000"/>
        </w:rPr>
        <w:br/>
      </w:r>
      <w:r w:rsidRPr="00635F3F">
        <w:rPr>
          <w:rFonts w:cs="Times New Roman CYR"/>
          <w:color w:val="000000"/>
          <w:shd w:val="clear" w:color="auto" w:fill="FFFFFF"/>
        </w:rPr>
        <w:t>Равнодушные - поле и лес?</w:t>
      </w:r>
      <w:r w:rsidRPr="00635F3F">
        <w:rPr>
          <w:rFonts w:cs="Times New Roman CYR"/>
          <w:color w:val="000000"/>
        </w:rPr>
        <w:br/>
      </w:r>
      <w:r w:rsidRPr="00635F3F">
        <w:rPr>
          <w:rFonts w:cs="Times New Roman CYR"/>
          <w:color w:val="000000"/>
        </w:rPr>
        <w:br/>
      </w:r>
      <w:r w:rsidRPr="00635F3F">
        <w:rPr>
          <w:rFonts w:cs="Times New Roman CYR"/>
          <w:color w:val="000000"/>
          <w:shd w:val="clear" w:color="auto" w:fill="FFFFFF"/>
        </w:rPr>
        <w:t>Проникая в сознанье природы,</w:t>
      </w:r>
      <w:r w:rsidRPr="00635F3F">
        <w:rPr>
          <w:rFonts w:cs="Times New Roman CYR"/>
          <w:color w:val="000000"/>
        </w:rPr>
        <w:br/>
      </w:r>
      <w:r w:rsidRPr="00635F3F">
        <w:rPr>
          <w:rFonts w:cs="Times New Roman CYR"/>
          <w:color w:val="000000"/>
          <w:shd w:val="clear" w:color="auto" w:fill="FFFFFF"/>
        </w:rPr>
        <w:t>Слышим мысли травинки, цветка…</w:t>
      </w:r>
      <w:r w:rsidRPr="00635F3F">
        <w:rPr>
          <w:rFonts w:cs="Times New Roman CYR"/>
          <w:color w:val="000000"/>
        </w:rPr>
        <w:br/>
      </w:r>
      <w:r w:rsidRPr="00635F3F">
        <w:rPr>
          <w:rFonts w:cs="Times New Roman CYR"/>
          <w:color w:val="000000"/>
          <w:shd w:val="clear" w:color="auto" w:fill="FFFFFF"/>
        </w:rPr>
        <w:t>Лес, вздыхающий от непогоды…</w:t>
      </w:r>
      <w:r w:rsidRPr="00635F3F">
        <w:rPr>
          <w:rFonts w:cs="Times New Roman CYR"/>
          <w:color w:val="000000"/>
        </w:rPr>
        <w:br/>
      </w:r>
      <w:r w:rsidRPr="00635F3F">
        <w:rPr>
          <w:rFonts w:cs="Times New Roman CYR"/>
          <w:color w:val="000000"/>
          <w:shd w:val="clear" w:color="auto" w:fill="FFFFFF"/>
        </w:rPr>
        <w:t>Засыпающая река</w:t>
      </w:r>
      <w:proofErr w:type="gramStart"/>
      <w:r w:rsidRPr="00635F3F">
        <w:rPr>
          <w:rFonts w:cs="Times New Roman CYR"/>
          <w:color w:val="000000"/>
          <w:shd w:val="clear" w:color="auto" w:fill="FFFFFF"/>
        </w:rPr>
        <w:t>…</w:t>
      </w:r>
      <w:r w:rsidRPr="00635F3F">
        <w:rPr>
          <w:rFonts w:cs="Times New Roman CYR"/>
          <w:color w:val="000000"/>
        </w:rPr>
        <w:br/>
      </w:r>
      <w:r w:rsidRPr="00635F3F">
        <w:rPr>
          <w:rFonts w:cs="Times New Roman CYR"/>
          <w:color w:val="000000"/>
        </w:rPr>
        <w:br/>
      </w:r>
      <w:r w:rsidRPr="00635F3F">
        <w:rPr>
          <w:rFonts w:cs="Times New Roman CYR"/>
          <w:color w:val="000000"/>
          <w:shd w:val="clear" w:color="auto" w:fill="FFFFFF"/>
        </w:rPr>
        <w:t>К</w:t>
      </w:r>
      <w:proofErr w:type="gramEnd"/>
      <w:r w:rsidRPr="00635F3F">
        <w:rPr>
          <w:rFonts w:cs="Times New Roman CYR"/>
          <w:color w:val="000000"/>
          <w:shd w:val="clear" w:color="auto" w:fill="FFFFFF"/>
        </w:rPr>
        <w:t>огда жизни окончатся сроки,</w:t>
      </w:r>
      <w:r w:rsidRPr="00635F3F">
        <w:rPr>
          <w:rFonts w:cs="Times New Roman CYR"/>
          <w:color w:val="000000"/>
        </w:rPr>
        <w:br/>
      </w:r>
      <w:r w:rsidRPr="00635F3F">
        <w:rPr>
          <w:rFonts w:cs="Times New Roman CYR"/>
          <w:color w:val="000000"/>
          <w:shd w:val="clear" w:color="auto" w:fill="FFFFFF"/>
        </w:rPr>
        <w:t>Будет явной реальность души.</w:t>
      </w:r>
      <w:r w:rsidRPr="00635F3F">
        <w:rPr>
          <w:rFonts w:cs="Times New Roman CYR"/>
          <w:color w:val="000000"/>
        </w:rPr>
        <w:br/>
      </w:r>
      <w:r w:rsidRPr="00635F3F">
        <w:rPr>
          <w:rFonts w:cs="Times New Roman CYR"/>
          <w:color w:val="000000"/>
          <w:shd w:val="clear" w:color="auto" w:fill="FFFFFF"/>
        </w:rPr>
        <w:t>И молитвы знакомые строки</w:t>
      </w:r>
      <w:proofErr w:type="gramStart"/>
      <w:r w:rsidRPr="00635F3F">
        <w:rPr>
          <w:rFonts w:cs="Times New Roman CYR"/>
          <w:color w:val="000000"/>
        </w:rPr>
        <w:br/>
      </w:r>
      <w:r w:rsidRPr="00635F3F">
        <w:rPr>
          <w:rFonts w:cs="Times New Roman CYR"/>
          <w:color w:val="000000"/>
          <w:shd w:val="clear" w:color="auto" w:fill="FFFFFF"/>
        </w:rPr>
        <w:t>П</w:t>
      </w:r>
      <w:proofErr w:type="gramEnd"/>
      <w:r w:rsidRPr="00635F3F">
        <w:rPr>
          <w:rFonts w:cs="Times New Roman CYR"/>
          <w:color w:val="000000"/>
          <w:shd w:val="clear" w:color="auto" w:fill="FFFFFF"/>
        </w:rPr>
        <w:t>оплывут в поминальной тиши.</w:t>
      </w:r>
      <w:r w:rsidRPr="00635F3F">
        <w:rPr>
          <w:rFonts w:cs="Times New Roman CYR"/>
          <w:color w:val="000000"/>
        </w:rPr>
        <w:br/>
      </w:r>
      <w:r w:rsidRPr="00635F3F">
        <w:rPr>
          <w:rFonts w:cs="Times New Roman CYR"/>
          <w:color w:val="000000"/>
        </w:rPr>
        <w:br/>
      </w:r>
      <w:r w:rsidRPr="00635F3F">
        <w:rPr>
          <w:rFonts w:cs="Times New Roman CYR"/>
          <w:color w:val="000000"/>
          <w:shd w:val="clear" w:color="auto" w:fill="FFFFFF"/>
        </w:rPr>
        <w:t>Не  увидят друзья и родные,</w:t>
      </w:r>
      <w:r w:rsidRPr="00635F3F">
        <w:rPr>
          <w:rFonts w:cs="Times New Roman CYR"/>
          <w:color w:val="000000"/>
        </w:rPr>
        <w:br/>
      </w:r>
      <w:r w:rsidRPr="00635F3F">
        <w:rPr>
          <w:rFonts w:cs="Times New Roman CYR"/>
          <w:color w:val="000000"/>
          <w:shd w:val="clear" w:color="auto" w:fill="FFFFFF"/>
        </w:rPr>
        <w:t>Сокровенное чудо чудес:</w:t>
      </w:r>
      <w:r w:rsidRPr="00635F3F">
        <w:rPr>
          <w:rFonts w:cs="Times New Roman CYR"/>
          <w:color w:val="000000"/>
        </w:rPr>
        <w:br/>
      </w:r>
      <w:r w:rsidRPr="00635F3F">
        <w:rPr>
          <w:rFonts w:cs="Times New Roman CYR"/>
          <w:color w:val="000000"/>
          <w:shd w:val="clear" w:color="auto" w:fill="FFFFFF"/>
        </w:rPr>
        <w:t>Закрываются очи земные -</w:t>
      </w:r>
      <w:r w:rsidRPr="00635F3F">
        <w:rPr>
          <w:rFonts w:cs="Times New Roman CYR"/>
          <w:color w:val="000000"/>
        </w:rPr>
        <w:br/>
      </w:r>
      <w:r w:rsidRPr="00635F3F">
        <w:rPr>
          <w:rFonts w:cs="Times New Roman CYR"/>
          <w:color w:val="000000"/>
          <w:shd w:val="clear" w:color="auto" w:fill="FFFFFF"/>
        </w:rPr>
        <w:t>Открываются очи Небес.</w:t>
      </w:r>
      <w:r w:rsidRPr="00635F3F">
        <w:rPr>
          <w:rFonts w:eastAsia="Times New Roman" w:cs="Times New Roman CYR"/>
          <w:color w:val="000000"/>
          <w:lang w:eastAsia="ru-RU"/>
        </w:rPr>
        <w:t xml:space="preserve"> </w:t>
      </w:r>
    </w:p>
    <w:p w:rsidR="00FA6BAE" w:rsidRDefault="00FA6BAE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FA6BAE" w:rsidRDefault="00FA6BA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A6BAE" w:rsidRDefault="00FA6BA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A6BAE" w:rsidRDefault="00FA6BA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A6BAE" w:rsidRDefault="00FA6BA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A6BAE" w:rsidRPr="001F06D3" w:rsidRDefault="00FA6BA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/>
          <w:b/>
          <w:bCs/>
          <w:color w:val="606060"/>
          <w:kern w:val="36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Клетка</w:t>
      </w:r>
    </w:p>
    <w:p w:rsidR="00F84240" w:rsidRPr="00BE29D4" w:rsidRDefault="00F84240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Постоянно творить чудеса невозможно…</w:t>
      </w:r>
      <w:r w:rsidRPr="00BE29D4">
        <w:rPr>
          <w:rFonts w:eastAsia="Times New Roman" w:cs="Times New Roman CYR"/>
          <w:color w:val="000000"/>
          <w:lang w:eastAsia="ru-RU"/>
        </w:rPr>
        <w:br/>
        <w:t>Мы – не маги-волшебники, мы – очевидцы.</w:t>
      </w:r>
      <w:r w:rsidRPr="00BE29D4">
        <w:rPr>
          <w:rFonts w:eastAsia="Times New Roman" w:cs="Times New Roman CYR"/>
          <w:color w:val="000000"/>
          <w:lang w:eastAsia="ru-RU"/>
        </w:rPr>
        <w:br/>
        <w:t>Вычисления наши по-детски несложны,</w:t>
      </w:r>
      <w:r w:rsidRPr="00BE29D4">
        <w:rPr>
          <w:rFonts w:eastAsia="Times New Roman" w:cs="Times New Roman CYR"/>
          <w:color w:val="000000"/>
          <w:lang w:eastAsia="ru-RU"/>
        </w:rPr>
        <w:br/>
        <w:t>Но мы видим такое, что и не приснится.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Наши мостики вдруг прорезают пространство,</w:t>
      </w:r>
      <w:r w:rsidRPr="00BE29D4">
        <w:rPr>
          <w:rFonts w:eastAsia="Times New Roman" w:cs="Times New Roman CYR"/>
          <w:color w:val="000000"/>
          <w:lang w:eastAsia="ru-RU"/>
        </w:rPr>
        <w:br/>
        <w:t>Они с легкостью рушат земные каноны,</w:t>
      </w:r>
      <w:r w:rsidRPr="00BE29D4">
        <w:rPr>
          <w:rFonts w:eastAsia="Times New Roman" w:cs="Times New Roman CYR"/>
          <w:color w:val="000000"/>
          <w:lang w:eastAsia="ru-RU"/>
        </w:rPr>
        <w:br/>
        <w:t>Презирая размеренность и постоянство,</w:t>
      </w:r>
      <w:r w:rsidRPr="00BE29D4">
        <w:rPr>
          <w:rFonts w:eastAsia="Times New Roman" w:cs="Times New Roman CYR"/>
          <w:color w:val="000000"/>
          <w:lang w:eastAsia="ru-RU"/>
        </w:rPr>
        <w:br/>
        <w:t>Словно птицы проносятся в мареве сонном.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Но однажды заставят нас жить по минутам,</w:t>
      </w:r>
      <w:r w:rsidRPr="00BE29D4">
        <w:rPr>
          <w:rFonts w:eastAsia="Times New Roman" w:cs="Times New Roman CYR"/>
          <w:color w:val="000000"/>
          <w:lang w:eastAsia="ru-RU"/>
        </w:rPr>
        <w:br/>
        <w:t>И захлопнутся клетки надежные двери.</w:t>
      </w:r>
      <w:r w:rsidRPr="00BE29D4">
        <w:rPr>
          <w:rFonts w:eastAsia="Times New Roman" w:cs="Times New Roman CYR"/>
          <w:color w:val="000000"/>
          <w:lang w:eastAsia="ru-RU"/>
        </w:rPr>
        <w:br/>
        <w:t>Мы исчезнем, не тронув железные прутья,</w:t>
      </w:r>
      <w:r w:rsidRPr="00BE29D4">
        <w:rPr>
          <w:rFonts w:eastAsia="Times New Roman" w:cs="Times New Roman CYR"/>
          <w:color w:val="000000"/>
          <w:lang w:eastAsia="ru-RU"/>
        </w:rPr>
        <w:br/>
        <w:t>А на память останутся белые перья.</w:t>
      </w:r>
    </w:p>
    <w:p w:rsidR="00E5551C" w:rsidRPr="00BE29D4" w:rsidRDefault="00E5551C" w:rsidP="0005424F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5C5F61" w:rsidRPr="00BE29D4" w:rsidRDefault="005C5F61" w:rsidP="0005424F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5C5F61" w:rsidRPr="00BE29D4" w:rsidRDefault="005C5F61" w:rsidP="0005424F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5C5F61" w:rsidRPr="00BE29D4" w:rsidRDefault="005C5F61" w:rsidP="0005424F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1B3CCB" w:rsidRPr="00BE29D4" w:rsidRDefault="001B3CCB" w:rsidP="0005424F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1B3CCB" w:rsidRPr="00BE29D4" w:rsidRDefault="001B3CCB" w:rsidP="0005424F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1B3CCB" w:rsidRPr="00BE29D4" w:rsidRDefault="001B3CCB" w:rsidP="0005424F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1B3CCB" w:rsidRPr="00BE29D4" w:rsidRDefault="001B3CCB" w:rsidP="0005424F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A6BAE" w:rsidRDefault="00FA6BAE" w:rsidP="0005424F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A6BAE" w:rsidRDefault="00FA6BAE" w:rsidP="0005424F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A6BAE" w:rsidRDefault="00FA6BAE" w:rsidP="0005424F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A6BAE" w:rsidRDefault="00FA6BAE" w:rsidP="0005424F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A6BAE" w:rsidRDefault="00FA6BAE" w:rsidP="0005424F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FA6BAE" w:rsidRDefault="00FA6BAE" w:rsidP="0005424F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</w:p>
    <w:p w:rsidR="008262B8" w:rsidRDefault="003578F8" w:rsidP="008262B8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  <w:r>
        <w:rPr>
          <w:noProof/>
          <w:color w:val="000000"/>
          <w:shd w:val="clear" w:color="auto" w:fill="FFFFFF"/>
          <w:lang w:eastAsia="ru-RU"/>
        </w:rPr>
        <w:drawing>
          <wp:inline distT="0" distB="0" distL="0" distR="0" wp14:anchorId="23B8F219" wp14:editId="092C5BAA">
            <wp:extent cx="3743960" cy="5152533"/>
            <wp:effectExtent l="0" t="0" r="0" b="0"/>
            <wp:docPr id="9" name="Рисунок 9" descr="H:\ФОТО ОЛИ\иллюстрации\ГОТОВЫЕ\img473_hf_hf_h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:\ФОТО ОЛИ\иллюстрации\ГОТОВЫЕ\img473_hf_hf_hf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960" cy="51525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0539" w:rsidRDefault="00760539" w:rsidP="008262B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760539" w:rsidRDefault="00760539" w:rsidP="008262B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9922D5" w:rsidRPr="008262B8" w:rsidRDefault="009922D5" w:rsidP="008262B8">
      <w:pPr>
        <w:shd w:val="clear" w:color="auto" w:fill="FFFFFF"/>
        <w:spacing w:line="320" w:lineRule="atLeast"/>
        <w:ind w:firstLine="0"/>
        <w:jc w:val="left"/>
        <w:rPr>
          <w:color w:val="000000"/>
          <w:shd w:val="clear" w:color="auto" w:fill="FFFFFF"/>
        </w:rPr>
      </w:pPr>
      <w:r w:rsidRPr="00FA6BAE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Дни сентября</w:t>
      </w:r>
    </w:p>
    <w:p w:rsidR="00FA6BAE" w:rsidRDefault="009922D5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Дни сентября… Зеленый, желтоватый…</w:t>
      </w:r>
      <w:r w:rsidRPr="00BE29D4">
        <w:rPr>
          <w:rFonts w:eastAsia="Times New Roman" w:cs="Times New Roman CYR"/>
          <w:color w:val="000000"/>
          <w:lang w:eastAsia="ru-RU"/>
        </w:rPr>
        <w:br/>
        <w:t>Рубины среди зелени горят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С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инеет небо – ни дымка, ни ваты,</w:t>
      </w:r>
      <w:r w:rsidRPr="00BE29D4">
        <w:rPr>
          <w:rFonts w:eastAsia="Times New Roman" w:cs="Times New Roman CYR"/>
          <w:color w:val="000000"/>
          <w:lang w:eastAsia="ru-RU"/>
        </w:rPr>
        <w:br/>
        <w:t>А только чистый бесконечный взгляд…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FA6BAE" w:rsidRDefault="009922D5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 xml:space="preserve">Чириканье пичуг и запах 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прели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Сырые плети огуречных гряд…</w:t>
      </w:r>
      <w:r w:rsidRPr="00BE29D4">
        <w:rPr>
          <w:rFonts w:eastAsia="Times New Roman" w:cs="Times New Roman CYR"/>
          <w:color w:val="000000"/>
          <w:lang w:eastAsia="ru-RU"/>
        </w:rPr>
        <w:br/>
        <w:t>Неспешны пчелы и ленивы шмели…</w:t>
      </w:r>
      <w:r w:rsidRPr="00BE29D4">
        <w:rPr>
          <w:rFonts w:eastAsia="Times New Roman" w:cs="Times New Roman CYR"/>
          <w:color w:val="000000"/>
          <w:lang w:eastAsia="ru-RU"/>
        </w:rPr>
        <w:br/>
        <w:t>Черемух кисточки, румяных яблок ряд…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FA6BAE" w:rsidRDefault="009922D5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Дни сентября… Уроки иль итоги?</w:t>
      </w:r>
      <w:r w:rsidRPr="00BE29D4">
        <w:rPr>
          <w:rFonts w:eastAsia="Times New Roman" w:cs="Times New Roman CYR"/>
          <w:color w:val="000000"/>
          <w:lang w:eastAsia="ru-RU"/>
        </w:rPr>
        <w:br/>
        <w:t>Под пережитым подвести черту,</w:t>
      </w:r>
      <w:r w:rsidRPr="00BE29D4">
        <w:rPr>
          <w:rFonts w:eastAsia="Times New Roman" w:cs="Times New Roman CYR"/>
          <w:color w:val="000000"/>
          <w:lang w:eastAsia="ru-RU"/>
        </w:rPr>
        <w:br/>
        <w:t>И сбросить, словно листья на дорогу,</w:t>
      </w:r>
      <w:r w:rsidRPr="00BE29D4">
        <w:rPr>
          <w:rFonts w:eastAsia="Times New Roman" w:cs="Times New Roman CYR"/>
          <w:color w:val="000000"/>
          <w:lang w:eastAsia="ru-RU"/>
        </w:rPr>
        <w:br/>
        <w:t>Иссохшую неправду, маяту?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FA6BAE" w:rsidRDefault="009922D5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И налегке – навстречу белым вьюгам,</w:t>
      </w:r>
      <w:r w:rsidRPr="00BE29D4">
        <w:rPr>
          <w:rFonts w:eastAsia="Times New Roman" w:cs="Times New Roman CYR"/>
          <w:color w:val="000000"/>
          <w:lang w:eastAsia="ru-RU"/>
        </w:rPr>
        <w:br/>
        <w:t>Суровым мыслям, строгой чистоте…</w:t>
      </w:r>
      <w:r w:rsidRPr="00BE29D4">
        <w:rPr>
          <w:rFonts w:eastAsia="Times New Roman" w:cs="Times New Roman CYR"/>
          <w:color w:val="000000"/>
          <w:lang w:eastAsia="ru-RU"/>
        </w:rPr>
        <w:br/>
        <w:t>Ты, милый, как? Останешься мне другом,</w:t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Иль, 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нетерпимый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, канешь в темноте?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8262B8" w:rsidRDefault="009922D5" w:rsidP="008262B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И я останусь в чистом мертвом поле,</w:t>
      </w:r>
      <w:r w:rsidRPr="00BE29D4">
        <w:rPr>
          <w:rFonts w:eastAsia="Times New Roman" w:cs="Times New Roman CYR"/>
          <w:color w:val="000000"/>
          <w:lang w:eastAsia="ru-RU"/>
        </w:rPr>
        <w:br/>
        <w:t>В лесу безжизненном, уснувшем до поры?</w:t>
      </w:r>
      <w:r w:rsidRPr="00BE29D4">
        <w:rPr>
          <w:rFonts w:eastAsia="Times New Roman" w:cs="Times New Roman CYR"/>
          <w:color w:val="000000"/>
          <w:lang w:eastAsia="ru-RU"/>
        </w:rPr>
        <w:br/>
        <w:t>Где есть надежда, нет – тепла и воли,</w:t>
      </w:r>
      <w:r w:rsidRPr="00BE29D4">
        <w:rPr>
          <w:rFonts w:eastAsia="Times New Roman" w:cs="Times New Roman CYR"/>
          <w:color w:val="000000"/>
          <w:lang w:eastAsia="ru-RU"/>
        </w:rPr>
        <w:br/>
        <w:t>И настежь путь в безмолвие открыт!</w:t>
      </w:r>
    </w:p>
    <w:p w:rsidR="008262B8" w:rsidRDefault="008262B8" w:rsidP="008262B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262B8" w:rsidRDefault="008262B8" w:rsidP="008262B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262B8" w:rsidRDefault="008262B8" w:rsidP="008262B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0A50EB" w:rsidRPr="008262B8" w:rsidRDefault="008F50A4" w:rsidP="008262B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0A50EB" w:rsidRPr="00BE29D4" w:rsidRDefault="000A50EB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Брак наш честен. Ложе непорочно.</w:t>
      </w:r>
      <w:r w:rsidRPr="00BE29D4">
        <w:rPr>
          <w:rFonts w:eastAsia="Times New Roman" w:cs="Times New Roman CYR"/>
          <w:color w:val="000000"/>
          <w:lang w:eastAsia="ru-RU"/>
        </w:rPr>
        <w:br/>
        <w:t>А душа замыслила – побег.</w:t>
      </w:r>
      <w:r w:rsidRPr="00BE29D4">
        <w:rPr>
          <w:rFonts w:eastAsia="Times New Roman" w:cs="Times New Roman CYR"/>
          <w:color w:val="000000"/>
          <w:lang w:eastAsia="ru-RU"/>
        </w:rPr>
        <w:br/>
        <w:t>Слишком равновесие непрочно,</w:t>
      </w:r>
      <w:r w:rsidRPr="00BE29D4">
        <w:rPr>
          <w:rFonts w:eastAsia="Times New Roman" w:cs="Times New Roman CYR"/>
          <w:color w:val="000000"/>
          <w:lang w:eastAsia="ru-RU"/>
        </w:rPr>
        <w:br/>
        <w:t>Но на помыслы ложится белый снег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П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од его рукой прохладной тают</w:t>
      </w:r>
      <w:r w:rsidRPr="00BE29D4">
        <w:rPr>
          <w:rFonts w:eastAsia="Times New Roman" w:cs="Times New Roman CYR"/>
          <w:color w:val="000000"/>
          <w:lang w:eastAsia="ru-RU"/>
        </w:rPr>
        <w:br/>
        <w:t>Перемычки огненных сетей.</w:t>
      </w:r>
      <w:r w:rsidRPr="00BE29D4">
        <w:rPr>
          <w:rFonts w:eastAsia="Times New Roman" w:cs="Times New Roman CYR"/>
          <w:color w:val="000000"/>
          <w:lang w:eastAsia="ru-RU"/>
        </w:rPr>
        <w:br/>
        <w:t>Чистые снежинки остужают</w:t>
      </w:r>
      <w:r w:rsidRPr="00BE29D4">
        <w:rPr>
          <w:rFonts w:eastAsia="Times New Roman" w:cs="Times New Roman CYR"/>
          <w:color w:val="000000"/>
          <w:lang w:eastAsia="ru-RU"/>
        </w:rPr>
        <w:br/>
        <w:t>Жаркое мечтание страстей.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Снег холодным саваном укроет</w:t>
      </w:r>
      <w:r w:rsidRPr="00BE29D4">
        <w:rPr>
          <w:rFonts w:eastAsia="Times New Roman" w:cs="Times New Roman CYR"/>
          <w:color w:val="000000"/>
          <w:lang w:eastAsia="ru-RU"/>
        </w:rPr>
        <w:br/>
        <w:t>Черноту всех помыслов лихих.</w:t>
      </w:r>
      <w:r w:rsidRPr="00BE29D4">
        <w:rPr>
          <w:rFonts w:eastAsia="Times New Roman" w:cs="Times New Roman CYR"/>
          <w:color w:val="000000"/>
          <w:lang w:eastAsia="ru-RU"/>
        </w:rPr>
        <w:br/>
        <w:t>И душа наполнится покоем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И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уснёт в объятиях моих…</w:t>
      </w:r>
    </w:p>
    <w:p w:rsidR="00FA6BAE" w:rsidRDefault="00FA6BA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FA6BAE" w:rsidRDefault="00FA6BA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FA6BAE" w:rsidRDefault="00FA6BA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FA6BAE" w:rsidRDefault="00FA6BA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FA6BAE" w:rsidRDefault="00FA6BA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FA6BAE" w:rsidRDefault="00FA6BA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8262B8" w:rsidRDefault="008262B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8262B8" w:rsidRDefault="008262B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8262B8" w:rsidRDefault="008262B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C05361" w:rsidRPr="00FA6BAE" w:rsidRDefault="008F50A4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FA6BAE" w:rsidRDefault="00C05361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Боюсь нарушить Божью волю.</w:t>
      </w:r>
      <w:r w:rsidRPr="00BE29D4">
        <w:rPr>
          <w:rFonts w:eastAsia="Times New Roman" w:cs="Times New Roman CYR"/>
          <w:color w:val="000000"/>
          <w:lang w:eastAsia="ru-RU"/>
        </w:rPr>
        <w:br/>
        <w:t>Вхожу я в тень, и сердце жмёт.</w:t>
      </w:r>
      <w:r w:rsidRPr="00BE29D4">
        <w:rPr>
          <w:rFonts w:eastAsia="Times New Roman" w:cs="Times New Roman CYR"/>
          <w:color w:val="000000"/>
          <w:lang w:eastAsia="ru-RU"/>
        </w:rPr>
        <w:br/>
        <w:t>Сбежав от тесноты и боли,</w:t>
      </w:r>
      <w:r w:rsidRPr="00BE29D4">
        <w:rPr>
          <w:rFonts w:eastAsia="Times New Roman" w:cs="Times New Roman CYR"/>
          <w:color w:val="000000"/>
          <w:lang w:eastAsia="ru-RU"/>
        </w:rPr>
        <w:br/>
        <w:t>Я попадаю в плен тенёт.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FA6BAE" w:rsidRDefault="00C05361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Меня тоска запеленала,</w:t>
      </w:r>
      <w:r w:rsidRPr="00BE29D4">
        <w:rPr>
          <w:rFonts w:eastAsia="Times New Roman" w:cs="Times New Roman CYR"/>
          <w:color w:val="000000"/>
          <w:lang w:eastAsia="ru-RU"/>
        </w:rPr>
        <w:br/>
        <w:t>И обездвижила вина.</w:t>
      </w:r>
      <w:r w:rsidRPr="00BE29D4">
        <w:rPr>
          <w:rFonts w:eastAsia="Times New Roman" w:cs="Times New Roman CYR"/>
          <w:color w:val="000000"/>
          <w:lang w:eastAsia="ru-RU"/>
        </w:rPr>
        <w:br/>
        <w:t>Осталось в чаше много ль, мало? - </w:t>
      </w:r>
      <w:r w:rsidRPr="00BE29D4">
        <w:rPr>
          <w:rFonts w:eastAsia="Times New Roman" w:cs="Times New Roman CYR"/>
          <w:color w:val="000000"/>
          <w:lang w:eastAsia="ru-RU"/>
        </w:rPr>
        <w:br/>
        <w:t>Она не выпита до дна.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FA6BAE" w:rsidRDefault="00C05361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Мне нужно с прошлым разобраться,</w:t>
      </w:r>
      <w:r w:rsidRPr="00BE29D4">
        <w:rPr>
          <w:rFonts w:eastAsia="Times New Roman" w:cs="Times New Roman CYR"/>
          <w:color w:val="000000"/>
          <w:lang w:eastAsia="ru-RU"/>
        </w:rPr>
        <w:br/>
        <w:t>Все камни разгрести на дне.</w:t>
      </w:r>
      <w:r w:rsidRPr="00BE29D4">
        <w:rPr>
          <w:rFonts w:eastAsia="Times New Roman" w:cs="Times New Roman CYR"/>
          <w:color w:val="000000"/>
          <w:lang w:eastAsia="ru-RU"/>
        </w:rPr>
        <w:br/>
        <w:t>И если Бог велит остаться - </w:t>
      </w:r>
      <w:r w:rsidRPr="00BE29D4">
        <w:rPr>
          <w:rFonts w:eastAsia="Times New Roman" w:cs="Times New Roman CYR"/>
          <w:color w:val="000000"/>
          <w:lang w:eastAsia="ru-RU"/>
        </w:rPr>
        <w:br/>
        <w:t>Останусь я в своей тюрьме.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C05361" w:rsidRPr="00BE29D4" w:rsidRDefault="00C05361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А если выкинет прибоем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Н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а берег с тёмной глубины,</w:t>
      </w:r>
      <w:r w:rsidRPr="00BE29D4">
        <w:rPr>
          <w:rFonts w:eastAsia="Times New Roman" w:cs="Times New Roman CYR"/>
          <w:color w:val="000000"/>
          <w:lang w:eastAsia="ru-RU"/>
        </w:rPr>
        <w:br/>
        <w:t>Накажут, наградят тобою?!</w:t>
      </w:r>
      <w:r w:rsidRPr="00BE29D4">
        <w:rPr>
          <w:rFonts w:eastAsia="Times New Roman" w:cs="Times New Roman CYR"/>
          <w:color w:val="000000"/>
          <w:lang w:eastAsia="ru-RU"/>
        </w:rPr>
        <w:br/>
        <w:t>Сбегу ль от боли и вины?!</w:t>
      </w:r>
    </w:p>
    <w:p w:rsidR="00FA6BAE" w:rsidRDefault="00FA6BA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A6BAE" w:rsidRDefault="00FA6BA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A6BAE" w:rsidRDefault="00FA6BA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A6BAE" w:rsidRDefault="00FA6BA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FA6BAE" w:rsidRDefault="00FA6BA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785EBB" w:rsidRPr="00FA6BAE" w:rsidRDefault="008F50A4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FA6BAE" w:rsidRDefault="00785EBB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Когда со всех сторон обложат,</w:t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Когда 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невмочь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дышать и говорить,</w:t>
      </w:r>
      <w:r w:rsidRPr="00BE29D4">
        <w:rPr>
          <w:rFonts w:eastAsia="Times New Roman" w:cs="Times New Roman CYR"/>
          <w:color w:val="000000"/>
          <w:lang w:eastAsia="ru-RU"/>
        </w:rPr>
        <w:br/>
        <w:t>Одна лишь мысль: «Помилуй меня, Боже!».</w:t>
      </w:r>
      <w:r w:rsidRPr="00BE29D4">
        <w:rPr>
          <w:rFonts w:eastAsia="Times New Roman" w:cs="Times New Roman CYR"/>
          <w:color w:val="000000"/>
          <w:lang w:eastAsia="ru-RU"/>
        </w:rPr>
        <w:br/>
        <w:t>И высветится, крепче стали, нить.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FA6BAE" w:rsidRDefault="00785EBB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И выведет, дрожа, звеня, из мрака,</w:t>
      </w:r>
      <w:r w:rsidRPr="00BE29D4">
        <w:rPr>
          <w:rFonts w:eastAsia="Times New Roman" w:cs="Times New Roman CYR"/>
          <w:color w:val="000000"/>
          <w:lang w:eastAsia="ru-RU"/>
        </w:rPr>
        <w:br/>
        <w:t>И – вытащит из чёрной глубины.</w:t>
      </w:r>
      <w:r w:rsidRPr="00BE29D4">
        <w:rPr>
          <w:rFonts w:eastAsia="Times New Roman" w:cs="Times New Roman CYR"/>
          <w:color w:val="000000"/>
          <w:lang w:eastAsia="ru-RU"/>
        </w:rPr>
        <w:br/>
        <w:t>Пусть спазмы в горле. Но не надо плакать.</w:t>
      </w:r>
      <w:r w:rsidRPr="00BE29D4">
        <w:rPr>
          <w:rFonts w:eastAsia="Times New Roman" w:cs="Times New Roman CYR"/>
          <w:color w:val="000000"/>
          <w:lang w:eastAsia="ru-RU"/>
        </w:rPr>
        <w:br/>
        <w:t>От слёз на тропах камни не видны.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FA6BAE" w:rsidRDefault="00785EBB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Бог выведет! Стремительно иль тихо, - </w:t>
      </w:r>
      <w:r w:rsidRPr="00BE29D4">
        <w:rPr>
          <w:rFonts w:eastAsia="Times New Roman" w:cs="Times New Roman CYR"/>
          <w:color w:val="000000"/>
          <w:lang w:eastAsia="ru-RU"/>
        </w:rPr>
        <w:br/>
        <w:t>Не в этом суть. В движении вперёд.</w:t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Сухою </w:t>
      </w:r>
      <w:proofErr w:type="spellStart"/>
      <w:r w:rsidRPr="00BE29D4">
        <w:rPr>
          <w:rFonts w:eastAsia="Times New Roman" w:cs="Times New Roman CYR"/>
          <w:color w:val="000000"/>
          <w:lang w:eastAsia="ru-RU"/>
        </w:rPr>
        <w:t>шелухою</w:t>
      </w:r>
      <w:proofErr w:type="spellEnd"/>
      <w:r w:rsidRPr="00BE29D4">
        <w:rPr>
          <w:rFonts w:eastAsia="Times New Roman" w:cs="Times New Roman CYR"/>
          <w:color w:val="000000"/>
          <w:lang w:eastAsia="ru-RU"/>
        </w:rPr>
        <w:t xml:space="preserve"> снимет лихо,</w:t>
      </w:r>
      <w:r w:rsidRPr="00BE29D4">
        <w:rPr>
          <w:rFonts w:eastAsia="Times New Roman" w:cs="Times New Roman CYR"/>
          <w:color w:val="000000"/>
          <w:lang w:eastAsia="ru-RU"/>
        </w:rPr>
        <w:br/>
        <w:t>И в город белокаменный введёт.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FA6BAE" w:rsidRDefault="00785EBB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Душа бредёт сквозь стыд и воздыханья,</w:t>
      </w:r>
      <w:r w:rsidRPr="00BE29D4">
        <w:rPr>
          <w:rFonts w:eastAsia="Times New Roman" w:cs="Times New Roman CYR"/>
          <w:color w:val="000000"/>
          <w:lang w:eastAsia="ru-RU"/>
        </w:rPr>
        <w:br/>
        <w:t>Закутавшись в худое пальтецо,</w:t>
      </w:r>
      <w:r w:rsidRPr="00BE29D4">
        <w:rPr>
          <w:rFonts w:eastAsia="Times New Roman" w:cs="Times New Roman CYR"/>
          <w:color w:val="000000"/>
          <w:lang w:eastAsia="ru-RU"/>
        </w:rPr>
        <w:br/>
        <w:t>Храня, как драгоценность – покаянье,</w:t>
      </w:r>
      <w:r w:rsidRPr="00BE29D4">
        <w:rPr>
          <w:rFonts w:eastAsia="Times New Roman" w:cs="Times New Roman CYR"/>
          <w:color w:val="000000"/>
          <w:lang w:eastAsia="ru-RU"/>
        </w:rPr>
        <w:br/>
        <w:t>И долу приклонив своё лицо.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785EBB" w:rsidRPr="00BE29D4" w:rsidRDefault="00785EBB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Неся, как груз, свои густые мысли,</w:t>
      </w:r>
      <w:r w:rsidRPr="00BE29D4">
        <w:rPr>
          <w:rFonts w:eastAsia="Times New Roman" w:cs="Times New Roman CYR"/>
          <w:color w:val="000000"/>
          <w:lang w:eastAsia="ru-RU"/>
        </w:rPr>
        <w:br/>
      </w:r>
      <w:proofErr w:type="spellStart"/>
      <w:r w:rsidRPr="00BE29D4">
        <w:rPr>
          <w:rFonts w:eastAsia="Times New Roman" w:cs="Times New Roman CYR"/>
          <w:color w:val="000000"/>
          <w:lang w:eastAsia="ru-RU"/>
        </w:rPr>
        <w:t>Неснятый</w:t>
      </w:r>
      <w:proofErr w:type="spellEnd"/>
      <w:r w:rsidRPr="00BE29D4">
        <w:rPr>
          <w:rFonts w:eastAsia="Times New Roman" w:cs="Times New Roman CYR"/>
          <w:color w:val="000000"/>
          <w:lang w:eastAsia="ru-RU"/>
        </w:rPr>
        <w:t xml:space="preserve"> долг и жалость, рабский труд,</w:t>
      </w:r>
      <w:r w:rsidRPr="00BE29D4">
        <w:rPr>
          <w:rFonts w:eastAsia="Times New Roman" w:cs="Times New Roman CYR"/>
          <w:color w:val="000000"/>
          <w:lang w:eastAsia="ru-RU"/>
        </w:rPr>
        <w:br/>
        <w:t>С мечтой о жизни непорочно-чистой,</w:t>
      </w:r>
      <w:r w:rsidRPr="00BE29D4">
        <w:rPr>
          <w:rFonts w:eastAsia="Times New Roman" w:cs="Times New Roman CYR"/>
          <w:color w:val="000000"/>
          <w:lang w:eastAsia="ru-RU"/>
        </w:rPr>
        <w:br/>
        <w:t>Которую нелепостью зовут.</w:t>
      </w:r>
    </w:p>
    <w:p w:rsidR="00FA6BAE" w:rsidRDefault="00FA6BA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FA6BAE" w:rsidRDefault="00FA6BA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785EBB" w:rsidRPr="00FA6BAE" w:rsidRDefault="008F50A4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FA6BAE" w:rsidRDefault="00785EBB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За мною вздыбились деревья,</w:t>
      </w:r>
      <w:r w:rsidRPr="00BE29D4">
        <w:rPr>
          <w:rFonts w:eastAsia="Times New Roman" w:cs="Times New Roman CYR"/>
          <w:color w:val="000000"/>
          <w:lang w:eastAsia="ru-RU"/>
        </w:rPr>
        <w:br/>
        <w:t>И впереди – болот огни.</w:t>
      </w:r>
      <w:r w:rsidRPr="00BE29D4">
        <w:rPr>
          <w:rFonts w:eastAsia="Times New Roman" w:cs="Times New Roman CYR"/>
          <w:color w:val="000000"/>
          <w:lang w:eastAsia="ru-RU"/>
        </w:rPr>
        <w:br/>
        <w:t>Вкруг – тени, страхи. Всё же верю,</w:t>
      </w:r>
      <w:r w:rsidRPr="00BE29D4">
        <w:rPr>
          <w:rFonts w:eastAsia="Times New Roman" w:cs="Times New Roman CYR"/>
          <w:color w:val="000000"/>
          <w:lang w:eastAsia="ru-RU"/>
        </w:rPr>
        <w:br/>
        <w:t>Что обойдут меня они.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FA6BAE" w:rsidRDefault="00785EBB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И упадут глухие чары,</w:t>
      </w:r>
      <w:r w:rsidRPr="00BE29D4">
        <w:rPr>
          <w:rFonts w:eastAsia="Times New Roman" w:cs="Times New Roman CYR"/>
          <w:color w:val="000000"/>
          <w:lang w:eastAsia="ru-RU"/>
        </w:rPr>
        <w:br/>
        <w:t>И будет путь назад открыт.</w:t>
      </w:r>
      <w:r w:rsidRPr="00BE29D4">
        <w:rPr>
          <w:rFonts w:eastAsia="Times New Roman" w:cs="Times New Roman CYR"/>
          <w:color w:val="000000"/>
          <w:lang w:eastAsia="ru-RU"/>
        </w:rPr>
        <w:br/>
        <w:t>И впереди – не топи, гари,</w:t>
      </w:r>
      <w:r w:rsidRPr="00BE29D4">
        <w:rPr>
          <w:rFonts w:eastAsia="Times New Roman" w:cs="Times New Roman CYR"/>
          <w:color w:val="000000"/>
          <w:lang w:eastAsia="ru-RU"/>
        </w:rPr>
        <w:br/>
        <w:t>А просто луг, росой залит.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785EBB" w:rsidRPr="00BE29D4" w:rsidRDefault="00785EBB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Страдания и искушения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Р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азвеются, как чёрный дым.</w:t>
      </w:r>
      <w:r w:rsidRPr="00BE29D4">
        <w:rPr>
          <w:rFonts w:eastAsia="Times New Roman" w:cs="Times New Roman CYR"/>
          <w:color w:val="000000"/>
          <w:lang w:eastAsia="ru-RU"/>
        </w:rPr>
        <w:br/>
        <w:t>И, словно старца, встречу день я.</w:t>
      </w:r>
      <w:r w:rsidRPr="00BE29D4">
        <w:rPr>
          <w:rFonts w:eastAsia="Times New Roman" w:cs="Times New Roman CYR"/>
          <w:color w:val="000000"/>
          <w:lang w:eastAsia="ru-RU"/>
        </w:rPr>
        <w:br/>
        <w:t>Он будет тихим и седым.</w:t>
      </w:r>
    </w:p>
    <w:p w:rsidR="00C05361" w:rsidRPr="00BE29D4" w:rsidRDefault="00C05361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207110" w:rsidRDefault="0020711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07110" w:rsidRDefault="0020711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07110" w:rsidRDefault="0020711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07110" w:rsidRDefault="0020711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07110" w:rsidRDefault="0020711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07110" w:rsidRDefault="0020711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07110" w:rsidRDefault="0020711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07110" w:rsidRDefault="0020711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C05361" w:rsidRPr="00207110" w:rsidRDefault="008F50A4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О надежде</w:t>
      </w:r>
    </w:p>
    <w:p w:rsidR="00C05361" w:rsidRPr="00BE29D4" w:rsidRDefault="00C05361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Всё кончено – себе я повторяю.</w:t>
      </w:r>
      <w:r w:rsidRPr="00BE29D4">
        <w:rPr>
          <w:rFonts w:eastAsia="Times New Roman" w:cs="Times New Roman CYR"/>
          <w:color w:val="000000"/>
          <w:lang w:eastAsia="ru-RU"/>
        </w:rPr>
        <w:br/>
        <w:t>Но почему надежда не умрёт?</w:t>
      </w:r>
      <w:r w:rsidRPr="00BE29D4">
        <w:rPr>
          <w:rFonts w:eastAsia="Times New Roman" w:cs="Times New Roman CYR"/>
          <w:color w:val="000000"/>
          <w:lang w:eastAsia="ru-RU"/>
        </w:rPr>
        <w:br/>
        <w:t>Оброненные ключики от рая</w:t>
      </w:r>
      <w:r w:rsidRPr="00BE29D4">
        <w:rPr>
          <w:rFonts w:eastAsia="Times New Roman" w:cs="Times New Roman CYR"/>
          <w:color w:val="000000"/>
          <w:lang w:eastAsia="ru-RU"/>
        </w:rPr>
        <w:br/>
        <w:t>Она в ладошку лёгкую берёт.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Играет ими – ободки сверкают,</w:t>
      </w:r>
      <w:r w:rsidRPr="00BE29D4">
        <w:rPr>
          <w:rFonts w:eastAsia="Times New Roman" w:cs="Times New Roman CYR"/>
          <w:color w:val="000000"/>
          <w:lang w:eastAsia="ru-RU"/>
        </w:rPr>
        <w:br/>
        <w:t>И, улыбаясь, и прячет их в карман.</w:t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Известна тайна ей. Но как узнать – 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какая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?</w:t>
      </w:r>
      <w:r w:rsidRPr="00BE29D4">
        <w:rPr>
          <w:rFonts w:eastAsia="Times New Roman" w:cs="Times New Roman CYR"/>
          <w:color w:val="000000"/>
          <w:lang w:eastAsia="ru-RU"/>
        </w:rPr>
        <w:br/>
        <w:t>Быть может мысль «всё кончено» - обман?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Ей ведомо 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далёкое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отсюда.</w:t>
      </w:r>
      <w:r w:rsidRPr="00BE29D4">
        <w:rPr>
          <w:rFonts w:eastAsia="Times New Roman" w:cs="Times New Roman CYR"/>
          <w:color w:val="000000"/>
          <w:lang w:eastAsia="ru-RU"/>
        </w:rPr>
        <w:br/>
        <w:t>Глядит – и брызжут лучики из глаз,</w:t>
      </w:r>
      <w:r w:rsidRPr="00BE29D4">
        <w:rPr>
          <w:rFonts w:eastAsia="Times New Roman" w:cs="Times New Roman CYR"/>
          <w:color w:val="000000"/>
          <w:lang w:eastAsia="ru-RU"/>
        </w:rPr>
        <w:br/>
        <w:t>Как будто видится ей радостное чудо…</w:t>
      </w:r>
      <w:r w:rsidRPr="00BE29D4">
        <w:rPr>
          <w:rFonts w:eastAsia="Times New Roman" w:cs="Times New Roman CYR"/>
          <w:color w:val="000000"/>
          <w:lang w:eastAsia="ru-RU"/>
        </w:rPr>
        <w:br/>
        <w:t>Мне не увидеть. Мой не пробил час.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Но верю ей. Она не подводила.</w:t>
      </w:r>
      <w:r w:rsidRPr="00BE29D4">
        <w:rPr>
          <w:rFonts w:eastAsia="Times New Roman" w:cs="Times New Roman CYR"/>
          <w:color w:val="000000"/>
          <w:lang w:eastAsia="ru-RU"/>
        </w:rPr>
        <w:br/>
        <w:t>...Увижу, может быть, - всё выжжено дотла.</w:t>
      </w:r>
      <w:r w:rsidRPr="00BE29D4">
        <w:rPr>
          <w:rFonts w:eastAsia="Times New Roman" w:cs="Times New Roman CYR"/>
          <w:color w:val="000000"/>
          <w:lang w:eastAsia="ru-RU"/>
        </w:rPr>
        <w:br/>
        <w:t>Я стала нищею, гонимой и немилой.</w:t>
      </w:r>
      <w:r w:rsidRPr="00BE29D4">
        <w:rPr>
          <w:rFonts w:eastAsia="Times New Roman" w:cs="Times New Roman CYR"/>
          <w:color w:val="000000"/>
          <w:lang w:eastAsia="ru-RU"/>
        </w:rPr>
        <w:br/>
        <w:t>И – страшную свободу обрела.</w:t>
      </w:r>
    </w:p>
    <w:p w:rsidR="00207110" w:rsidRDefault="0020711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07110" w:rsidRDefault="0020711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07110" w:rsidRDefault="0020711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07110" w:rsidRDefault="0020711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07110" w:rsidRDefault="0020711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C05361" w:rsidRPr="00207110" w:rsidRDefault="008F50A4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207110" w:rsidRDefault="00C05361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Надежды луч, как золотая шпага,</w:t>
      </w:r>
      <w:r w:rsidRPr="00BE29D4">
        <w:rPr>
          <w:rFonts w:eastAsia="Times New Roman" w:cs="Times New Roman CYR"/>
          <w:color w:val="000000"/>
          <w:lang w:eastAsia="ru-RU"/>
        </w:rPr>
        <w:br/>
        <w:t>Пронзает яблоки сомнений и отрад.</w:t>
      </w:r>
      <w:r w:rsidRPr="00BE29D4">
        <w:rPr>
          <w:rFonts w:eastAsia="Times New Roman" w:cs="Times New Roman CYR"/>
          <w:color w:val="000000"/>
          <w:lang w:eastAsia="ru-RU"/>
        </w:rPr>
        <w:br/>
        <w:t>Любить безмолвно – высшая отвага,</w:t>
      </w:r>
      <w:r w:rsidRPr="00BE29D4">
        <w:rPr>
          <w:rFonts w:eastAsia="Times New Roman" w:cs="Times New Roman CYR"/>
          <w:color w:val="000000"/>
          <w:lang w:eastAsia="ru-RU"/>
        </w:rPr>
        <w:br/>
        <w:t>Когда любой учитель, а не враг.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207110" w:rsidRDefault="00C05361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Себя отдать без сожалений в рабство</w:t>
      </w:r>
      <w:r w:rsidRPr="00BE29D4">
        <w:rPr>
          <w:rFonts w:eastAsia="Times New Roman" w:cs="Times New Roman CYR"/>
          <w:color w:val="000000"/>
          <w:lang w:eastAsia="ru-RU"/>
        </w:rPr>
        <w:br/>
        <w:t>Тому, кто власть неправедно купил.</w:t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Копя в </w:t>
      </w:r>
      <w:proofErr w:type="spellStart"/>
      <w:r w:rsidRPr="00BE29D4">
        <w:rPr>
          <w:rFonts w:eastAsia="Times New Roman" w:cs="Times New Roman CYR"/>
          <w:color w:val="000000"/>
          <w:lang w:eastAsia="ru-RU"/>
        </w:rPr>
        <w:t>смиреньи</w:t>
      </w:r>
      <w:proofErr w:type="spellEnd"/>
      <w:r w:rsidRPr="00BE29D4">
        <w:rPr>
          <w:rFonts w:eastAsia="Times New Roman" w:cs="Times New Roman CYR"/>
          <w:color w:val="000000"/>
          <w:lang w:eastAsia="ru-RU"/>
        </w:rPr>
        <w:t xml:space="preserve"> высшее богатство,</w:t>
      </w:r>
      <w:r w:rsidRPr="00BE29D4">
        <w:rPr>
          <w:rFonts w:eastAsia="Times New Roman" w:cs="Times New Roman CYR"/>
          <w:color w:val="000000"/>
          <w:lang w:eastAsia="ru-RU"/>
        </w:rPr>
        <w:br/>
        <w:t>На поиск смысла не жалея сил.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C05361" w:rsidRPr="00BE29D4" w:rsidRDefault="00C05361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Когда иссякнет дней и боли мера,</w:t>
      </w:r>
      <w:r w:rsidRPr="00BE29D4">
        <w:rPr>
          <w:rFonts w:eastAsia="Times New Roman" w:cs="Times New Roman CYR"/>
          <w:color w:val="000000"/>
          <w:lang w:eastAsia="ru-RU"/>
        </w:rPr>
        <w:br/>
        <w:t>Поражена всесилием своим,</w:t>
      </w:r>
      <w:r w:rsidRPr="00BE29D4">
        <w:rPr>
          <w:rFonts w:eastAsia="Times New Roman" w:cs="Times New Roman CYR"/>
          <w:color w:val="000000"/>
          <w:lang w:eastAsia="ru-RU"/>
        </w:rPr>
        <w:br/>
        <w:t>Плиту над погребом легко откроет вера,</w:t>
      </w:r>
      <w:r w:rsidRPr="00BE29D4">
        <w:rPr>
          <w:rFonts w:eastAsia="Times New Roman" w:cs="Times New Roman CYR"/>
          <w:color w:val="000000"/>
          <w:lang w:eastAsia="ru-RU"/>
        </w:rPr>
        <w:br/>
        <w:t>И Божий Лик появится над ним…</w:t>
      </w:r>
    </w:p>
    <w:p w:rsidR="00207110" w:rsidRDefault="0020711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07110" w:rsidRDefault="0020711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07110" w:rsidRDefault="0020711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07110" w:rsidRDefault="0020711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07110" w:rsidRDefault="0020711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07110" w:rsidRDefault="0020711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07110" w:rsidRDefault="0020711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07110" w:rsidRDefault="0020711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07110" w:rsidRDefault="0020711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C05361" w:rsidRPr="00207110" w:rsidRDefault="00C05361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207110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 xml:space="preserve">Мне говорят </w:t>
      </w:r>
    </w:p>
    <w:p w:rsidR="00207110" w:rsidRDefault="00C05361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Мне говорят  - не торопиться.</w:t>
      </w:r>
      <w:r w:rsidRPr="00BE29D4">
        <w:rPr>
          <w:rFonts w:eastAsia="Times New Roman" w:cs="Times New Roman CYR"/>
          <w:color w:val="000000"/>
          <w:lang w:eastAsia="ru-RU"/>
        </w:rPr>
        <w:br/>
        <w:t>Не приговаривать, скорбя.</w:t>
      </w:r>
      <w:r w:rsidRPr="00BE29D4">
        <w:rPr>
          <w:rFonts w:eastAsia="Times New Roman" w:cs="Times New Roman CYR"/>
          <w:color w:val="000000"/>
          <w:lang w:eastAsia="ru-RU"/>
        </w:rPr>
        <w:br/>
        <w:t>Мол, ни побег, ни власяница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Н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е для тебя, не для тебя.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207110" w:rsidRDefault="00C05361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Мне говорят – иди по краю.</w:t>
      </w:r>
      <w:r w:rsidRPr="00BE29D4">
        <w:rPr>
          <w:rFonts w:eastAsia="Times New Roman" w:cs="Times New Roman CYR"/>
          <w:color w:val="000000"/>
          <w:lang w:eastAsia="ru-RU"/>
        </w:rPr>
        <w:br/>
        <w:t>Не отходи, не упади.</w:t>
      </w:r>
      <w:r w:rsidRPr="00BE29D4">
        <w:rPr>
          <w:rFonts w:eastAsia="Times New Roman" w:cs="Times New Roman CYR"/>
          <w:color w:val="000000"/>
          <w:lang w:eastAsia="ru-RU"/>
        </w:rPr>
        <w:br/>
        <w:t>А я от страха замираю,</w:t>
      </w:r>
      <w:r w:rsidRPr="00BE29D4">
        <w:rPr>
          <w:rFonts w:eastAsia="Times New Roman" w:cs="Times New Roman CYR"/>
          <w:color w:val="000000"/>
          <w:lang w:eastAsia="ru-RU"/>
        </w:rPr>
        <w:br/>
        <w:t>Стена тумана впереди.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207110" w:rsidRDefault="00C05361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Не прыгну в пропасть, но от бездны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Р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вануть не в силах я пока.</w:t>
      </w:r>
      <w:r w:rsidRPr="00BE29D4">
        <w:rPr>
          <w:rFonts w:eastAsia="Times New Roman" w:cs="Times New Roman CYR"/>
          <w:color w:val="000000"/>
          <w:lang w:eastAsia="ru-RU"/>
        </w:rPr>
        <w:br/>
        <w:t>Мои стенанья бесполезны,</w:t>
      </w:r>
      <w:r w:rsidRPr="00BE29D4">
        <w:rPr>
          <w:rFonts w:eastAsia="Times New Roman" w:cs="Times New Roman CYR"/>
          <w:color w:val="000000"/>
          <w:lang w:eastAsia="ru-RU"/>
        </w:rPr>
        <w:br/>
        <w:t>И крест, вздохнув, кладёт рука… 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207110" w:rsidRDefault="00C05361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Молюсь, молюсь без утешенья,</w:t>
      </w:r>
      <w:r w:rsidRPr="00BE29D4">
        <w:rPr>
          <w:rFonts w:eastAsia="Times New Roman" w:cs="Times New Roman CYR"/>
          <w:color w:val="000000"/>
          <w:lang w:eastAsia="ru-RU"/>
        </w:rPr>
        <w:br/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Оставленная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средь беды.</w:t>
      </w:r>
      <w:r w:rsidRPr="00BE29D4">
        <w:rPr>
          <w:rFonts w:eastAsia="Times New Roman" w:cs="Times New Roman CYR"/>
          <w:color w:val="000000"/>
          <w:lang w:eastAsia="ru-RU"/>
        </w:rPr>
        <w:br/>
        <w:t>Но вижу часто рядом тень я,</w:t>
      </w:r>
      <w:r w:rsidRPr="00BE29D4">
        <w:rPr>
          <w:rFonts w:eastAsia="Times New Roman" w:cs="Times New Roman CYR"/>
          <w:color w:val="000000"/>
          <w:lang w:eastAsia="ru-RU"/>
        </w:rPr>
        <w:br/>
        <w:t>И чьи-то легкие следы.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C05361" w:rsidRPr="00BE29D4" w:rsidRDefault="00C05361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И в грудь вселяется отрада.</w:t>
      </w:r>
      <w:r w:rsidRPr="00BE29D4">
        <w:rPr>
          <w:rFonts w:eastAsia="Times New Roman" w:cs="Times New Roman CYR"/>
          <w:color w:val="000000"/>
          <w:lang w:eastAsia="ru-RU"/>
        </w:rPr>
        <w:br/>
        <w:t>Лелею тихую мечту,</w:t>
      </w:r>
      <w:r w:rsidRPr="00BE29D4">
        <w:rPr>
          <w:rFonts w:eastAsia="Times New Roman" w:cs="Times New Roman CYR"/>
          <w:color w:val="000000"/>
          <w:lang w:eastAsia="ru-RU"/>
        </w:rPr>
        <w:br/>
        <w:t>Что, если в пропасть буду падать,</w:t>
      </w:r>
      <w:r w:rsidRPr="00BE29D4">
        <w:rPr>
          <w:rFonts w:eastAsia="Times New Roman" w:cs="Times New Roman CYR"/>
          <w:color w:val="000000"/>
          <w:lang w:eastAsia="ru-RU"/>
        </w:rPr>
        <w:br/>
        <w:t>Меня поймают на лету…</w:t>
      </w:r>
    </w:p>
    <w:p w:rsidR="00207110" w:rsidRDefault="0020711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07110" w:rsidRDefault="0020711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B5827" w:rsidRPr="00207110" w:rsidRDefault="008F50A4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207110" w:rsidRDefault="00BB5827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Голуби воркуют на балконе.</w:t>
      </w:r>
      <w:r w:rsidRPr="00BE29D4">
        <w:rPr>
          <w:rFonts w:eastAsia="Times New Roman" w:cs="Times New Roman CYR"/>
          <w:color w:val="000000"/>
          <w:lang w:eastAsia="ru-RU"/>
        </w:rPr>
        <w:br/>
        <w:t>Дальние сияют купола.</w:t>
      </w:r>
      <w:r w:rsidRPr="00BE29D4">
        <w:rPr>
          <w:rFonts w:eastAsia="Times New Roman" w:cs="Times New Roman CYR"/>
          <w:color w:val="000000"/>
          <w:lang w:eastAsia="ru-RU"/>
        </w:rPr>
        <w:br/>
        <w:t>А душа, тюремный вор в законе,</w:t>
      </w:r>
      <w:r w:rsidRPr="00BE29D4">
        <w:rPr>
          <w:rFonts w:eastAsia="Times New Roman" w:cs="Times New Roman CYR"/>
          <w:color w:val="000000"/>
          <w:lang w:eastAsia="ru-RU"/>
        </w:rPr>
        <w:br/>
        <w:t>Разбирает старые дела…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207110" w:rsidRDefault="00BB5827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Вырвалась как будто на свободу,</w:t>
      </w:r>
      <w:r w:rsidRPr="00BE29D4">
        <w:rPr>
          <w:rFonts w:eastAsia="Times New Roman" w:cs="Times New Roman CYR"/>
          <w:color w:val="000000"/>
          <w:lang w:eastAsia="ru-RU"/>
        </w:rPr>
        <w:br/>
        <w:t>Сзади шлейф ошибок, нехорош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К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ажется – ни воли и ни ходу,</w:t>
      </w:r>
      <w:r w:rsidRPr="00BE29D4">
        <w:rPr>
          <w:rFonts w:eastAsia="Times New Roman" w:cs="Times New Roman CYR"/>
          <w:color w:val="000000"/>
          <w:lang w:eastAsia="ru-RU"/>
        </w:rPr>
        <w:br/>
        <w:t>За спиною кто-то точит нож…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207110" w:rsidRDefault="00BB5827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…Солнышко играет, небо стынет.</w:t>
      </w:r>
      <w:r w:rsidRPr="00BE29D4">
        <w:rPr>
          <w:rFonts w:eastAsia="Times New Roman" w:cs="Times New Roman CYR"/>
          <w:color w:val="000000"/>
          <w:lang w:eastAsia="ru-RU"/>
        </w:rPr>
        <w:br/>
        <w:t>Золотые светятся кресты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Ж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дут меня туманные, пустые,</w:t>
      </w:r>
      <w:r w:rsidRPr="00BE29D4">
        <w:rPr>
          <w:rFonts w:eastAsia="Times New Roman" w:cs="Times New Roman CYR"/>
          <w:color w:val="000000"/>
          <w:lang w:eastAsia="ru-RU"/>
        </w:rPr>
        <w:br/>
        <w:t>Гулкие, тревожные мосты.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BB5827" w:rsidRPr="00BE29D4" w:rsidRDefault="00BB5827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И по ним, холодным и безлюдным,</w:t>
      </w:r>
      <w:r w:rsidRPr="00BE29D4">
        <w:rPr>
          <w:rFonts w:eastAsia="Times New Roman" w:cs="Times New Roman CYR"/>
          <w:color w:val="000000"/>
          <w:lang w:eastAsia="ru-RU"/>
        </w:rPr>
        <w:br/>
        <w:t>От оплетших душу липких пут</w:t>
      </w:r>
      <w:r w:rsidRPr="00BE29D4">
        <w:rPr>
          <w:rFonts w:eastAsia="Times New Roman" w:cs="Times New Roman CYR"/>
          <w:color w:val="000000"/>
          <w:lang w:eastAsia="ru-RU"/>
        </w:rPr>
        <w:br/>
        <w:t>Я уйду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 Н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о буду ль неподсудна?</w:t>
      </w:r>
      <w:r w:rsidRPr="00BE29D4">
        <w:rPr>
          <w:rFonts w:eastAsia="Times New Roman" w:cs="Times New Roman CYR"/>
          <w:color w:val="000000"/>
          <w:lang w:eastAsia="ru-RU"/>
        </w:rPr>
        <w:br/>
        <w:t>Даже если жёсток личный суд?</w:t>
      </w:r>
    </w:p>
    <w:p w:rsidR="00207110" w:rsidRDefault="0020711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07110" w:rsidRDefault="0020711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07110" w:rsidRDefault="0020711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07110" w:rsidRDefault="0020711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07110" w:rsidRDefault="0020711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07110" w:rsidRPr="00207110" w:rsidRDefault="008F50A4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207110" w:rsidRDefault="00207110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Я прошла через огненный лес.</w:t>
      </w:r>
      <w:r w:rsidRPr="00BE29D4">
        <w:rPr>
          <w:rFonts w:eastAsia="Times New Roman" w:cs="Times New Roman CYR"/>
          <w:color w:val="000000"/>
          <w:lang w:eastAsia="ru-RU"/>
        </w:rPr>
        <w:br/>
        <w:t>До сих пор слыш</w:t>
      </w:r>
      <w:r w:rsidR="00DF6F78">
        <w:rPr>
          <w:rFonts w:eastAsia="Times New Roman" w:cs="Times New Roman CYR"/>
          <w:color w:val="000000"/>
          <w:lang w:eastAsia="ru-RU"/>
        </w:rPr>
        <w:t>у</w:t>
      </w:r>
      <w:r w:rsidRPr="00BE29D4">
        <w:rPr>
          <w:rFonts w:eastAsia="Times New Roman" w:cs="Times New Roman CYR"/>
          <w:color w:val="000000"/>
          <w:lang w:eastAsia="ru-RU"/>
        </w:rPr>
        <w:t xml:space="preserve"> – сучья трещат.</w:t>
      </w:r>
      <w:r w:rsidRPr="00BE29D4">
        <w:rPr>
          <w:rFonts w:eastAsia="Times New Roman" w:cs="Times New Roman CYR"/>
          <w:color w:val="000000"/>
          <w:lang w:eastAsia="ru-RU"/>
        </w:rPr>
        <w:br/>
        <w:t>Он, охваченный пламенем весь,</w:t>
      </w:r>
      <w:r w:rsidRPr="00BE29D4">
        <w:rPr>
          <w:rFonts w:eastAsia="Times New Roman" w:cs="Times New Roman CYR"/>
          <w:color w:val="000000"/>
          <w:lang w:eastAsia="ru-RU"/>
        </w:rPr>
        <w:br/>
        <w:t>Не умеет жалеть и прощать.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207110" w:rsidRDefault="00207110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Он по кругу ведёт своих жертв,</w:t>
      </w:r>
      <w:r w:rsidRPr="00BE29D4">
        <w:rPr>
          <w:rFonts w:eastAsia="Times New Roman" w:cs="Times New Roman CYR"/>
          <w:color w:val="000000"/>
          <w:lang w:eastAsia="ru-RU"/>
        </w:rPr>
        <w:br/>
        <w:t>Заводя в подземелья и рвы,</w:t>
      </w:r>
      <w:r w:rsidRPr="00BE29D4">
        <w:rPr>
          <w:rFonts w:eastAsia="Times New Roman" w:cs="Times New Roman CYR"/>
          <w:color w:val="000000"/>
          <w:lang w:eastAsia="ru-RU"/>
        </w:rPr>
        <w:br/>
        <w:t>На духовную верную смерть,</w:t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Знак 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смиренья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сорвав с головы.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207110" w:rsidRDefault="00207110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Говорят, кто в лесу уцелел,</w:t>
      </w:r>
      <w:r w:rsidRPr="00BE29D4">
        <w:rPr>
          <w:rFonts w:eastAsia="Times New Roman" w:cs="Times New Roman CYR"/>
          <w:color w:val="000000"/>
          <w:lang w:eastAsia="ru-RU"/>
        </w:rPr>
        <w:br/>
        <w:t>Вышел чёрный, обугленный весь,</w:t>
      </w:r>
      <w:r w:rsidRPr="00BE29D4">
        <w:rPr>
          <w:rFonts w:eastAsia="Times New Roman" w:cs="Times New Roman CYR"/>
          <w:color w:val="000000"/>
          <w:lang w:eastAsia="ru-RU"/>
        </w:rPr>
        <w:br/>
        <w:t>Тот, ликуя, от радости пел,</w:t>
      </w:r>
      <w:r w:rsidRPr="00BE29D4">
        <w:rPr>
          <w:rFonts w:eastAsia="Times New Roman" w:cs="Times New Roman CYR"/>
          <w:color w:val="000000"/>
          <w:lang w:eastAsia="ru-RU"/>
        </w:rPr>
        <w:br/>
        <w:t>О свободе немыслимой песнь.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207110" w:rsidRDefault="00207110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Я по краешку только прошла,</w:t>
      </w:r>
      <w:r w:rsidRPr="00BE29D4">
        <w:rPr>
          <w:rFonts w:eastAsia="Times New Roman" w:cs="Times New Roman CYR"/>
          <w:color w:val="000000"/>
          <w:lang w:eastAsia="ru-RU"/>
        </w:rPr>
        <w:br/>
        <w:t>Исчернила лицо и подол,</w:t>
      </w:r>
      <w:r w:rsidRPr="00BE29D4">
        <w:rPr>
          <w:rFonts w:eastAsia="Times New Roman" w:cs="Times New Roman CYR"/>
          <w:color w:val="000000"/>
          <w:lang w:eastAsia="ru-RU"/>
        </w:rPr>
        <w:br/>
        <w:t>Чуть со страха с ума не сошла – </w:t>
      </w:r>
      <w:r w:rsidRPr="00BE29D4">
        <w:rPr>
          <w:rFonts w:eastAsia="Times New Roman" w:cs="Times New Roman CYR"/>
          <w:color w:val="000000"/>
          <w:lang w:eastAsia="ru-RU"/>
        </w:rPr>
        <w:br/>
        <w:t>Рухнул рядом пылающий ствол.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207110" w:rsidRPr="00BE29D4" w:rsidRDefault="00207110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Иглы руки мне в кровь посекли,</w:t>
      </w:r>
      <w:r w:rsidRPr="00BE29D4">
        <w:rPr>
          <w:rFonts w:eastAsia="Times New Roman" w:cs="Times New Roman CYR"/>
          <w:color w:val="000000"/>
          <w:lang w:eastAsia="ru-RU"/>
        </w:rPr>
        <w:br/>
        <w:t>Ямы пламенной видела дно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В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сердце кинули огненный клин,</w:t>
      </w:r>
      <w:r w:rsidRPr="00BE29D4">
        <w:rPr>
          <w:rFonts w:eastAsia="Times New Roman" w:cs="Times New Roman CYR"/>
          <w:color w:val="000000"/>
          <w:lang w:eastAsia="ru-RU"/>
        </w:rPr>
        <w:br/>
        <w:t>До сих пор кровоточит оно…</w:t>
      </w:r>
    </w:p>
    <w:p w:rsidR="00BB5827" w:rsidRPr="00BE29D4" w:rsidRDefault="00BB5827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207110" w:rsidRDefault="0020711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8204ED" w:rsidRPr="00207110" w:rsidRDefault="008F50A4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8204ED" w:rsidRPr="00BE29D4" w:rsidRDefault="008204ED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С разбитым сердцем ухожу я от тебя.</w:t>
      </w:r>
      <w:r w:rsidRPr="00BE29D4">
        <w:rPr>
          <w:rFonts w:eastAsia="Times New Roman" w:cs="Times New Roman CYR"/>
          <w:color w:val="000000"/>
          <w:lang w:eastAsia="ru-RU"/>
        </w:rPr>
        <w:br/>
        <w:t>Излечит ли другой его - не знаю.</w:t>
      </w:r>
      <w:r w:rsidRPr="00BE29D4">
        <w:rPr>
          <w:rFonts w:eastAsia="Times New Roman" w:cs="Times New Roman CYR"/>
          <w:color w:val="000000"/>
          <w:lang w:eastAsia="ru-RU"/>
        </w:rPr>
        <w:br/>
        <w:t>Заштопает ли скорбное, любя?</w:t>
      </w:r>
      <w:r w:rsidRPr="00BE29D4">
        <w:rPr>
          <w:rFonts w:eastAsia="Times New Roman" w:cs="Times New Roman CYR"/>
          <w:color w:val="000000"/>
          <w:lang w:eastAsia="ru-RU"/>
        </w:rPr>
        <w:br/>
        <w:t>Уж больно рана рваная, сквозная.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Казалось - ты бы мог меня вернуть,</w:t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Чуть 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взгляд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смягчив, чуть приласкав небрежно...</w:t>
      </w:r>
      <w:r w:rsidRPr="00BE29D4">
        <w:rPr>
          <w:rFonts w:eastAsia="Times New Roman" w:cs="Times New Roman CYR"/>
          <w:color w:val="000000"/>
          <w:lang w:eastAsia="ru-RU"/>
        </w:rPr>
        <w:br/>
        <w:t>Но отпустил в безвременье и жуть,</w:t>
      </w:r>
      <w:r w:rsidRPr="00BE29D4">
        <w:rPr>
          <w:rFonts w:eastAsia="Times New Roman" w:cs="Times New Roman CYR"/>
          <w:color w:val="000000"/>
          <w:lang w:eastAsia="ru-RU"/>
        </w:rPr>
        <w:br/>
        <w:t>И снег замёл тропинку к жизни прежней...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Мне страшно, как ребёнку в темноте.</w:t>
      </w:r>
      <w:r w:rsidRPr="00BE29D4">
        <w:rPr>
          <w:rFonts w:eastAsia="Times New Roman" w:cs="Times New Roman CYR"/>
          <w:color w:val="000000"/>
          <w:lang w:eastAsia="ru-RU"/>
        </w:rPr>
        <w:br/>
        <w:t>Но я, по-взрослому, тебя не окликаю.</w:t>
      </w:r>
      <w:r w:rsidRPr="00BE29D4">
        <w:rPr>
          <w:rFonts w:eastAsia="Times New Roman" w:cs="Times New Roman CYR"/>
          <w:color w:val="000000"/>
          <w:lang w:eastAsia="ru-RU"/>
        </w:rPr>
        <w:br/>
        <w:t>Сама ушла. Блуждаю в пустоте.</w:t>
      </w:r>
      <w:r w:rsidRPr="00BE29D4">
        <w:rPr>
          <w:rFonts w:eastAsia="Times New Roman" w:cs="Times New Roman CYR"/>
          <w:color w:val="000000"/>
          <w:lang w:eastAsia="ru-RU"/>
        </w:rPr>
        <w:br/>
        <w:t>Не плачу - это снег слезой стекает.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Я знаю, что разрыв - не пережить.</w:t>
      </w:r>
      <w:r w:rsidRPr="00BE29D4">
        <w:rPr>
          <w:rFonts w:eastAsia="Times New Roman" w:cs="Times New Roman CYR"/>
          <w:color w:val="000000"/>
          <w:lang w:eastAsia="ru-RU"/>
        </w:rPr>
        <w:br/>
        <w:t>По сути, разделенье невозможно.</w:t>
      </w:r>
      <w:r w:rsidRPr="00BE29D4">
        <w:rPr>
          <w:rFonts w:eastAsia="Times New Roman" w:cs="Times New Roman CYR"/>
          <w:color w:val="000000"/>
          <w:lang w:eastAsia="ru-RU"/>
        </w:rPr>
        <w:br/>
        <w:t>Я ухожу, но будет путь кружить.</w:t>
      </w:r>
      <w:r w:rsidRPr="00BE29D4">
        <w:rPr>
          <w:rFonts w:eastAsia="Times New Roman" w:cs="Times New Roman CYR"/>
          <w:color w:val="000000"/>
          <w:lang w:eastAsia="ru-RU"/>
        </w:rPr>
        <w:br/>
        <w:t>Однажды я вернусь, в пыли дорожной...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Вернусь, чтоб только глянуть: как ты – врозь?</w:t>
      </w:r>
      <w:r w:rsidRPr="00BE29D4">
        <w:rPr>
          <w:rFonts w:eastAsia="Times New Roman" w:cs="Times New Roman CYR"/>
          <w:color w:val="000000"/>
          <w:lang w:eastAsia="ru-RU"/>
        </w:rPr>
        <w:br/>
        <w:t>И мыслям пожелтевшим уди</w:t>
      </w:r>
      <w:r w:rsidR="005D5ED1">
        <w:rPr>
          <w:rFonts w:eastAsia="Times New Roman" w:cs="Times New Roman CYR"/>
          <w:color w:val="000000"/>
          <w:lang w:eastAsia="ru-RU"/>
        </w:rPr>
        <w:t>виться</w:t>
      </w:r>
      <w:proofErr w:type="gramStart"/>
      <w:r w:rsidR="005D5ED1">
        <w:rPr>
          <w:rFonts w:eastAsia="Times New Roman" w:cs="Times New Roman CYR"/>
          <w:color w:val="000000"/>
          <w:lang w:eastAsia="ru-RU"/>
        </w:rPr>
        <w:t>…</w:t>
      </w:r>
      <w:r w:rsidR="005D5ED1">
        <w:rPr>
          <w:rFonts w:eastAsia="Times New Roman" w:cs="Times New Roman CYR"/>
          <w:color w:val="000000"/>
          <w:lang w:eastAsia="ru-RU"/>
        </w:rPr>
        <w:br/>
        <w:t>И</w:t>
      </w:r>
      <w:proofErr w:type="gramEnd"/>
      <w:r w:rsidR="005D5ED1">
        <w:rPr>
          <w:rFonts w:eastAsia="Times New Roman" w:cs="Times New Roman CYR"/>
          <w:color w:val="000000"/>
          <w:lang w:eastAsia="ru-RU"/>
        </w:rPr>
        <w:t xml:space="preserve"> удивлюсь </w:t>
      </w:r>
      <w:r w:rsidR="005D5ED1" w:rsidRPr="00BE29D4">
        <w:rPr>
          <w:rFonts w:eastAsia="Times New Roman" w:cs="Times New Roman CYR"/>
          <w:color w:val="000000"/>
          <w:lang w:eastAsia="ru-RU"/>
        </w:rPr>
        <w:t>–</w:t>
      </w:r>
      <w:r w:rsidRPr="00BE29D4">
        <w:rPr>
          <w:rFonts w:eastAsia="Times New Roman" w:cs="Times New Roman CYR"/>
          <w:color w:val="000000"/>
          <w:lang w:eastAsia="ru-RU"/>
        </w:rPr>
        <w:t xml:space="preserve"> что я прошла насквозь.</w:t>
      </w:r>
      <w:r w:rsidRPr="00BE29D4">
        <w:rPr>
          <w:rFonts w:eastAsia="Times New Roman" w:cs="Times New Roman CYR"/>
          <w:color w:val="000000"/>
          <w:lang w:eastAsia="ru-RU"/>
        </w:rPr>
        <w:br/>
        <w:t>Что живы мы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 И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прошлое </w:t>
      </w:r>
      <w:r w:rsidR="005D5ED1" w:rsidRPr="00BE29D4">
        <w:rPr>
          <w:rFonts w:eastAsia="Times New Roman" w:cs="Times New Roman CYR"/>
          <w:color w:val="000000"/>
          <w:lang w:eastAsia="ru-RU"/>
        </w:rPr>
        <w:t>–</w:t>
      </w:r>
      <w:r w:rsidRPr="00BE29D4">
        <w:rPr>
          <w:rFonts w:eastAsia="Times New Roman" w:cs="Times New Roman CYR"/>
          <w:color w:val="000000"/>
          <w:lang w:eastAsia="ru-RU"/>
        </w:rPr>
        <w:t xml:space="preserve"> не снится...</w:t>
      </w:r>
    </w:p>
    <w:p w:rsidR="008204ED" w:rsidRPr="00BE29D4" w:rsidRDefault="008204ED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7A62B8" w:rsidRDefault="007A62B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3578F8" w:rsidRPr="00207110" w:rsidRDefault="003578F8" w:rsidP="003578F8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3578F8" w:rsidRDefault="003578F8" w:rsidP="003578F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Имя навеки в сердце впечатано…</w:t>
      </w:r>
      <w:r w:rsidRPr="00BE29D4">
        <w:rPr>
          <w:rFonts w:eastAsia="Times New Roman" w:cs="Times New Roman CYR"/>
          <w:color w:val="000000"/>
          <w:lang w:eastAsia="ru-RU"/>
        </w:rPr>
        <w:br/>
        <w:t>Бог одарит нас, надеюсь, внучатами…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3578F8" w:rsidRDefault="003578F8" w:rsidP="003578F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 xml:space="preserve">Но 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ускользаю из рук я твоих…</w:t>
      </w:r>
      <w:r w:rsidRPr="00BE29D4">
        <w:rPr>
          <w:rFonts w:eastAsia="Times New Roman" w:cs="Times New Roman CYR"/>
          <w:color w:val="000000"/>
          <w:lang w:eastAsia="ru-RU"/>
        </w:rPr>
        <w:br/>
        <w:t>Старость не будет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одна на двоих…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3578F8" w:rsidRDefault="003578F8" w:rsidP="003578F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Ты одиночество вкусишь сполна.</w:t>
      </w:r>
      <w:r w:rsidRPr="00BE29D4">
        <w:rPr>
          <w:rFonts w:eastAsia="Times New Roman" w:cs="Times New Roman CYR"/>
          <w:color w:val="000000"/>
          <w:lang w:eastAsia="ru-RU"/>
        </w:rPr>
        <w:br/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Дом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опустевший… Людская молва…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3578F8" w:rsidRDefault="003578F8" w:rsidP="003578F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Я не хочу ни судить, ни просить</w:t>
      </w:r>
      <w:r w:rsidRPr="00BE29D4">
        <w:rPr>
          <w:rFonts w:eastAsia="Times New Roman" w:cs="Times New Roman CYR"/>
          <w:color w:val="000000"/>
          <w:lang w:eastAsia="ru-RU"/>
        </w:rPr>
        <w:br/>
        <w:t>Молча на волю меня отпустить.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3578F8" w:rsidRDefault="003578F8" w:rsidP="003578F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Хочешь – кричи, и ругайся, и бей,</w:t>
      </w:r>
      <w:r w:rsidRPr="00BE29D4">
        <w:rPr>
          <w:rFonts w:eastAsia="Times New Roman" w:cs="Times New Roman CYR"/>
          <w:color w:val="000000"/>
          <w:lang w:eastAsia="ru-RU"/>
        </w:rPr>
        <w:br/>
        <w:t>Но с этих пор я не буду твоей.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3578F8" w:rsidRDefault="003578F8" w:rsidP="003578F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Жалость сильнее любви, и теперь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Б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уду входить я в закрытую дверь…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3578F8" w:rsidRDefault="003578F8" w:rsidP="003578F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Можешь меня не любить, не прощать,</w:t>
      </w:r>
      <w:r w:rsidRPr="00BE29D4">
        <w:rPr>
          <w:rFonts w:eastAsia="Times New Roman" w:cs="Times New Roman CYR"/>
          <w:color w:val="000000"/>
          <w:lang w:eastAsia="ru-RU"/>
        </w:rPr>
        <w:br/>
        <w:t>Стану  незримо тебя навещать…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3578F8" w:rsidRDefault="003578F8" w:rsidP="003578F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И, разлетевшись на сотни частиц,</w:t>
      </w:r>
      <w:r w:rsidRPr="00BE29D4">
        <w:rPr>
          <w:rFonts w:eastAsia="Times New Roman" w:cs="Times New Roman CYR"/>
          <w:color w:val="000000"/>
          <w:lang w:eastAsia="ru-RU"/>
        </w:rPr>
        <w:br/>
        <w:t>Буду я стаей взлетающих птиц.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3578F8" w:rsidRPr="00BE29D4" w:rsidRDefault="003578F8" w:rsidP="003578F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Не удержать, не поймать, не вернуть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В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спомнишь добром ты меня как-нибудь?</w:t>
      </w:r>
    </w:p>
    <w:p w:rsidR="00785EBB" w:rsidRPr="009432D2" w:rsidRDefault="00785EB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9432D2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Грустное-грустное</w:t>
      </w:r>
    </w:p>
    <w:p w:rsidR="007A62B8" w:rsidRDefault="00785EBB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Я не ждала от жизни перемен.</w:t>
      </w:r>
      <w:r w:rsidRPr="00BE29D4">
        <w:rPr>
          <w:rFonts w:eastAsia="Times New Roman" w:cs="Times New Roman CYR"/>
          <w:color w:val="000000"/>
          <w:lang w:eastAsia="ru-RU"/>
        </w:rPr>
        <w:br/>
        <w:t>Но, против воли, сердце захотело</w:t>
      </w:r>
      <w:r w:rsidRPr="00BE29D4">
        <w:rPr>
          <w:rFonts w:eastAsia="Times New Roman" w:cs="Times New Roman CYR"/>
          <w:color w:val="000000"/>
          <w:lang w:eastAsia="ru-RU"/>
        </w:rPr>
        <w:br/>
        <w:t>Тепла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  И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увлекло с собою тел</w:t>
      </w:r>
      <w:r w:rsidR="009432D2">
        <w:rPr>
          <w:rFonts w:eastAsia="Times New Roman" w:cs="Times New Roman CYR"/>
          <w:color w:val="000000"/>
          <w:lang w:eastAsia="ru-RU"/>
        </w:rPr>
        <w:t>о,</w:t>
      </w:r>
      <w:r w:rsidR="009432D2">
        <w:rPr>
          <w:rFonts w:eastAsia="Times New Roman" w:cs="Times New Roman CYR"/>
          <w:color w:val="000000"/>
          <w:lang w:eastAsia="ru-RU"/>
        </w:rPr>
        <w:br/>
        <w:t>Произошёл немыслимый обмен…</w:t>
      </w:r>
      <w:r w:rsidR="009432D2">
        <w:rPr>
          <w:rFonts w:eastAsia="Times New Roman" w:cs="Times New Roman CYR"/>
          <w:color w:val="000000"/>
          <w:lang w:eastAsia="ru-RU"/>
        </w:rPr>
        <w:br/>
      </w:r>
    </w:p>
    <w:p w:rsidR="007A62B8" w:rsidRDefault="00785EBB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Один позвал, другой не стал держать.</w:t>
      </w:r>
      <w:r w:rsidRPr="00BE29D4">
        <w:rPr>
          <w:rFonts w:eastAsia="Times New Roman" w:cs="Times New Roman CYR"/>
          <w:color w:val="000000"/>
          <w:lang w:eastAsia="ru-RU"/>
        </w:rPr>
        <w:br/>
        <w:t>Цеплялась я за прежний мир, привычный,</w:t>
      </w:r>
      <w:r w:rsidRPr="00BE29D4">
        <w:rPr>
          <w:rFonts w:eastAsia="Times New Roman" w:cs="Times New Roman CYR"/>
          <w:color w:val="000000"/>
          <w:lang w:eastAsia="ru-RU"/>
        </w:rPr>
        <w:br/>
        <w:t>Душа летала беспокойной птичкой,</w:t>
      </w:r>
      <w:r w:rsidRPr="00BE29D4">
        <w:rPr>
          <w:rFonts w:eastAsia="Times New Roman" w:cs="Times New Roman CYR"/>
          <w:color w:val="000000"/>
          <w:lang w:eastAsia="ru-RU"/>
        </w:rPr>
        <w:br/>
        <w:t>И – сорвалась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  А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память всё свежа…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Я до сих пор мечусь – туда, сюда…</w:t>
      </w:r>
      <w:r w:rsidRPr="00BE29D4">
        <w:rPr>
          <w:rFonts w:eastAsia="Times New Roman" w:cs="Times New Roman CYR"/>
          <w:color w:val="000000"/>
          <w:lang w:eastAsia="ru-RU"/>
        </w:rPr>
        <w:br/>
        <w:t>Не верю, что кончина состоялась.</w:t>
      </w:r>
      <w:r w:rsidRPr="00BE29D4">
        <w:rPr>
          <w:rFonts w:eastAsia="Times New Roman" w:cs="Times New Roman CYR"/>
          <w:color w:val="000000"/>
          <w:lang w:eastAsia="ru-RU"/>
        </w:rPr>
        <w:br/>
        <w:t>Что для меня и крошки не остало</w:t>
      </w:r>
      <w:r w:rsidR="009432D2">
        <w:rPr>
          <w:rFonts w:eastAsia="Times New Roman" w:cs="Times New Roman CYR"/>
          <w:color w:val="000000"/>
          <w:lang w:eastAsia="ru-RU"/>
        </w:rPr>
        <w:t>сь,</w:t>
      </w:r>
      <w:r w:rsidR="009432D2">
        <w:rPr>
          <w:rFonts w:eastAsia="Times New Roman" w:cs="Times New Roman CYR"/>
          <w:color w:val="000000"/>
          <w:lang w:eastAsia="ru-RU"/>
        </w:rPr>
        <w:br/>
        <w:t>И всё закрыла чёрная вода…</w:t>
      </w:r>
      <w:r w:rsidR="009432D2">
        <w:rPr>
          <w:rFonts w:eastAsia="Times New Roman" w:cs="Times New Roman CYR"/>
          <w:color w:val="000000"/>
          <w:lang w:eastAsia="ru-RU"/>
        </w:rPr>
        <w:br/>
      </w:r>
    </w:p>
    <w:p w:rsidR="007A62B8" w:rsidRDefault="00785EBB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О, Господи, как трудно умирать!</w:t>
      </w:r>
      <w:r w:rsidRPr="00BE29D4">
        <w:rPr>
          <w:rFonts w:eastAsia="Times New Roman" w:cs="Times New Roman CYR"/>
          <w:color w:val="000000"/>
          <w:lang w:eastAsia="ru-RU"/>
        </w:rPr>
        <w:br/>
        <w:t>От прежней жизни с кровью отлепляться,</w:t>
      </w:r>
      <w:r w:rsidRPr="00BE29D4">
        <w:rPr>
          <w:rFonts w:eastAsia="Times New Roman" w:cs="Times New Roman CYR"/>
          <w:color w:val="000000"/>
          <w:lang w:eastAsia="ru-RU"/>
        </w:rPr>
        <w:br/>
        <w:t>Мечтать хоть на минуту оказаться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В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обличье прежнем, и вздохнуть: «пора…»…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Хотя ушла решительно сама,</w:t>
      </w:r>
      <w:r w:rsidRPr="00BE29D4">
        <w:rPr>
          <w:rFonts w:eastAsia="Times New Roman" w:cs="Times New Roman CYR"/>
          <w:color w:val="000000"/>
          <w:lang w:eastAsia="ru-RU"/>
        </w:rPr>
        <w:br/>
        <w:t>Тоскую, словно выгнали из дома,</w:t>
      </w:r>
      <w:r w:rsidRPr="00BE29D4">
        <w:rPr>
          <w:rFonts w:eastAsia="Times New Roman" w:cs="Times New Roman CYR"/>
          <w:color w:val="000000"/>
          <w:lang w:eastAsia="ru-RU"/>
        </w:rPr>
        <w:br/>
        <w:t>И мир вокруг – знакомо-незнакомый,</w:t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И </w:t>
      </w:r>
      <w:r w:rsidR="009432D2">
        <w:rPr>
          <w:rFonts w:eastAsia="Times New Roman" w:cs="Times New Roman CYR"/>
          <w:color w:val="000000"/>
          <w:lang w:eastAsia="ru-RU"/>
        </w:rPr>
        <w:t>света нет, и вроде бы не тьма…</w:t>
      </w:r>
      <w:r w:rsidR="009432D2">
        <w:rPr>
          <w:rFonts w:eastAsia="Times New Roman" w:cs="Times New Roman CYR"/>
          <w:color w:val="000000"/>
          <w:lang w:eastAsia="ru-RU"/>
        </w:rPr>
        <w:br/>
      </w:r>
    </w:p>
    <w:p w:rsidR="007A62B8" w:rsidRDefault="007A62B8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785EBB" w:rsidRPr="00BE29D4" w:rsidRDefault="00785EBB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proofErr w:type="gramStart"/>
      <w:r w:rsidRPr="00BE29D4">
        <w:rPr>
          <w:rFonts w:eastAsia="Times New Roman" w:cs="Times New Roman CYR"/>
          <w:color w:val="000000"/>
          <w:lang w:eastAsia="ru-RU"/>
        </w:rPr>
        <w:lastRenderedPageBreak/>
        <w:t>Потерянная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… Слезы потекут,</w:t>
      </w:r>
      <w:r w:rsidRPr="00BE29D4">
        <w:rPr>
          <w:rFonts w:eastAsia="Times New Roman" w:cs="Times New Roman CYR"/>
          <w:color w:val="000000"/>
          <w:lang w:eastAsia="ru-RU"/>
        </w:rPr>
        <w:br/>
        <w:t>А по чему – не выразить, пожалуй.</w:t>
      </w:r>
      <w:r w:rsidRPr="00BE29D4">
        <w:rPr>
          <w:rFonts w:eastAsia="Times New Roman" w:cs="Times New Roman CYR"/>
          <w:color w:val="000000"/>
          <w:lang w:eastAsia="ru-RU"/>
        </w:rPr>
        <w:br/>
        <w:t>Вдруг вспомнится картинка – и ужалит,</w:t>
      </w:r>
      <w:r w:rsidRPr="00BE29D4">
        <w:rPr>
          <w:rFonts w:eastAsia="Times New Roman" w:cs="Times New Roman CYR"/>
          <w:color w:val="000000"/>
          <w:lang w:eastAsia="ru-RU"/>
        </w:rPr>
        <w:br/>
        <w:t>Из сердца вырвет огненный лоскут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Н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о я молюсь – и тихий-тихий свет</w:t>
      </w:r>
      <w:r w:rsidRPr="00BE29D4">
        <w:rPr>
          <w:rFonts w:eastAsia="Times New Roman" w:cs="Times New Roman CYR"/>
          <w:color w:val="000000"/>
          <w:lang w:eastAsia="ru-RU"/>
        </w:rPr>
        <w:br/>
        <w:t>Измученную душу освещает,</w:t>
      </w:r>
      <w:r w:rsidRPr="00BE29D4">
        <w:rPr>
          <w:rFonts w:eastAsia="Times New Roman" w:cs="Times New Roman CYR"/>
          <w:color w:val="000000"/>
          <w:lang w:eastAsia="ru-RU"/>
        </w:rPr>
        <w:br/>
        <w:t>Душа смиряется, и любит, и прощает…</w:t>
      </w:r>
      <w:r w:rsidRPr="00BE29D4">
        <w:rPr>
          <w:rFonts w:eastAsia="Times New Roman" w:cs="Times New Roman CYR"/>
          <w:color w:val="000000"/>
          <w:lang w:eastAsia="ru-RU"/>
        </w:rPr>
        <w:br/>
        <w:t>Боль спит, и улыбается во сне…</w:t>
      </w:r>
    </w:p>
    <w:p w:rsidR="00BB5827" w:rsidRPr="00BE29D4" w:rsidRDefault="00BB5827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7A62B8" w:rsidRDefault="007A62B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7A62B8" w:rsidRDefault="007A62B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7A62B8" w:rsidRDefault="007A62B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7A62B8" w:rsidRDefault="007A62B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7A62B8" w:rsidRDefault="007A62B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7A62B8" w:rsidRDefault="007A62B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7A62B8" w:rsidRDefault="007A62B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7A62B8" w:rsidRDefault="007A62B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7A62B8" w:rsidRDefault="007A62B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7A62B8" w:rsidRDefault="007A62B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7F696A" w:rsidRDefault="007F696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5C5F61" w:rsidRPr="007A62B8" w:rsidRDefault="008F50A4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7A62B8" w:rsidRDefault="005C5F61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Тоскую по жёсткой траве.</w:t>
      </w:r>
      <w:r w:rsidRPr="00BE29D4">
        <w:rPr>
          <w:rFonts w:eastAsia="Times New Roman" w:cs="Times New Roman CYR"/>
          <w:color w:val="000000"/>
          <w:lang w:eastAsia="ru-RU"/>
        </w:rPr>
        <w:br/>
        <w:t>Забору из сетки-</w:t>
      </w:r>
      <w:proofErr w:type="spellStart"/>
      <w:r w:rsidRPr="00BE29D4">
        <w:rPr>
          <w:rFonts w:eastAsia="Times New Roman" w:cs="Times New Roman CYR"/>
          <w:color w:val="000000"/>
          <w:lang w:eastAsia="ru-RU"/>
        </w:rPr>
        <w:t>рабицы</w:t>
      </w:r>
      <w:proofErr w:type="spellEnd"/>
      <w:r w:rsidRPr="00BE29D4">
        <w:rPr>
          <w:rFonts w:eastAsia="Times New Roman" w:cs="Times New Roman CYR"/>
          <w:color w:val="000000"/>
          <w:lang w:eastAsia="ru-RU"/>
        </w:rPr>
        <w:t>.</w:t>
      </w:r>
      <w:r w:rsidRPr="00BE29D4">
        <w:rPr>
          <w:rFonts w:eastAsia="Times New Roman" w:cs="Times New Roman CYR"/>
          <w:color w:val="000000"/>
          <w:lang w:eastAsia="ru-RU"/>
        </w:rPr>
        <w:br/>
        <w:t>По окнам – не будут новей,</w:t>
      </w:r>
      <w:r w:rsidRPr="00BE29D4">
        <w:rPr>
          <w:rFonts w:eastAsia="Times New Roman" w:cs="Times New Roman CYR"/>
          <w:color w:val="000000"/>
          <w:lang w:eastAsia="ru-RU"/>
        </w:rPr>
        <w:br/>
        <w:t>Но мне и такие нравятся.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По старой веранде пустой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П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о той, что порою снится мне,</w:t>
      </w:r>
      <w:r w:rsidRPr="00BE29D4">
        <w:rPr>
          <w:rFonts w:eastAsia="Times New Roman" w:cs="Times New Roman CYR"/>
          <w:color w:val="000000"/>
          <w:lang w:eastAsia="ru-RU"/>
        </w:rPr>
        <w:br/>
        <w:t>Обвитой густою лозой,</w:t>
      </w:r>
      <w:r w:rsidRPr="00BE29D4">
        <w:rPr>
          <w:rFonts w:eastAsia="Times New Roman" w:cs="Times New Roman CYR"/>
          <w:color w:val="000000"/>
          <w:lang w:eastAsia="ru-RU"/>
        </w:rPr>
        <w:br/>
        <w:t>С проваленными половицами…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По длинной ограде, крыльцу.</w:t>
      </w:r>
      <w:r w:rsidRPr="00BE29D4">
        <w:rPr>
          <w:rFonts w:eastAsia="Times New Roman" w:cs="Times New Roman CYR"/>
          <w:color w:val="000000"/>
          <w:lang w:eastAsia="ru-RU"/>
        </w:rPr>
        <w:br/>
        <w:t>Оно, говорят, перестроено.</w:t>
      </w:r>
      <w:r w:rsidRPr="00BE29D4">
        <w:rPr>
          <w:rFonts w:eastAsia="Times New Roman" w:cs="Times New Roman CYR"/>
          <w:color w:val="000000"/>
          <w:lang w:eastAsia="ru-RU"/>
        </w:rPr>
        <w:br/>
        <w:t>Черёмуха сыплет пыльцу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Ж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ужжит пчелиными роями…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А в дом я боюсь заходить.</w:t>
      </w:r>
      <w:r w:rsidRPr="00BE29D4">
        <w:rPr>
          <w:rFonts w:eastAsia="Times New Roman" w:cs="Times New Roman CYR"/>
          <w:color w:val="000000"/>
          <w:lang w:eastAsia="ru-RU"/>
        </w:rPr>
        <w:br/>
        <w:t>Ремонт там, обои, линолеум…</w:t>
      </w:r>
      <w:r w:rsidRPr="00BE29D4">
        <w:rPr>
          <w:rFonts w:eastAsia="Times New Roman" w:cs="Times New Roman CYR"/>
          <w:color w:val="000000"/>
          <w:lang w:eastAsia="ru-RU"/>
        </w:rPr>
        <w:br/>
        <w:t>Мой дом… Он не может забыть,</w:t>
      </w:r>
      <w:r w:rsidRPr="00BE29D4">
        <w:rPr>
          <w:rFonts w:eastAsia="Times New Roman" w:cs="Times New Roman CYR"/>
          <w:color w:val="000000"/>
          <w:lang w:eastAsia="ru-RU"/>
        </w:rPr>
        <w:br/>
        <w:t>Живёт он, неуспокоенный.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Он станет показывать мне</w:t>
      </w:r>
      <w:r w:rsidRPr="00BE29D4">
        <w:rPr>
          <w:rFonts w:eastAsia="Times New Roman" w:cs="Times New Roman CYR"/>
          <w:color w:val="000000"/>
          <w:lang w:eastAsia="ru-RU"/>
        </w:rPr>
        <w:br/>
        <w:t>Приметы, нам только известные:</w:t>
      </w:r>
      <w:r w:rsidRPr="00BE29D4">
        <w:rPr>
          <w:rFonts w:eastAsia="Times New Roman" w:cs="Times New Roman CYR"/>
          <w:color w:val="000000"/>
          <w:lang w:eastAsia="ru-RU"/>
        </w:rPr>
        <w:br/>
        <w:t>Керамику на стене,</w:t>
      </w:r>
      <w:r w:rsidRPr="00BE29D4">
        <w:rPr>
          <w:rFonts w:eastAsia="Times New Roman" w:cs="Times New Roman CYR"/>
          <w:color w:val="000000"/>
          <w:lang w:eastAsia="ru-RU"/>
        </w:rPr>
        <w:br/>
        <w:t>Ту полку, что я повесила.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5C5F61" w:rsidRPr="00BE29D4" w:rsidRDefault="005C5F61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proofErr w:type="gramStart"/>
      <w:r w:rsidRPr="00BE29D4">
        <w:rPr>
          <w:rFonts w:eastAsia="Times New Roman" w:cs="Times New Roman CYR"/>
          <w:color w:val="000000"/>
          <w:lang w:eastAsia="ru-RU"/>
        </w:rPr>
        <w:lastRenderedPageBreak/>
        <w:t>Обидой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дыша в лицо,</w:t>
      </w:r>
      <w:r w:rsidRPr="00BE29D4">
        <w:rPr>
          <w:rFonts w:eastAsia="Times New Roman" w:cs="Times New Roman CYR"/>
          <w:color w:val="000000"/>
          <w:lang w:eastAsia="ru-RU"/>
        </w:rPr>
        <w:br/>
        <w:t>Он скажет: пришла, пропавшая?</w:t>
      </w:r>
      <w:r w:rsidRPr="00BE29D4">
        <w:rPr>
          <w:rFonts w:eastAsia="Times New Roman" w:cs="Times New Roman CYR"/>
          <w:color w:val="000000"/>
          <w:lang w:eastAsia="ru-RU"/>
        </w:rPr>
        <w:br/>
        <w:t>И бросит в глаза пальтецо</w:t>
      </w:r>
      <w:r w:rsidRPr="00BE29D4">
        <w:rPr>
          <w:rFonts w:eastAsia="Times New Roman" w:cs="Times New Roman CYR"/>
          <w:color w:val="000000"/>
          <w:lang w:eastAsia="ru-RU"/>
        </w:rPr>
        <w:br/>
        <w:t>Чужими духами пропахшее.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Здесь память сожгли дотла,</w:t>
      </w:r>
      <w:r w:rsidRPr="00BE29D4">
        <w:rPr>
          <w:rFonts w:eastAsia="Times New Roman" w:cs="Times New Roman CYR"/>
          <w:color w:val="000000"/>
          <w:lang w:eastAsia="ru-RU"/>
        </w:rPr>
        <w:br/>
        <w:t>На тряпки пустили платьица.</w:t>
      </w:r>
      <w:r w:rsidRPr="00BE29D4">
        <w:rPr>
          <w:rFonts w:eastAsia="Times New Roman" w:cs="Times New Roman CYR"/>
          <w:color w:val="000000"/>
          <w:lang w:eastAsia="ru-RU"/>
        </w:rPr>
        <w:br/>
        <w:t>Дом скажет мне: предала!</w:t>
      </w:r>
      <w:r w:rsidRPr="00BE29D4">
        <w:rPr>
          <w:rFonts w:eastAsia="Times New Roman" w:cs="Times New Roman CYR"/>
          <w:color w:val="000000"/>
          <w:lang w:eastAsia="ru-RU"/>
        </w:rPr>
        <w:br/>
        <w:t>Но подоконник – поластится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Н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а рану мне соль не сыпь.</w:t>
      </w:r>
      <w:r w:rsidRPr="00BE29D4">
        <w:rPr>
          <w:rFonts w:eastAsia="Times New Roman" w:cs="Times New Roman CYR"/>
          <w:color w:val="000000"/>
          <w:lang w:eastAsia="ru-RU"/>
        </w:rPr>
        <w:br/>
        <w:t>Уйду, и не надо мучиться.</w:t>
      </w:r>
      <w:r w:rsidRPr="00BE29D4">
        <w:rPr>
          <w:rFonts w:eastAsia="Times New Roman" w:cs="Times New Roman CYR"/>
          <w:color w:val="000000"/>
          <w:lang w:eastAsia="ru-RU"/>
        </w:rPr>
        <w:br/>
        <w:t>И скрип половиц, что всхлип:</w:t>
      </w:r>
      <w:r w:rsidRPr="00BE29D4">
        <w:rPr>
          <w:rFonts w:eastAsia="Times New Roman" w:cs="Times New Roman CYR"/>
          <w:color w:val="000000"/>
          <w:lang w:eastAsia="ru-RU"/>
        </w:rPr>
        <w:br/>
        <w:t>Живи теперь, как получится.</w:t>
      </w:r>
    </w:p>
    <w:p w:rsidR="007A62B8" w:rsidRDefault="007A62B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7A62B8" w:rsidRDefault="007A62B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7A62B8" w:rsidRDefault="007A62B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7A62B8" w:rsidRDefault="007A62B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7A62B8" w:rsidRDefault="007A62B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7A62B8" w:rsidRDefault="007A62B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7A62B8" w:rsidRDefault="007A62B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7A62B8" w:rsidRDefault="007A62B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7A62B8" w:rsidRDefault="007A62B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7A62B8" w:rsidRDefault="007A62B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6F7137" w:rsidRPr="007A62B8" w:rsidRDefault="006F7137" w:rsidP="006F7137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6F7137" w:rsidRDefault="006F7137" w:rsidP="006F7137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Стараюсь я не жечь мостов...</w:t>
      </w:r>
      <w:r w:rsidRPr="00BE29D4">
        <w:rPr>
          <w:rFonts w:eastAsia="Times New Roman" w:cs="Times New Roman CYR"/>
          <w:color w:val="000000"/>
          <w:lang w:eastAsia="ru-RU"/>
        </w:rPr>
        <w:br/>
        <w:t>Но в жизни есть неотвратимость,</w:t>
      </w:r>
      <w:r w:rsidRPr="00BE29D4">
        <w:rPr>
          <w:rFonts w:eastAsia="Times New Roman" w:cs="Times New Roman CYR"/>
          <w:color w:val="000000"/>
          <w:lang w:eastAsia="ru-RU"/>
        </w:rPr>
        <w:br/>
        <w:t>Суровая необратимость,</w:t>
      </w:r>
      <w:r w:rsidRPr="00BE29D4">
        <w:rPr>
          <w:rFonts w:eastAsia="Times New Roman" w:cs="Times New Roman CYR"/>
          <w:color w:val="000000"/>
          <w:lang w:eastAsia="ru-RU"/>
        </w:rPr>
        <w:br/>
        <w:t>Хотя вернуться уж готов...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6F7137" w:rsidRDefault="006F7137" w:rsidP="006F7137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Есть, есть черта - шагнул, и всё...</w:t>
      </w:r>
      <w:r w:rsidRPr="00BE29D4">
        <w:rPr>
          <w:rFonts w:eastAsia="Times New Roman" w:cs="Times New Roman CYR"/>
          <w:color w:val="000000"/>
          <w:lang w:eastAsia="ru-RU"/>
        </w:rPr>
        <w:br/>
        <w:t>И прошлое - как сны и снимки,</w:t>
      </w:r>
      <w:r w:rsidRPr="00BE29D4">
        <w:rPr>
          <w:rFonts w:eastAsia="Times New Roman" w:cs="Times New Roman CYR"/>
          <w:color w:val="000000"/>
          <w:lang w:eastAsia="ru-RU"/>
        </w:rPr>
        <w:br/>
      </w:r>
      <w:proofErr w:type="spellStart"/>
      <w:r w:rsidRPr="00BE29D4">
        <w:rPr>
          <w:rFonts w:eastAsia="Times New Roman" w:cs="Times New Roman CYR"/>
          <w:color w:val="000000"/>
          <w:lang w:eastAsia="ru-RU"/>
        </w:rPr>
        <w:t>Полуреальные</w:t>
      </w:r>
      <w:proofErr w:type="spellEnd"/>
      <w:r w:rsidRPr="00BE29D4">
        <w:rPr>
          <w:rFonts w:eastAsia="Times New Roman" w:cs="Times New Roman CYR"/>
          <w:color w:val="000000"/>
          <w:lang w:eastAsia="ru-RU"/>
        </w:rPr>
        <w:t xml:space="preserve"> картинки,</w:t>
      </w:r>
      <w:r w:rsidRPr="00BE29D4">
        <w:rPr>
          <w:rFonts w:eastAsia="Times New Roman" w:cs="Times New Roman CYR"/>
          <w:color w:val="000000"/>
          <w:lang w:eastAsia="ru-RU"/>
        </w:rPr>
        <w:br/>
        <w:t>Обрывки слабых голосов...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6F7137" w:rsidRDefault="006F7137" w:rsidP="006F7137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Есть мир иной, где нет часов,</w:t>
      </w:r>
      <w:r w:rsidRPr="00BE29D4">
        <w:rPr>
          <w:rFonts w:eastAsia="Times New Roman" w:cs="Times New Roman CYR"/>
          <w:color w:val="000000"/>
          <w:lang w:eastAsia="ru-RU"/>
        </w:rPr>
        <w:br/>
        <w:t>Минут и лет, и нет пространства!</w:t>
      </w:r>
      <w:r w:rsidRPr="00BE29D4">
        <w:rPr>
          <w:rFonts w:eastAsia="Times New Roman" w:cs="Times New Roman CYR"/>
          <w:color w:val="000000"/>
          <w:lang w:eastAsia="ru-RU"/>
        </w:rPr>
        <w:br/>
        <w:t>Там торжествует постоянство.</w:t>
      </w:r>
      <w:r w:rsidRPr="00BE29D4">
        <w:rPr>
          <w:rFonts w:eastAsia="Times New Roman" w:cs="Times New Roman CYR"/>
          <w:color w:val="000000"/>
          <w:lang w:eastAsia="ru-RU"/>
        </w:rPr>
        <w:br/>
        <w:t>И можно там исправить ВСЁ.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7C7AAC" w:rsidRDefault="006F7137" w:rsidP="007C7AAC">
      <w:pPr>
        <w:shd w:val="clear" w:color="auto" w:fill="FFFFFF"/>
        <w:spacing w:line="320" w:lineRule="atLeast"/>
        <w:ind w:firstLine="0"/>
        <w:jc w:val="left"/>
      </w:pPr>
      <w:r w:rsidRPr="00BE29D4">
        <w:rPr>
          <w:rFonts w:eastAsia="Times New Roman" w:cs="Times New Roman CYR"/>
          <w:color w:val="000000"/>
          <w:lang w:eastAsia="ru-RU"/>
        </w:rPr>
        <w:t>Там встретишь тех, кто рядом был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И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разведённого супруга...</w:t>
      </w:r>
      <w:r w:rsidRPr="00BE29D4">
        <w:rPr>
          <w:rFonts w:eastAsia="Times New Roman" w:cs="Times New Roman CYR"/>
          <w:color w:val="000000"/>
          <w:lang w:eastAsia="ru-RU"/>
        </w:rPr>
        <w:br/>
        <w:t>Есть шанс, любя, простить друг друга.</w:t>
      </w:r>
      <w:r w:rsidRPr="00BE29D4">
        <w:rPr>
          <w:rFonts w:eastAsia="Times New Roman" w:cs="Times New Roman CYR"/>
          <w:color w:val="000000"/>
          <w:lang w:eastAsia="ru-RU"/>
        </w:rPr>
        <w:br/>
        <w:t>Обняться с тем, кого убил…</w:t>
      </w:r>
      <w:r w:rsidR="00A92F65" w:rsidRPr="00A92F65">
        <w:t xml:space="preserve"> </w:t>
      </w:r>
    </w:p>
    <w:p w:rsidR="007C7AAC" w:rsidRDefault="007C7AAC" w:rsidP="007C7AAC">
      <w:pPr>
        <w:shd w:val="clear" w:color="auto" w:fill="FFFFFF"/>
        <w:spacing w:line="320" w:lineRule="atLeast"/>
        <w:ind w:firstLine="0"/>
        <w:jc w:val="left"/>
      </w:pPr>
    </w:p>
    <w:p w:rsidR="007C7AAC" w:rsidRDefault="007C7AAC" w:rsidP="007C7AAC">
      <w:pPr>
        <w:shd w:val="clear" w:color="auto" w:fill="FFFFFF"/>
        <w:spacing w:line="320" w:lineRule="atLeast"/>
        <w:ind w:firstLine="0"/>
        <w:jc w:val="left"/>
      </w:pPr>
    </w:p>
    <w:p w:rsidR="007C7AAC" w:rsidRDefault="007C7AAC" w:rsidP="007C7AAC">
      <w:pPr>
        <w:shd w:val="clear" w:color="auto" w:fill="FFFFFF"/>
        <w:spacing w:line="320" w:lineRule="atLeast"/>
        <w:ind w:firstLine="0"/>
        <w:jc w:val="left"/>
      </w:pPr>
    </w:p>
    <w:p w:rsidR="007C7AAC" w:rsidRDefault="007C7AAC" w:rsidP="007C7AAC">
      <w:pPr>
        <w:shd w:val="clear" w:color="auto" w:fill="FFFFFF"/>
        <w:spacing w:line="320" w:lineRule="atLeast"/>
        <w:ind w:firstLine="0"/>
        <w:jc w:val="left"/>
      </w:pPr>
    </w:p>
    <w:p w:rsidR="007C7AAC" w:rsidRDefault="007C7AAC" w:rsidP="007C7AAC">
      <w:pPr>
        <w:shd w:val="clear" w:color="auto" w:fill="FFFFFF"/>
        <w:spacing w:line="320" w:lineRule="atLeast"/>
        <w:ind w:firstLine="0"/>
        <w:jc w:val="left"/>
      </w:pPr>
    </w:p>
    <w:p w:rsidR="007C7AAC" w:rsidRDefault="007C7AAC" w:rsidP="007C7AAC">
      <w:pPr>
        <w:shd w:val="clear" w:color="auto" w:fill="FFFFFF"/>
        <w:spacing w:line="320" w:lineRule="atLeast"/>
        <w:ind w:firstLine="0"/>
        <w:jc w:val="left"/>
      </w:pPr>
    </w:p>
    <w:p w:rsidR="007C7AAC" w:rsidRDefault="007C7AAC" w:rsidP="007C7AAC">
      <w:pPr>
        <w:shd w:val="clear" w:color="auto" w:fill="FFFFFF"/>
        <w:spacing w:line="320" w:lineRule="atLeast"/>
        <w:ind w:firstLine="0"/>
        <w:jc w:val="left"/>
      </w:pPr>
    </w:p>
    <w:p w:rsidR="007C7AAC" w:rsidRDefault="007C7AAC" w:rsidP="007C7AAC">
      <w:pPr>
        <w:shd w:val="clear" w:color="auto" w:fill="FFFFFF"/>
        <w:spacing w:line="320" w:lineRule="atLeast"/>
        <w:ind w:firstLine="0"/>
        <w:jc w:val="left"/>
      </w:pPr>
    </w:p>
    <w:p w:rsidR="00251A0A" w:rsidRDefault="00251A0A" w:rsidP="007C7AAC">
      <w:pPr>
        <w:shd w:val="clear" w:color="auto" w:fill="FFFFFF"/>
        <w:spacing w:line="320" w:lineRule="atLeast"/>
        <w:ind w:firstLine="0"/>
        <w:jc w:val="left"/>
      </w:pPr>
      <w:r>
        <w:lastRenderedPageBreak/>
        <w:t>***</w:t>
      </w:r>
    </w:p>
    <w:p w:rsidR="007C7AAC" w:rsidRDefault="007C7AAC" w:rsidP="007C7AAC">
      <w:pPr>
        <w:shd w:val="clear" w:color="auto" w:fill="FFFFFF"/>
        <w:spacing w:line="320" w:lineRule="atLeast"/>
        <w:ind w:firstLine="0"/>
        <w:jc w:val="left"/>
      </w:pPr>
      <w:r>
        <w:t>Пусть глядит с тоскою, уходя...</w:t>
      </w:r>
    </w:p>
    <w:p w:rsidR="007C7AAC" w:rsidRDefault="00251A0A" w:rsidP="007C7AAC">
      <w:pPr>
        <w:shd w:val="clear" w:color="auto" w:fill="FFFFFF"/>
        <w:spacing w:line="320" w:lineRule="atLeast"/>
        <w:ind w:firstLine="0"/>
        <w:jc w:val="left"/>
      </w:pPr>
      <w:r>
        <w:t>Ожидает - позовёшь</w:t>
      </w:r>
      <w:r w:rsidR="007C7AAC">
        <w:t>: «Останься!»,</w:t>
      </w:r>
    </w:p>
    <w:p w:rsidR="007C7AAC" w:rsidRDefault="007C7AAC" w:rsidP="007C7AAC">
      <w:pPr>
        <w:shd w:val="clear" w:color="auto" w:fill="FFFFFF"/>
        <w:spacing w:line="320" w:lineRule="atLeast"/>
        <w:ind w:firstLine="0"/>
        <w:jc w:val="left"/>
      </w:pPr>
      <w:r>
        <w:t>Промолчи! И пусть она, скорбя,</w:t>
      </w:r>
    </w:p>
    <w:p w:rsidR="007C7AAC" w:rsidRDefault="007C7AAC" w:rsidP="007C7AAC">
      <w:pPr>
        <w:shd w:val="clear" w:color="auto" w:fill="FFFFFF"/>
        <w:spacing w:line="320" w:lineRule="atLeast"/>
        <w:ind w:firstLine="0"/>
        <w:jc w:val="left"/>
      </w:pPr>
      <w:r>
        <w:t>Душу провезёт сквозь сотню станций.</w:t>
      </w:r>
    </w:p>
    <w:p w:rsidR="00251A0A" w:rsidRDefault="00251A0A" w:rsidP="007C7AAC">
      <w:pPr>
        <w:shd w:val="clear" w:color="auto" w:fill="FFFFFF"/>
        <w:spacing w:line="320" w:lineRule="atLeast"/>
        <w:ind w:firstLine="0"/>
        <w:jc w:val="left"/>
      </w:pPr>
    </w:p>
    <w:p w:rsidR="007C7AAC" w:rsidRDefault="007C7AAC" w:rsidP="007C7AAC">
      <w:pPr>
        <w:shd w:val="clear" w:color="auto" w:fill="FFFFFF"/>
        <w:spacing w:line="320" w:lineRule="atLeast"/>
        <w:ind w:firstLine="0"/>
        <w:jc w:val="left"/>
      </w:pPr>
      <w:r>
        <w:t>Пусть поплачет, и письмо пришлёт,</w:t>
      </w:r>
    </w:p>
    <w:p w:rsidR="007C7AAC" w:rsidRDefault="007C7AAC" w:rsidP="007C7AAC">
      <w:pPr>
        <w:shd w:val="clear" w:color="auto" w:fill="FFFFFF"/>
        <w:spacing w:line="320" w:lineRule="atLeast"/>
        <w:ind w:firstLine="0"/>
        <w:jc w:val="left"/>
      </w:pPr>
      <w:r>
        <w:t>Пусть обмолвится, что помнит и скучает…</w:t>
      </w:r>
    </w:p>
    <w:p w:rsidR="007C7AAC" w:rsidRDefault="007C7AAC" w:rsidP="007C7AAC">
      <w:pPr>
        <w:shd w:val="clear" w:color="auto" w:fill="FFFFFF"/>
        <w:spacing w:line="320" w:lineRule="atLeast"/>
        <w:ind w:firstLine="0"/>
        <w:jc w:val="left"/>
      </w:pPr>
      <w:r>
        <w:t>Промолчи. Пусть нарастает лёд,</w:t>
      </w:r>
    </w:p>
    <w:p w:rsidR="007C7AAC" w:rsidRDefault="007C7AAC" w:rsidP="007C7AAC">
      <w:pPr>
        <w:shd w:val="clear" w:color="auto" w:fill="FFFFFF"/>
        <w:spacing w:line="320" w:lineRule="atLeast"/>
        <w:ind w:firstLine="0"/>
        <w:jc w:val="left"/>
      </w:pPr>
      <w:r>
        <w:t xml:space="preserve">Пусть душа </w:t>
      </w:r>
      <w:proofErr w:type="gramStart"/>
      <w:r>
        <w:t>другую</w:t>
      </w:r>
      <w:proofErr w:type="gramEnd"/>
      <w:r>
        <w:t xml:space="preserve"> повстречает.</w:t>
      </w:r>
    </w:p>
    <w:p w:rsidR="00251A0A" w:rsidRDefault="00251A0A" w:rsidP="007C7AAC">
      <w:pPr>
        <w:shd w:val="clear" w:color="auto" w:fill="FFFFFF"/>
        <w:spacing w:line="320" w:lineRule="atLeast"/>
        <w:ind w:firstLine="0"/>
        <w:jc w:val="left"/>
      </w:pPr>
    </w:p>
    <w:p w:rsidR="007C7AAC" w:rsidRDefault="007C7AAC" w:rsidP="007C7AAC">
      <w:pPr>
        <w:shd w:val="clear" w:color="auto" w:fill="FFFFFF"/>
        <w:spacing w:line="320" w:lineRule="atLeast"/>
        <w:ind w:firstLine="0"/>
        <w:jc w:val="left"/>
      </w:pPr>
      <w:r>
        <w:t>Ваши дни отпели, отцвели,</w:t>
      </w:r>
    </w:p>
    <w:p w:rsidR="007C7AAC" w:rsidRDefault="007C7AAC" w:rsidP="007C7AAC">
      <w:pPr>
        <w:shd w:val="clear" w:color="auto" w:fill="FFFFFF"/>
        <w:spacing w:line="320" w:lineRule="atLeast"/>
        <w:ind w:firstLine="0"/>
        <w:jc w:val="left"/>
      </w:pPr>
      <w:r>
        <w:t>Зонтиками белыми взлетели.</w:t>
      </w:r>
    </w:p>
    <w:p w:rsidR="007C7AAC" w:rsidRDefault="007C7AAC" w:rsidP="007C7AAC">
      <w:pPr>
        <w:shd w:val="clear" w:color="auto" w:fill="FFFFFF"/>
        <w:spacing w:line="320" w:lineRule="atLeast"/>
        <w:ind w:firstLine="0"/>
        <w:jc w:val="left"/>
      </w:pPr>
      <w:r>
        <w:t>Вы – иные - бродите вдали,</w:t>
      </w:r>
    </w:p>
    <w:p w:rsidR="007C7AAC" w:rsidRDefault="007C7AAC" w:rsidP="007C7AAC">
      <w:pPr>
        <w:shd w:val="clear" w:color="auto" w:fill="FFFFFF"/>
        <w:spacing w:line="320" w:lineRule="atLeast"/>
        <w:ind w:firstLine="0"/>
        <w:jc w:val="left"/>
      </w:pPr>
      <w:r>
        <w:t xml:space="preserve">За кромешной </w:t>
      </w:r>
      <w:proofErr w:type="spellStart"/>
      <w:r>
        <w:t>сеткою</w:t>
      </w:r>
      <w:proofErr w:type="spellEnd"/>
      <w:r>
        <w:t xml:space="preserve"> метели…</w:t>
      </w:r>
    </w:p>
    <w:p w:rsidR="00251A0A" w:rsidRDefault="00251A0A" w:rsidP="007C7AAC">
      <w:pPr>
        <w:shd w:val="clear" w:color="auto" w:fill="FFFFFF"/>
        <w:spacing w:line="320" w:lineRule="atLeast"/>
        <w:ind w:firstLine="0"/>
        <w:jc w:val="left"/>
      </w:pPr>
    </w:p>
    <w:p w:rsidR="007C7AAC" w:rsidRDefault="007C7AAC" w:rsidP="007C7AAC">
      <w:pPr>
        <w:shd w:val="clear" w:color="auto" w:fill="FFFFFF"/>
        <w:spacing w:line="320" w:lineRule="atLeast"/>
        <w:ind w:firstLine="0"/>
        <w:jc w:val="left"/>
      </w:pPr>
      <w:r>
        <w:t>Истончились ваши голоса,</w:t>
      </w:r>
    </w:p>
    <w:p w:rsidR="007C7AAC" w:rsidRDefault="007C7AAC" w:rsidP="007C7AAC">
      <w:pPr>
        <w:shd w:val="clear" w:color="auto" w:fill="FFFFFF"/>
        <w:spacing w:line="320" w:lineRule="atLeast"/>
        <w:ind w:firstLine="0"/>
        <w:jc w:val="left"/>
      </w:pPr>
      <w:r>
        <w:t>Что там говорится – не услышать.</w:t>
      </w:r>
    </w:p>
    <w:p w:rsidR="007C7AAC" w:rsidRDefault="007C7AAC" w:rsidP="007C7AAC">
      <w:pPr>
        <w:shd w:val="clear" w:color="auto" w:fill="FFFFFF"/>
        <w:spacing w:line="320" w:lineRule="atLeast"/>
        <w:ind w:firstLine="0"/>
        <w:jc w:val="left"/>
      </w:pPr>
      <w:r>
        <w:t>Оживают вешние леса….</w:t>
      </w:r>
    </w:p>
    <w:p w:rsidR="00A92F65" w:rsidRDefault="007C7AAC" w:rsidP="007C7AAC">
      <w:pPr>
        <w:shd w:val="clear" w:color="auto" w:fill="FFFFFF"/>
        <w:spacing w:line="320" w:lineRule="atLeast"/>
        <w:ind w:firstLine="0"/>
        <w:jc w:val="left"/>
      </w:pPr>
      <w:r>
        <w:t>Боль с годами – тише, тише, тише…</w:t>
      </w:r>
    </w:p>
    <w:p w:rsidR="00A92F65" w:rsidRDefault="00A92F65" w:rsidP="00A92F65">
      <w:pPr>
        <w:shd w:val="clear" w:color="auto" w:fill="FFFFFF"/>
        <w:spacing w:line="320" w:lineRule="atLeast"/>
        <w:ind w:firstLine="0"/>
        <w:jc w:val="left"/>
      </w:pPr>
    </w:p>
    <w:p w:rsidR="00A92F65" w:rsidRDefault="00A92F65" w:rsidP="00A92F65">
      <w:pPr>
        <w:shd w:val="clear" w:color="auto" w:fill="FFFFFF"/>
        <w:spacing w:line="320" w:lineRule="atLeast"/>
        <w:ind w:firstLine="0"/>
        <w:jc w:val="left"/>
      </w:pPr>
    </w:p>
    <w:p w:rsidR="00A92F65" w:rsidRDefault="00A92F65" w:rsidP="00A92F65">
      <w:pPr>
        <w:shd w:val="clear" w:color="auto" w:fill="FFFFFF"/>
        <w:spacing w:line="320" w:lineRule="atLeast"/>
        <w:ind w:firstLine="0"/>
        <w:jc w:val="left"/>
      </w:pPr>
    </w:p>
    <w:p w:rsidR="00A92F65" w:rsidRDefault="00A92F65" w:rsidP="00A92F65">
      <w:pPr>
        <w:shd w:val="clear" w:color="auto" w:fill="FFFFFF"/>
        <w:spacing w:line="320" w:lineRule="atLeast"/>
        <w:ind w:firstLine="0"/>
        <w:jc w:val="left"/>
      </w:pPr>
    </w:p>
    <w:p w:rsidR="00A92F65" w:rsidRDefault="00A92F65" w:rsidP="00A92F65">
      <w:pPr>
        <w:shd w:val="clear" w:color="auto" w:fill="FFFFFF"/>
        <w:spacing w:line="320" w:lineRule="atLeast"/>
        <w:ind w:firstLine="0"/>
        <w:jc w:val="left"/>
      </w:pPr>
    </w:p>
    <w:p w:rsidR="00A92F65" w:rsidRDefault="00A92F65" w:rsidP="00A92F65">
      <w:pPr>
        <w:shd w:val="clear" w:color="auto" w:fill="FFFFFF"/>
        <w:spacing w:line="320" w:lineRule="atLeast"/>
        <w:ind w:firstLine="0"/>
        <w:jc w:val="left"/>
      </w:pPr>
    </w:p>
    <w:p w:rsidR="00A92F65" w:rsidRDefault="00A92F65" w:rsidP="00A92F65">
      <w:pPr>
        <w:shd w:val="clear" w:color="auto" w:fill="FFFFFF"/>
        <w:spacing w:line="320" w:lineRule="atLeast"/>
        <w:ind w:firstLine="0"/>
        <w:jc w:val="left"/>
      </w:pPr>
    </w:p>
    <w:p w:rsidR="00A92F65" w:rsidRDefault="00A92F65" w:rsidP="00A92F65">
      <w:pPr>
        <w:shd w:val="clear" w:color="auto" w:fill="FFFFFF"/>
        <w:spacing w:line="320" w:lineRule="atLeast"/>
        <w:ind w:firstLine="0"/>
        <w:jc w:val="left"/>
      </w:pPr>
    </w:p>
    <w:p w:rsidR="00241CBF" w:rsidRPr="007A62B8" w:rsidRDefault="00241CB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7A62B8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Я в дом вошла</w:t>
      </w:r>
    </w:p>
    <w:p w:rsidR="007A62B8" w:rsidRDefault="00241CBF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Я в дом вошла.</w:t>
      </w:r>
      <w:r w:rsidRPr="00BE29D4">
        <w:rPr>
          <w:rFonts w:eastAsia="Times New Roman" w:cs="Times New Roman CYR"/>
          <w:color w:val="000000"/>
          <w:lang w:eastAsia="ru-RU"/>
        </w:rPr>
        <w:br/>
        <w:t>Я думала – все в прошлом,</w:t>
      </w:r>
      <w:r w:rsidRPr="00BE29D4">
        <w:rPr>
          <w:rFonts w:eastAsia="Times New Roman" w:cs="Times New Roman CYR"/>
          <w:color w:val="000000"/>
          <w:lang w:eastAsia="ru-RU"/>
        </w:rPr>
        <w:br/>
        <w:t>   и боль меня не может зацепить.</w:t>
      </w:r>
      <w:r w:rsidRPr="00BE29D4">
        <w:rPr>
          <w:rFonts w:eastAsia="Times New Roman" w:cs="Times New Roman CYR"/>
          <w:color w:val="000000"/>
          <w:lang w:eastAsia="ru-RU"/>
        </w:rPr>
        <w:br/>
        <w:t>Но от себя укрыться невозможно,</w:t>
      </w:r>
      <w:r w:rsidRPr="00BE29D4">
        <w:rPr>
          <w:rFonts w:eastAsia="Times New Roman" w:cs="Times New Roman CYR"/>
          <w:color w:val="000000"/>
          <w:lang w:eastAsia="ru-RU"/>
        </w:rPr>
        <w:br/>
        <w:t>   и чашу горькую придется снова пить.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7A62B8" w:rsidRDefault="00241CBF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Мучительно заныли половицы.</w:t>
      </w:r>
      <w:r w:rsidRPr="00BE29D4">
        <w:rPr>
          <w:rFonts w:eastAsia="Times New Roman" w:cs="Times New Roman CYR"/>
          <w:color w:val="000000"/>
          <w:lang w:eastAsia="ru-RU"/>
        </w:rPr>
        <w:br/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Знакомы даже гвоздики в полу…</w:t>
      </w:r>
      <w:r w:rsidRPr="00BE29D4">
        <w:rPr>
          <w:rFonts w:eastAsia="Times New Roman" w:cs="Times New Roman CYR"/>
          <w:color w:val="000000"/>
          <w:lang w:eastAsia="ru-RU"/>
        </w:rPr>
        <w:br/>
        <w:t>Пыль в солнечных потоках золотится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,</w:t>
      </w:r>
      <w:r w:rsidRPr="00BE29D4">
        <w:rPr>
          <w:rFonts w:eastAsia="Times New Roman" w:cs="Times New Roman CYR"/>
          <w:color w:val="000000"/>
          <w:lang w:eastAsia="ru-RU"/>
        </w:rPr>
        <w:br/>
        <w:t>Стул скособоченный пристроился в углу.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7A62B8" w:rsidRDefault="00241CBF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На стенах серых – синие квадраты:</w:t>
      </w:r>
      <w:r w:rsidRPr="00BE29D4">
        <w:rPr>
          <w:rFonts w:eastAsia="Times New Roman" w:cs="Times New Roman CYR"/>
          <w:color w:val="000000"/>
          <w:lang w:eastAsia="ru-RU"/>
        </w:rPr>
        <w:br/>
        <w:t>   висело зеркало, а рядом – календарь.</w:t>
      </w:r>
      <w:r w:rsidRPr="00BE29D4">
        <w:rPr>
          <w:rFonts w:eastAsia="Times New Roman" w:cs="Times New Roman CYR"/>
          <w:color w:val="000000"/>
          <w:lang w:eastAsia="ru-RU"/>
        </w:rPr>
        <w:br/>
        <w:t>Виновны мы, и мы – не виноваты,</w:t>
      </w:r>
      <w:r w:rsidRPr="00BE29D4">
        <w:rPr>
          <w:rFonts w:eastAsia="Times New Roman" w:cs="Times New Roman CYR"/>
          <w:color w:val="000000"/>
          <w:lang w:eastAsia="ru-RU"/>
        </w:rPr>
        <w:br/>
        <w:t>   что все прошло. </w:t>
      </w:r>
      <w:r w:rsidRPr="00BE29D4">
        <w:rPr>
          <w:rFonts w:eastAsia="Times New Roman" w:cs="Times New Roman CYR"/>
          <w:color w:val="000000"/>
          <w:lang w:eastAsia="ru-RU"/>
        </w:rPr>
        <w:br/>
        <w:t>И, в общем-то, – не жаль!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871EA2" w:rsidRDefault="00241CBF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Пусть все покроется надежным слоем пыли,</w:t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  </w:t>
      </w:r>
      <w:r w:rsidR="00871EA2">
        <w:rPr>
          <w:rFonts w:eastAsia="Times New Roman" w:cs="Times New Roman CYR"/>
          <w:color w:val="000000"/>
          <w:lang w:eastAsia="ru-RU"/>
        </w:rPr>
        <w:t xml:space="preserve">        </w:t>
      </w:r>
      <w:r w:rsidRPr="00BE29D4">
        <w:rPr>
          <w:rFonts w:eastAsia="Times New Roman" w:cs="Times New Roman CYR"/>
          <w:color w:val="000000"/>
          <w:lang w:eastAsia="ru-RU"/>
        </w:rPr>
        <w:t> а память все капризней и свежей,</w:t>
      </w:r>
      <w:r w:rsidRPr="00BE29D4">
        <w:rPr>
          <w:rFonts w:eastAsia="Times New Roman" w:cs="Times New Roman CYR"/>
          <w:color w:val="000000"/>
          <w:lang w:eastAsia="ru-RU"/>
        </w:rPr>
        <w:br/>
        <w:t>бездумно сча</w:t>
      </w:r>
      <w:r w:rsidR="00871EA2">
        <w:rPr>
          <w:rFonts w:eastAsia="Times New Roman" w:cs="Times New Roman CYR"/>
          <w:color w:val="000000"/>
          <w:lang w:eastAsia="ru-RU"/>
        </w:rPr>
        <w:t>стливы, несчастливы ли были,</w:t>
      </w:r>
      <w:r w:rsidR="00871EA2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t xml:space="preserve">но время то </w:t>
      </w:r>
    </w:p>
    <w:p w:rsidR="00241CBF" w:rsidRPr="00BE29D4" w:rsidRDefault="00871EA2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>
        <w:rPr>
          <w:rFonts w:eastAsia="Times New Roman" w:cs="Times New Roman CYR"/>
          <w:color w:val="000000"/>
          <w:lang w:eastAsia="ru-RU"/>
        </w:rPr>
        <w:t xml:space="preserve">                   </w:t>
      </w:r>
      <w:r w:rsidR="00241CBF" w:rsidRPr="00BE29D4">
        <w:rPr>
          <w:rFonts w:eastAsia="Times New Roman" w:cs="Times New Roman CYR"/>
          <w:color w:val="000000"/>
          <w:lang w:eastAsia="ru-RU"/>
        </w:rPr>
        <w:t>вне времени уже.</w:t>
      </w:r>
    </w:p>
    <w:p w:rsidR="007A62B8" w:rsidRDefault="007A62B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7A62B8" w:rsidRDefault="007A62B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7A62B8" w:rsidRDefault="007A62B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7A62B8" w:rsidRDefault="007F696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  <w:r>
        <w:rPr>
          <w:rFonts w:eastAsia="Times New Roman" w:cs="Times New Roman CYR"/>
          <w:b/>
          <w:bCs/>
          <w:noProof/>
          <w:color w:val="606060"/>
          <w:kern w:val="36"/>
          <w:lang w:eastAsia="ru-RU"/>
        </w:rPr>
        <w:lastRenderedPageBreak/>
        <w:drawing>
          <wp:inline distT="0" distB="0" distL="0" distR="0">
            <wp:extent cx="3743960" cy="5152533"/>
            <wp:effectExtent l="0" t="0" r="0" b="0"/>
            <wp:docPr id="10" name="Рисунок 10" descr="H:\ФОТО ОЛИ\иллюстрации\ГОТОВЫЕ\img471_hfа_h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:\ФОТО ОЛИ\иллюстрации\ГОТОВЫЕ\img471_hfа_hf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960" cy="51525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3CCB" w:rsidRPr="00BE29D4" w:rsidRDefault="001B3CCB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1B3CCB" w:rsidRPr="00BE29D4" w:rsidRDefault="001B3CCB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1B3CCB" w:rsidRDefault="001B3CCB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871EA2" w:rsidRPr="00871EA2" w:rsidRDefault="00871EA2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871EA2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Всё хорошо</w:t>
      </w:r>
    </w:p>
    <w:p w:rsidR="00871EA2" w:rsidRDefault="00871EA2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Мечтанья о любви не смеют мучить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Е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сть тот, кто любит…  Дома тихий свет…</w:t>
      </w:r>
      <w:r w:rsidRPr="00BE29D4">
        <w:rPr>
          <w:rFonts w:eastAsia="Times New Roman" w:cs="Times New Roman CYR"/>
          <w:color w:val="000000"/>
          <w:lang w:eastAsia="ru-RU"/>
        </w:rPr>
        <w:br/>
        <w:t>Припрятанной козырной карты нет,</w:t>
      </w:r>
      <w:r w:rsidRPr="00BE29D4">
        <w:rPr>
          <w:rFonts w:eastAsia="Times New Roman" w:cs="Times New Roman CYR"/>
          <w:color w:val="000000"/>
          <w:lang w:eastAsia="ru-RU"/>
        </w:rPr>
        <w:br/>
        <w:t>Не напевают о побеге тучи…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871EA2" w:rsidRDefault="00871EA2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Не грезится о страсти неземной.</w:t>
      </w:r>
      <w:r w:rsidRPr="00BE29D4">
        <w:rPr>
          <w:rFonts w:eastAsia="Times New Roman" w:cs="Times New Roman CYR"/>
          <w:color w:val="000000"/>
          <w:lang w:eastAsia="ru-RU"/>
        </w:rPr>
        <w:br/>
        <w:t>Нашла, того, кто нужен, и прильнула.</w:t>
      </w:r>
      <w:r w:rsidRPr="00BE29D4">
        <w:rPr>
          <w:rFonts w:eastAsia="Times New Roman" w:cs="Times New Roman CYR"/>
          <w:color w:val="000000"/>
          <w:lang w:eastAsia="ru-RU"/>
        </w:rPr>
        <w:br/>
        <w:t>Искала, и себя не обманула,</w:t>
      </w:r>
      <w:r w:rsidRPr="00BE29D4">
        <w:rPr>
          <w:rFonts w:eastAsia="Times New Roman" w:cs="Times New Roman CYR"/>
          <w:color w:val="000000"/>
          <w:lang w:eastAsia="ru-RU"/>
        </w:rPr>
        <w:br/>
        <w:t>Меня поймёт обретший землю Ной.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871EA2" w:rsidRDefault="00871EA2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Я помню - глубина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 И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мерный треск</w:t>
      </w:r>
      <w:r w:rsidRPr="00BE29D4">
        <w:rPr>
          <w:rFonts w:eastAsia="Times New Roman" w:cs="Times New Roman CYR"/>
          <w:color w:val="000000"/>
          <w:lang w:eastAsia="ru-RU"/>
        </w:rPr>
        <w:br/>
        <w:t>Бортов смолистых… Запах прелой кожи…</w:t>
      </w:r>
      <w:r w:rsidRPr="00BE29D4">
        <w:rPr>
          <w:rFonts w:eastAsia="Times New Roman" w:cs="Times New Roman CYR"/>
          <w:color w:val="000000"/>
          <w:lang w:eastAsia="ru-RU"/>
        </w:rPr>
        <w:br/>
        <w:t>Мечты о пристани, щемящие до дрожи... </w:t>
      </w:r>
      <w:r w:rsidRPr="00BE29D4">
        <w:rPr>
          <w:rFonts w:eastAsia="Times New Roman" w:cs="Times New Roman CYR"/>
          <w:color w:val="000000"/>
          <w:lang w:eastAsia="ru-RU"/>
        </w:rPr>
        <w:br/>
        <w:t>Всё позади, и волн приятен блеск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871EA2" w:rsidRPr="00BE29D4" w:rsidRDefault="00871EA2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Когда стоишь на твёрдом берегу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 </w:t>
      </w:r>
      <w:r w:rsidRPr="00BE29D4">
        <w:rPr>
          <w:rFonts w:eastAsia="Times New Roman" w:cs="Times New Roman CYR"/>
          <w:color w:val="000000"/>
          <w:lang w:eastAsia="ru-RU"/>
        </w:rPr>
        <w:br/>
        <w:t>В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сё хорошо. Но 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странное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мне снится.</w:t>
      </w:r>
      <w:r w:rsidRPr="00BE29D4">
        <w:rPr>
          <w:rFonts w:eastAsia="Times New Roman" w:cs="Times New Roman CYR"/>
          <w:color w:val="000000"/>
          <w:lang w:eastAsia="ru-RU"/>
        </w:rPr>
        <w:br/>
        <w:t>Летят сквозь сон неведомые птицы.</w:t>
      </w:r>
      <w:r w:rsidRPr="00BE29D4">
        <w:rPr>
          <w:rFonts w:eastAsia="Times New Roman" w:cs="Times New Roman CYR"/>
          <w:color w:val="000000"/>
          <w:lang w:eastAsia="ru-RU"/>
        </w:rPr>
        <w:br/>
        <w:t>И что-то важное я вспомнить не могу…</w:t>
      </w:r>
    </w:p>
    <w:p w:rsidR="00871EA2" w:rsidRDefault="00871EA2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871EA2" w:rsidRDefault="00871EA2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871EA2" w:rsidRDefault="00871EA2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871EA2" w:rsidRDefault="00871EA2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871EA2" w:rsidRDefault="00871EA2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4F0BC1" w:rsidRPr="00871EA2" w:rsidRDefault="0050739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871EA2" w:rsidRDefault="004F0BC1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Лето тянется паутинкой тонкой.</w:t>
      </w:r>
      <w:r w:rsidRPr="00BE29D4">
        <w:rPr>
          <w:rFonts w:eastAsia="Times New Roman" w:cs="Times New Roman CYR"/>
          <w:color w:val="000000"/>
          <w:lang w:eastAsia="ru-RU"/>
        </w:rPr>
        <w:br/>
        <w:t>Каблуки вечерами стучат по асфальту.</w:t>
      </w:r>
      <w:r w:rsidRPr="00BE29D4">
        <w:rPr>
          <w:rFonts w:eastAsia="Times New Roman" w:cs="Times New Roman CYR"/>
          <w:color w:val="000000"/>
          <w:lang w:eastAsia="ru-RU"/>
        </w:rPr>
        <w:br/>
        <w:t>Я твой образ воссоздаю потихоньку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К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ак мозаику из кусочков смальты.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871EA2" w:rsidRDefault="004F0BC1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Он объёмный, цветной, и почти без изъяна.</w:t>
      </w:r>
      <w:r w:rsidRPr="00BE29D4">
        <w:rPr>
          <w:rFonts w:eastAsia="Times New Roman" w:cs="Times New Roman CYR"/>
          <w:color w:val="000000"/>
          <w:lang w:eastAsia="ru-RU"/>
        </w:rPr>
        <w:br/>
        <w:t>Создавать его, строить – такая отрада!</w:t>
      </w:r>
      <w:r w:rsidRPr="00BE29D4">
        <w:rPr>
          <w:rFonts w:eastAsia="Times New Roman" w:cs="Times New Roman CYR"/>
          <w:color w:val="000000"/>
          <w:lang w:eastAsia="ru-RU"/>
        </w:rPr>
        <w:br/>
        <w:t>Но твердят мне, что это – картинка обмана,</w:t>
      </w:r>
      <w:r w:rsidRPr="00BE29D4">
        <w:rPr>
          <w:rFonts w:eastAsia="Times New Roman" w:cs="Times New Roman CYR"/>
          <w:color w:val="000000"/>
          <w:lang w:eastAsia="ru-RU"/>
        </w:rPr>
        <w:br/>
        <w:t>Что всё рухнет, когда мы окажемся рядом.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4F0BC1" w:rsidRPr="00BE29D4" w:rsidRDefault="004F0BC1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Говорят мне: тобой, наконец, отболею,</w:t>
      </w:r>
      <w:r w:rsidRPr="00BE29D4">
        <w:rPr>
          <w:rFonts w:eastAsia="Times New Roman" w:cs="Times New Roman CYR"/>
          <w:color w:val="000000"/>
          <w:lang w:eastAsia="ru-RU"/>
        </w:rPr>
        <w:br/>
        <w:t>Говорят, что непрочен раствор, не навечно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Н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о я знаю, насколько намертво вклеен</w:t>
      </w:r>
      <w:r w:rsidRPr="00BE29D4">
        <w:rPr>
          <w:rFonts w:eastAsia="Times New Roman" w:cs="Times New Roman CYR"/>
          <w:color w:val="000000"/>
          <w:lang w:eastAsia="ru-RU"/>
        </w:rPr>
        <w:br/>
        <w:t>Красный камешек смальты в виде сердечка!</w:t>
      </w:r>
    </w:p>
    <w:p w:rsidR="00871EA2" w:rsidRDefault="00871EA2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871EA2" w:rsidRDefault="00871EA2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871EA2" w:rsidRDefault="00871EA2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871EA2" w:rsidRDefault="00871EA2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871EA2" w:rsidRDefault="00871EA2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871EA2" w:rsidRDefault="00871EA2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871EA2" w:rsidRDefault="00871EA2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871EA2" w:rsidRDefault="00871EA2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871EA2" w:rsidRDefault="00871EA2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4F0BC1" w:rsidRPr="00871EA2" w:rsidRDefault="00354D93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У</w:t>
      </w:r>
      <w:r w:rsidR="004F0BC1" w:rsidRPr="00871EA2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t>тренний туман</w:t>
      </w:r>
      <w:r w:rsidR="0022237E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t xml:space="preserve"> </w:t>
      </w:r>
    </w:p>
    <w:p w:rsidR="00871EA2" w:rsidRDefault="004F0BC1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Сегодня утренний туман</w:t>
      </w:r>
      <w:r w:rsidR="0022237E">
        <w:rPr>
          <w:rFonts w:eastAsia="Times New Roman" w:cs="Times New Roman CYR"/>
          <w:color w:val="000000"/>
          <w:lang w:eastAsia="ru-RU"/>
        </w:rPr>
        <w:t xml:space="preserve"> - </w:t>
      </w:r>
      <w:r w:rsidRPr="00BE29D4">
        <w:rPr>
          <w:rFonts w:eastAsia="Times New Roman" w:cs="Times New Roman CYR"/>
          <w:color w:val="000000"/>
          <w:lang w:eastAsia="ru-RU"/>
        </w:rPr>
        <w:t>как молоко...</w:t>
      </w:r>
      <w:r w:rsidRPr="00BE29D4">
        <w:rPr>
          <w:rFonts w:eastAsia="Times New Roman" w:cs="Times New Roman CYR"/>
          <w:color w:val="000000"/>
          <w:lang w:eastAsia="ru-RU"/>
        </w:rPr>
        <w:br/>
        <w:t>Любимый мой, хороший - далеко...</w:t>
      </w:r>
      <w:r w:rsidRPr="00BE29D4">
        <w:rPr>
          <w:rFonts w:eastAsia="Times New Roman" w:cs="Times New Roman CYR"/>
          <w:color w:val="000000"/>
          <w:lang w:eastAsia="ru-RU"/>
        </w:rPr>
        <w:br/>
        <w:t>А где-то серебристый, весь в росе,</w:t>
      </w:r>
      <w:r w:rsidRPr="00BE29D4">
        <w:rPr>
          <w:rFonts w:eastAsia="Times New Roman" w:cs="Times New Roman CYR"/>
          <w:color w:val="000000"/>
          <w:lang w:eastAsia="ru-RU"/>
        </w:rPr>
        <w:br/>
        <w:t>Ждёт самолёт на взлётной полосе...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871EA2" w:rsidRDefault="004F0BC1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Казалось бы - так просто - взять билет,</w:t>
      </w:r>
      <w:r w:rsidRPr="00BE29D4">
        <w:rPr>
          <w:rFonts w:eastAsia="Times New Roman" w:cs="Times New Roman CYR"/>
          <w:color w:val="000000"/>
          <w:lang w:eastAsia="ru-RU"/>
        </w:rPr>
        <w:br/>
        <w:t>И шесть часов лететь через рассвет...</w:t>
      </w:r>
      <w:r w:rsidRPr="00BE29D4">
        <w:rPr>
          <w:rFonts w:eastAsia="Times New Roman" w:cs="Times New Roman CYR"/>
          <w:color w:val="000000"/>
          <w:lang w:eastAsia="ru-RU"/>
        </w:rPr>
        <w:br/>
        <w:t>И, просияв, к тебе легко шагнуть...</w:t>
      </w:r>
      <w:r w:rsidRPr="00BE29D4">
        <w:rPr>
          <w:rFonts w:eastAsia="Times New Roman" w:cs="Times New Roman CYR"/>
          <w:color w:val="000000"/>
          <w:lang w:eastAsia="ru-RU"/>
        </w:rPr>
        <w:br/>
        <w:t>Но вкруговую нас обводит путь...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871EA2" w:rsidRDefault="004F0BC1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proofErr w:type="gramStart"/>
      <w:r w:rsidRPr="00BE29D4">
        <w:rPr>
          <w:rFonts w:eastAsia="Times New Roman" w:cs="Times New Roman CYR"/>
          <w:color w:val="000000"/>
          <w:lang w:eastAsia="ru-RU"/>
        </w:rPr>
        <w:t>Когда ж пересекутся провода,</w:t>
      </w:r>
      <w:r w:rsidRPr="00BE29D4">
        <w:rPr>
          <w:rFonts w:eastAsia="Times New Roman" w:cs="Times New Roman CYR"/>
          <w:color w:val="000000"/>
          <w:lang w:eastAsia="ru-RU"/>
        </w:rPr>
        <w:br/>
        <w:t>И заискрятся, и сомкнутся - навсегда?...</w:t>
      </w:r>
      <w:r w:rsidRPr="00BE29D4">
        <w:rPr>
          <w:rFonts w:eastAsia="Times New Roman" w:cs="Times New Roman CYR"/>
          <w:color w:val="000000"/>
          <w:lang w:eastAsia="ru-RU"/>
        </w:rPr>
        <w:br/>
        <w:t>...Туман, туман, укутал всё вокруг,</w:t>
      </w:r>
      <w:r w:rsidRPr="00BE29D4">
        <w:rPr>
          <w:rFonts w:eastAsia="Times New Roman" w:cs="Times New Roman CYR"/>
          <w:color w:val="000000"/>
          <w:lang w:eastAsia="ru-RU"/>
        </w:rPr>
        <w:br/>
        <w:t>Но солнце встало - истончился вдруг,</w:t>
      </w:r>
      <w:r w:rsidRPr="00BE29D4">
        <w:rPr>
          <w:rFonts w:eastAsia="Times New Roman" w:cs="Times New Roman CYR"/>
          <w:color w:val="000000"/>
          <w:lang w:eastAsia="ru-RU"/>
        </w:rPr>
        <w:br/>
      </w:r>
      <w:proofErr w:type="gramEnd"/>
    </w:p>
    <w:p w:rsidR="004F0BC1" w:rsidRPr="00BE29D4" w:rsidRDefault="004F0BC1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И засверкала мокрая трава...</w:t>
      </w:r>
      <w:r w:rsidRPr="00BE29D4">
        <w:rPr>
          <w:rFonts w:eastAsia="Times New Roman" w:cs="Times New Roman CYR"/>
          <w:color w:val="000000"/>
          <w:lang w:eastAsia="ru-RU"/>
        </w:rPr>
        <w:br/>
        <w:t>Прими любви моей негромкие слова...</w:t>
      </w:r>
      <w:r w:rsidRPr="00BE29D4">
        <w:rPr>
          <w:rFonts w:eastAsia="Times New Roman" w:cs="Times New Roman CYR"/>
          <w:color w:val="000000"/>
          <w:lang w:eastAsia="ru-RU"/>
        </w:rPr>
        <w:br/>
        <w:t>Слова надежды, нежности, тоски...</w:t>
      </w:r>
      <w:r w:rsidRPr="00BE29D4">
        <w:rPr>
          <w:rFonts w:eastAsia="Times New Roman" w:cs="Times New Roman CYR"/>
          <w:color w:val="000000"/>
          <w:lang w:eastAsia="ru-RU"/>
        </w:rPr>
        <w:br/>
        <w:t>Пусть будут дни твои без горечи, легки....</w:t>
      </w:r>
    </w:p>
    <w:p w:rsidR="004F0BC1" w:rsidRPr="00BE29D4" w:rsidRDefault="004F0BC1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507390" w:rsidRDefault="0050739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F0BC1" w:rsidRPr="0022237E" w:rsidRDefault="0050739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22237E" w:rsidRDefault="004F0BC1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Хочу быть на шее твоей – медальоном,</w:t>
      </w:r>
      <w:r w:rsidRPr="00BE29D4">
        <w:rPr>
          <w:rFonts w:eastAsia="Times New Roman" w:cs="Times New Roman CYR"/>
          <w:color w:val="000000"/>
          <w:lang w:eastAsia="ru-RU"/>
        </w:rPr>
        <w:br/>
        <w:t>Горошиной, крошкой в глубоком кармане,</w:t>
      </w:r>
      <w:r w:rsidRPr="00BE29D4">
        <w:rPr>
          <w:rFonts w:eastAsia="Times New Roman" w:cs="Times New Roman CYR"/>
          <w:color w:val="000000"/>
          <w:lang w:eastAsia="ru-RU"/>
        </w:rPr>
        <w:br/>
        <w:t>Иль в краешке глаза слезинкой солёной,</w:t>
      </w:r>
      <w:r w:rsidRPr="00BE29D4">
        <w:rPr>
          <w:rFonts w:eastAsia="Times New Roman" w:cs="Times New Roman CYR"/>
          <w:color w:val="000000"/>
          <w:lang w:eastAsia="ru-RU"/>
        </w:rPr>
        <w:br/>
        <w:t>Иль спрятаться в сердце, где всё без обмана.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22237E" w:rsidRDefault="004F0BC1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Ты всё опасаешься, что потеряешь,</w:t>
      </w:r>
      <w:r w:rsidRPr="00BE29D4">
        <w:rPr>
          <w:rFonts w:eastAsia="Times New Roman" w:cs="Times New Roman CYR"/>
          <w:color w:val="000000"/>
          <w:lang w:eastAsia="ru-RU"/>
        </w:rPr>
        <w:br/>
        <w:t>Что выронишь чашу – она разобьётся…</w:t>
      </w:r>
      <w:r w:rsidRPr="00BE29D4">
        <w:rPr>
          <w:rFonts w:eastAsia="Times New Roman" w:cs="Times New Roman CYR"/>
          <w:color w:val="000000"/>
          <w:lang w:eastAsia="ru-RU"/>
        </w:rPr>
        <w:br/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Ты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словно идёшь до овражного края,</w:t>
      </w:r>
      <w:r w:rsidRPr="00BE29D4">
        <w:rPr>
          <w:rFonts w:eastAsia="Times New Roman" w:cs="Times New Roman CYR"/>
          <w:color w:val="000000"/>
          <w:lang w:eastAsia="ru-RU"/>
        </w:rPr>
        <w:br/>
        <w:t>Где пропасть, дыша, пред тобой развернётся.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22237E" w:rsidRDefault="004F0BC1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Но сколько б она ни текла, ни змеилась,</w:t>
      </w:r>
      <w:r w:rsidRPr="00BE29D4">
        <w:rPr>
          <w:rFonts w:eastAsia="Times New Roman" w:cs="Times New Roman CYR"/>
          <w:color w:val="000000"/>
          <w:lang w:eastAsia="ru-RU"/>
        </w:rPr>
        <w:br/>
        <w:t>Я (видишь?) незримо к тебе прилетела.</w:t>
      </w:r>
      <w:r w:rsidRPr="00BE29D4">
        <w:rPr>
          <w:rFonts w:eastAsia="Times New Roman" w:cs="Times New Roman CYR"/>
          <w:color w:val="000000"/>
          <w:lang w:eastAsia="ru-RU"/>
        </w:rPr>
        <w:br/>
        <w:t>И птицей на руку к тебе опустилась.</w:t>
      </w:r>
      <w:r w:rsidRPr="00BE29D4">
        <w:rPr>
          <w:rFonts w:eastAsia="Times New Roman" w:cs="Times New Roman CYR"/>
          <w:color w:val="000000"/>
          <w:lang w:eastAsia="ru-RU"/>
        </w:rPr>
        <w:br/>
        <w:t>Ты чувствуешь тёплое, в пёрышках, тело?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4F0BC1" w:rsidRPr="00BE29D4" w:rsidRDefault="004F0BC1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Рукою взмахнёшь – улетаю на ветку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П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оверить, Фома, не желаешь, не можешь…</w:t>
      </w:r>
      <w:r w:rsidRPr="00BE29D4">
        <w:rPr>
          <w:rFonts w:eastAsia="Times New Roman" w:cs="Times New Roman CYR"/>
          <w:color w:val="000000"/>
          <w:lang w:eastAsia="ru-RU"/>
        </w:rPr>
        <w:br/>
        <w:t>И, словно Адам, ощущаешь нередко</w:t>
      </w:r>
      <w:r w:rsidRPr="00BE29D4">
        <w:rPr>
          <w:rFonts w:eastAsia="Times New Roman" w:cs="Times New Roman CYR"/>
          <w:color w:val="000000"/>
          <w:lang w:eastAsia="ru-RU"/>
        </w:rPr>
        <w:br/>
        <w:t>Нехватку ребра где-то слева, под кожей…</w:t>
      </w: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EE2EB2" w:rsidRPr="0022237E" w:rsidRDefault="0050739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22237E" w:rsidRDefault="00EE2EB2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То далёк, то близок ты ко мне.</w:t>
      </w:r>
      <w:r w:rsidRPr="00BE29D4">
        <w:rPr>
          <w:rFonts w:eastAsia="Times New Roman" w:cs="Times New Roman CYR"/>
          <w:color w:val="000000"/>
          <w:lang w:eastAsia="ru-RU"/>
        </w:rPr>
        <w:br/>
        <w:t>И с тобой расстаться я не в силах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Н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аяву ль, в бреду, или во сне…</w:t>
      </w:r>
      <w:r w:rsidRPr="00BE29D4">
        <w:rPr>
          <w:rFonts w:eastAsia="Times New Roman" w:cs="Times New Roman CYR"/>
          <w:color w:val="000000"/>
          <w:lang w:eastAsia="ru-RU"/>
        </w:rPr>
        <w:br/>
        <w:t>Но уйти – и в мыслях не просила…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22237E" w:rsidRDefault="00EE2EB2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Отходила поодаль не раз,</w:t>
      </w:r>
      <w:r w:rsidRPr="00BE29D4">
        <w:rPr>
          <w:rFonts w:eastAsia="Times New Roman" w:cs="Times New Roman CYR"/>
          <w:color w:val="000000"/>
          <w:lang w:eastAsia="ru-RU"/>
        </w:rPr>
        <w:br/>
        <w:t>Ощущая через миг потерю,</w:t>
      </w:r>
      <w:r w:rsidRPr="00BE29D4">
        <w:rPr>
          <w:rFonts w:eastAsia="Times New Roman" w:cs="Times New Roman CYR"/>
          <w:color w:val="000000"/>
          <w:lang w:eastAsia="ru-RU"/>
        </w:rPr>
        <w:br/>
        <w:t>Слёзы жгуче капали из глаз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В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сё же в расставание – не верю.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22237E" w:rsidRDefault="00EE2EB2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Иногда вдруг выдам: уходи,</w:t>
      </w:r>
      <w:r w:rsidRPr="00BE29D4">
        <w:rPr>
          <w:rFonts w:eastAsia="Times New Roman" w:cs="Times New Roman CYR"/>
          <w:color w:val="000000"/>
          <w:lang w:eastAsia="ru-RU"/>
        </w:rPr>
        <w:br/>
        <w:t>Отлепись, и сам себя не мучай!</w:t>
      </w:r>
      <w:r w:rsidRPr="00BE29D4">
        <w:rPr>
          <w:rFonts w:eastAsia="Times New Roman" w:cs="Times New Roman CYR"/>
          <w:color w:val="000000"/>
          <w:lang w:eastAsia="ru-RU"/>
        </w:rPr>
        <w:br/>
        <w:t>Только холод бродит по груди, </w:t>
      </w:r>
      <w:r w:rsidRPr="00BE29D4">
        <w:rPr>
          <w:rFonts w:eastAsia="Times New Roman" w:cs="Times New Roman CYR"/>
          <w:color w:val="000000"/>
          <w:lang w:eastAsia="ru-RU"/>
        </w:rPr>
        <w:br/>
        <w:t>Кто сказал, что без тебя мне – лучше?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EE2EB2" w:rsidRPr="00BE29D4" w:rsidRDefault="00EE2EB2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…Через Церковь души протащить,</w:t>
      </w:r>
      <w:r w:rsidRPr="00BE29D4">
        <w:rPr>
          <w:rFonts w:eastAsia="Times New Roman" w:cs="Times New Roman CYR"/>
          <w:color w:val="000000"/>
          <w:lang w:eastAsia="ru-RU"/>
        </w:rPr>
        <w:br/>
        <w:t>Вычистить, и залечить коросты…</w:t>
      </w:r>
      <w:r w:rsidRPr="00BE29D4">
        <w:rPr>
          <w:rFonts w:eastAsia="Times New Roman" w:cs="Times New Roman CYR"/>
          <w:color w:val="000000"/>
          <w:lang w:eastAsia="ru-RU"/>
        </w:rPr>
        <w:br/>
        <w:t>Огонёчек отыскать в ночи,</w:t>
      </w:r>
      <w:r w:rsidRPr="00BE29D4">
        <w:rPr>
          <w:rFonts w:eastAsia="Times New Roman" w:cs="Times New Roman CYR"/>
          <w:color w:val="000000"/>
          <w:lang w:eastAsia="ru-RU"/>
        </w:rPr>
        <w:br/>
        <w:t>И понять, что счастье – это просто.</w:t>
      </w: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EE2EB2" w:rsidRPr="0022237E" w:rsidRDefault="0050739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EE2EB2" w:rsidRPr="00BE29D4" w:rsidRDefault="00EE2EB2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Теперь ты будешь долго, крепко спать.</w:t>
      </w:r>
      <w:r w:rsidRPr="00BE29D4">
        <w:rPr>
          <w:rFonts w:eastAsia="Times New Roman" w:cs="Times New Roman CYR"/>
          <w:color w:val="000000"/>
          <w:lang w:eastAsia="ru-RU"/>
        </w:rPr>
        <w:br/>
        <w:t>Как спят бродяги и обиженные дети.</w:t>
      </w:r>
      <w:r w:rsidRPr="00BE29D4">
        <w:rPr>
          <w:rFonts w:eastAsia="Times New Roman" w:cs="Times New Roman CYR"/>
          <w:color w:val="000000"/>
          <w:lang w:eastAsia="ru-RU"/>
        </w:rPr>
        <w:br/>
        <w:t>Как те, кому не ждать и не искать,</w:t>
      </w:r>
      <w:r w:rsidRPr="00BE29D4">
        <w:rPr>
          <w:rFonts w:eastAsia="Times New Roman" w:cs="Times New Roman CYR"/>
          <w:color w:val="000000"/>
          <w:lang w:eastAsia="ru-RU"/>
        </w:rPr>
        <w:br/>
        <w:t>Как никому не нужные на свете.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Я вглядываюсь мысленно в черты,</w:t>
      </w:r>
      <w:r w:rsidRPr="00BE29D4">
        <w:rPr>
          <w:rFonts w:eastAsia="Times New Roman" w:cs="Times New Roman CYR"/>
          <w:color w:val="000000"/>
          <w:lang w:eastAsia="ru-RU"/>
        </w:rPr>
        <w:br/>
        <w:t>Желая мира и сердечного здоровья.</w:t>
      </w:r>
      <w:r w:rsidRPr="00BE29D4">
        <w:rPr>
          <w:rFonts w:eastAsia="Times New Roman" w:cs="Times New Roman CYR"/>
          <w:color w:val="000000"/>
          <w:lang w:eastAsia="ru-RU"/>
        </w:rPr>
        <w:br/>
        <w:t>Смотрю, как дышишь и вздыхаешь ты,</w:t>
      </w:r>
      <w:r w:rsidRPr="00BE29D4">
        <w:rPr>
          <w:rFonts w:eastAsia="Times New Roman" w:cs="Times New Roman CYR"/>
          <w:color w:val="000000"/>
          <w:lang w:eastAsia="ru-RU"/>
        </w:rPr>
        <w:br/>
        <w:t>Незримо замерев у изголовья.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Так хочется погладить по плечу,</w:t>
      </w:r>
      <w:r w:rsidRPr="00BE29D4">
        <w:rPr>
          <w:rFonts w:eastAsia="Times New Roman" w:cs="Times New Roman CYR"/>
          <w:color w:val="000000"/>
          <w:lang w:eastAsia="ru-RU"/>
        </w:rPr>
        <w:br/>
        <w:t>Но руки - сквозь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 Н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е знаю – быль, иль небыль…</w:t>
      </w:r>
      <w:r w:rsidRPr="00BE29D4">
        <w:rPr>
          <w:rFonts w:eastAsia="Times New Roman" w:cs="Times New Roman CYR"/>
          <w:color w:val="000000"/>
          <w:lang w:eastAsia="ru-RU"/>
        </w:rPr>
        <w:br/>
        <w:t>И, слёзы уронив, к себе лечу.</w:t>
      </w:r>
      <w:r w:rsidRPr="00BE29D4">
        <w:rPr>
          <w:rFonts w:eastAsia="Times New Roman" w:cs="Times New Roman CYR"/>
          <w:color w:val="000000"/>
          <w:lang w:eastAsia="ru-RU"/>
        </w:rPr>
        <w:br/>
        <w:t>…Тебе приснится дождь, и капли с неба.</w:t>
      </w: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507390" w:rsidRDefault="0050739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EE2EB2" w:rsidRPr="0022237E" w:rsidRDefault="00EE2EB2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22237E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Твой голос</w:t>
      </w:r>
    </w:p>
    <w:p w:rsidR="00EE2EB2" w:rsidRPr="00BE29D4" w:rsidRDefault="00EE2EB2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Твой голос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 В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нём – вибрации волнения,</w:t>
      </w:r>
      <w:r w:rsidRPr="00BE29D4">
        <w:rPr>
          <w:rFonts w:eastAsia="Times New Roman" w:cs="Times New Roman CYR"/>
          <w:color w:val="000000"/>
          <w:lang w:eastAsia="ru-RU"/>
        </w:rPr>
        <w:br/>
        <w:t>Средь бархата есть золотая нить…</w:t>
      </w:r>
      <w:r w:rsidRPr="00BE29D4">
        <w:rPr>
          <w:rFonts w:eastAsia="Times New Roman" w:cs="Times New Roman CYR"/>
          <w:color w:val="000000"/>
          <w:lang w:eastAsia="ru-RU"/>
        </w:rPr>
        <w:br/>
        <w:t>Замолкнет – и приходит сожаление...</w:t>
      </w:r>
      <w:r w:rsidRPr="00BE29D4">
        <w:rPr>
          <w:rFonts w:eastAsia="Times New Roman" w:cs="Times New Roman CYR"/>
          <w:color w:val="000000"/>
          <w:lang w:eastAsia="ru-RU"/>
        </w:rPr>
        <w:br/>
        <w:t>Я жажду его снова пить и пить…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Сомнения меня уже не мучат.</w:t>
      </w:r>
      <w:r w:rsidRPr="00BE29D4">
        <w:rPr>
          <w:rFonts w:eastAsia="Times New Roman" w:cs="Times New Roman CYR"/>
          <w:color w:val="000000"/>
          <w:lang w:eastAsia="ru-RU"/>
        </w:rPr>
        <w:br/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Нужна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тебе! Сегодня в мире – тишь.</w:t>
      </w:r>
      <w:r w:rsidRPr="00BE29D4">
        <w:rPr>
          <w:rFonts w:eastAsia="Times New Roman" w:cs="Times New Roman CYR"/>
          <w:color w:val="000000"/>
          <w:lang w:eastAsia="ru-RU"/>
        </w:rPr>
        <w:br/>
        <w:t>Над городом сверкающие тучи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О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, телефон, ну что же ты молчишь?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Ну, оживи! Пусть голос твой прорвётся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С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квозь километры. Словно по лучу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С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о дна привычного глубокого колодца</w:t>
      </w:r>
      <w:r w:rsidRPr="00BE29D4">
        <w:rPr>
          <w:rFonts w:eastAsia="Times New Roman" w:cs="Times New Roman CYR"/>
          <w:color w:val="000000"/>
          <w:lang w:eastAsia="ru-RU"/>
        </w:rPr>
        <w:br/>
        <w:t>К тебе неудержимо я лечу.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Никто не верит, что вот так бывает,</w:t>
      </w:r>
      <w:r w:rsidRPr="00BE29D4">
        <w:rPr>
          <w:rFonts w:eastAsia="Times New Roman" w:cs="Times New Roman CYR"/>
          <w:color w:val="000000"/>
          <w:lang w:eastAsia="ru-RU"/>
        </w:rPr>
        <w:br/>
        <w:t>Пророчат окончание игры.</w:t>
      </w:r>
      <w:r w:rsidRPr="00BE29D4">
        <w:rPr>
          <w:rFonts w:eastAsia="Times New Roman" w:cs="Times New Roman CYR"/>
          <w:color w:val="000000"/>
          <w:lang w:eastAsia="ru-RU"/>
        </w:rPr>
        <w:br/>
        <w:t>Но рядом ты – себя я забываю,</w:t>
      </w:r>
      <w:r w:rsidRPr="00BE29D4">
        <w:rPr>
          <w:rFonts w:eastAsia="Times New Roman" w:cs="Times New Roman CYR"/>
          <w:color w:val="000000"/>
          <w:lang w:eastAsia="ru-RU"/>
        </w:rPr>
        <w:br/>
        <w:t>Живу – до расставания поры.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А после погружаюсь в ожидание.</w:t>
      </w:r>
      <w:r w:rsidRPr="00BE29D4">
        <w:rPr>
          <w:rFonts w:eastAsia="Times New Roman" w:cs="Times New Roman CYR"/>
          <w:color w:val="000000"/>
          <w:lang w:eastAsia="ru-RU"/>
        </w:rPr>
        <w:br/>
        <w:t>Пусть часто нестерпимое оно,</w:t>
      </w:r>
      <w:r w:rsidRPr="00BE29D4">
        <w:rPr>
          <w:rFonts w:eastAsia="Times New Roman" w:cs="Times New Roman CYR"/>
          <w:color w:val="000000"/>
          <w:lang w:eastAsia="ru-RU"/>
        </w:rPr>
        <w:br/>
        <w:t>Но ты придёшь – и утолишь желание,</w:t>
      </w:r>
      <w:r w:rsidRPr="00BE29D4">
        <w:rPr>
          <w:rFonts w:eastAsia="Times New Roman" w:cs="Times New Roman CYR"/>
          <w:color w:val="000000"/>
          <w:lang w:eastAsia="ru-RU"/>
        </w:rPr>
        <w:br/>
        <w:t>Как жажду – крепкое, чудесное вино. </w:t>
      </w: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EE2EB2" w:rsidRPr="0022237E" w:rsidRDefault="0050739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22237E" w:rsidRDefault="00EE2EB2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Я знаю – ждут меня твои ладони.</w:t>
      </w:r>
      <w:r w:rsidRPr="00BE29D4">
        <w:rPr>
          <w:rFonts w:eastAsia="Times New Roman" w:cs="Times New Roman CYR"/>
          <w:color w:val="000000"/>
          <w:lang w:eastAsia="ru-RU"/>
        </w:rPr>
        <w:br/>
        <w:t>Твое тепло, и я к нему прильну...</w:t>
      </w:r>
      <w:r w:rsidRPr="00BE29D4">
        <w:rPr>
          <w:rFonts w:eastAsia="Times New Roman" w:cs="Times New Roman CYR"/>
          <w:color w:val="000000"/>
          <w:lang w:eastAsia="ru-RU"/>
        </w:rPr>
        <w:br/>
        <w:t>Но от отчаянья душа незримо стонет:</w:t>
      </w:r>
      <w:r w:rsidRPr="00BE29D4">
        <w:rPr>
          <w:rFonts w:eastAsia="Times New Roman" w:cs="Times New Roman CYR"/>
          <w:color w:val="000000"/>
          <w:lang w:eastAsia="ru-RU"/>
        </w:rPr>
        <w:br/>
        <w:t>Иду долиной, вижу пелену.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22237E" w:rsidRDefault="00EE2EB2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За нею ждет привычный и нелепый</w:t>
      </w:r>
      <w:r w:rsidRPr="00BE29D4">
        <w:rPr>
          <w:rFonts w:eastAsia="Times New Roman" w:cs="Times New Roman CYR"/>
          <w:color w:val="000000"/>
          <w:lang w:eastAsia="ru-RU"/>
        </w:rPr>
        <w:br/>
        <w:t>Мир из чудовищных строений и мостов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И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з компромиссов лживых прочно слеплен,</w:t>
      </w:r>
      <w:r w:rsidRPr="00BE29D4">
        <w:rPr>
          <w:rFonts w:eastAsia="Times New Roman" w:cs="Times New Roman CYR"/>
          <w:color w:val="000000"/>
          <w:lang w:eastAsia="ru-RU"/>
        </w:rPr>
        <w:br/>
        <w:t>И полон возмущенных голосов.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22237E" w:rsidRDefault="00EE2EB2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Живут в его глубоких переулках</w:t>
      </w:r>
      <w:r w:rsidRPr="00BE29D4">
        <w:rPr>
          <w:rFonts w:eastAsia="Times New Roman" w:cs="Times New Roman CYR"/>
          <w:color w:val="000000"/>
          <w:lang w:eastAsia="ru-RU"/>
        </w:rPr>
        <w:br/>
        <w:t>Пустые ужасы, живые миражи…</w:t>
      </w:r>
      <w:r w:rsidRPr="00BE29D4">
        <w:rPr>
          <w:rFonts w:eastAsia="Times New Roman" w:cs="Times New Roman CYR"/>
          <w:color w:val="000000"/>
          <w:lang w:eastAsia="ru-RU"/>
        </w:rPr>
        <w:br/>
        <w:t>Шаги невидимых – чуть слышно или гулко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В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нем невозможно постоянно жить.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22237E" w:rsidRDefault="00EE2EB2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Я сотни раз оттуда убегала,</w:t>
      </w:r>
      <w:r w:rsidRPr="00BE29D4">
        <w:rPr>
          <w:rFonts w:eastAsia="Times New Roman" w:cs="Times New Roman CYR"/>
          <w:color w:val="000000"/>
          <w:lang w:eastAsia="ru-RU"/>
        </w:rPr>
        <w:br/>
        <w:t>Но возвращалась, как бродячий пес.</w:t>
      </w:r>
      <w:r w:rsidRPr="00BE29D4">
        <w:rPr>
          <w:rFonts w:eastAsia="Times New Roman" w:cs="Times New Roman CYR"/>
          <w:color w:val="000000"/>
          <w:lang w:eastAsia="ru-RU"/>
        </w:rPr>
        <w:br/>
        <w:t>Нет сил моих. Немыслимо устала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Н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о верю, что пройду его – насквозь.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EE2EB2" w:rsidRPr="00BE29D4" w:rsidRDefault="00EE2EB2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И пусть душа сжимается и стонет,</w:t>
      </w:r>
      <w:r w:rsidRPr="00BE29D4">
        <w:rPr>
          <w:rFonts w:eastAsia="Times New Roman" w:cs="Times New Roman CYR"/>
          <w:color w:val="000000"/>
          <w:lang w:eastAsia="ru-RU"/>
        </w:rPr>
        <w:br/>
        <w:t>Пройду я сквозь густую пелену.</w:t>
      </w:r>
      <w:r w:rsidRPr="00BE29D4">
        <w:rPr>
          <w:rFonts w:eastAsia="Times New Roman" w:cs="Times New Roman CYR"/>
          <w:color w:val="000000"/>
          <w:lang w:eastAsia="ru-RU"/>
        </w:rPr>
        <w:br/>
        <w:t>Я верю – ждут меня твои ладони.</w:t>
      </w:r>
      <w:r w:rsidRPr="00BE29D4">
        <w:rPr>
          <w:rFonts w:eastAsia="Times New Roman" w:cs="Times New Roman CYR"/>
          <w:color w:val="000000"/>
          <w:lang w:eastAsia="ru-RU"/>
        </w:rPr>
        <w:br/>
        <w:t>Твое тепло. И я к нему прильну.</w:t>
      </w: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C32655" w:rsidRPr="00354D93" w:rsidRDefault="0050739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C32655" w:rsidRPr="00BE29D4" w:rsidRDefault="00C32655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Твой образ стал объёмнее и ближе…</w:t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Порою кажется, что </w:t>
      </w:r>
      <w:proofErr w:type="spellStart"/>
      <w:r w:rsidRPr="00BE29D4">
        <w:rPr>
          <w:rFonts w:eastAsia="Times New Roman" w:cs="Times New Roman CYR"/>
          <w:color w:val="000000"/>
          <w:lang w:eastAsia="ru-RU"/>
        </w:rPr>
        <w:t>интернетный</w:t>
      </w:r>
      <w:proofErr w:type="spellEnd"/>
      <w:r w:rsidRPr="00BE29D4">
        <w:rPr>
          <w:rFonts w:eastAsia="Times New Roman" w:cs="Times New Roman CYR"/>
          <w:color w:val="000000"/>
          <w:lang w:eastAsia="ru-RU"/>
        </w:rPr>
        <w:t>, тот,</w:t>
      </w:r>
      <w:r w:rsidRPr="00BE29D4">
        <w:rPr>
          <w:rFonts w:eastAsia="Times New Roman" w:cs="Times New Roman CYR"/>
          <w:color w:val="000000"/>
          <w:lang w:eastAsia="ru-RU"/>
        </w:rPr>
        <w:br/>
        <w:t>В сети блуждает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 И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щет, чтобы выжить,</w:t>
      </w:r>
      <w:r w:rsidRPr="00BE29D4">
        <w:rPr>
          <w:rFonts w:eastAsia="Times New Roman" w:cs="Times New Roman CYR"/>
          <w:color w:val="000000"/>
          <w:lang w:eastAsia="ru-RU"/>
        </w:rPr>
        <w:br/>
        <w:t>Родную душу, молится и ждёт…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А тот, что рядом, оглушен немного,</w:t>
      </w:r>
      <w:r w:rsidRPr="00BE29D4">
        <w:rPr>
          <w:rFonts w:eastAsia="Times New Roman" w:cs="Times New Roman CYR"/>
          <w:color w:val="000000"/>
          <w:lang w:eastAsia="ru-RU"/>
        </w:rPr>
        <w:br/>
        <w:t>Слегка растерян – новое пред ним.</w:t>
      </w:r>
      <w:r w:rsidRPr="00BE29D4">
        <w:rPr>
          <w:rFonts w:eastAsia="Times New Roman" w:cs="Times New Roman CYR"/>
          <w:color w:val="000000"/>
          <w:lang w:eastAsia="ru-RU"/>
        </w:rPr>
        <w:br/>
        <w:t>Он не спешит нырять, глубины трогать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Т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о радостен, то грустью он </w:t>
      </w:r>
      <w:proofErr w:type="spellStart"/>
      <w:r w:rsidRPr="00BE29D4">
        <w:rPr>
          <w:rFonts w:eastAsia="Times New Roman" w:cs="Times New Roman CYR"/>
          <w:color w:val="000000"/>
          <w:lang w:eastAsia="ru-RU"/>
        </w:rPr>
        <w:t>борим</w:t>
      </w:r>
      <w:proofErr w:type="spellEnd"/>
      <w:r w:rsidRPr="00BE29D4">
        <w:rPr>
          <w:rFonts w:eastAsia="Times New Roman" w:cs="Times New Roman CYR"/>
          <w:color w:val="000000"/>
          <w:lang w:eastAsia="ru-RU"/>
        </w:rPr>
        <w:t>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Заботы – волнами, и страхом пыл остужен,</w:t>
      </w:r>
      <w:r w:rsidRPr="00BE29D4">
        <w:rPr>
          <w:rFonts w:eastAsia="Times New Roman" w:cs="Times New Roman CYR"/>
          <w:color w:val="000000"/>
          <w:lang w:eastAsia="ru-RU"/>
        </w:rPr>
        <w:br/>
        <w:t>Нарушен устоявшийся уклад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Н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о, отдышавшись, понимает – нужен!</w:t>
      </w:r>
      <w:r w:rsidRPr="00BE29D4">
        <w:rPr>
          <w:rFonts w:eastAsia="Times New Roman" w:cs="Times New Roman CYR"/>
          <w:color w:val="000000"/>
          <w:lang w:eastAsia="ru-RU"/>
        </w:rPr>
        <w:br/>
        <w:t>Необъяснимо, нереально – рад!</w:t>
      </w:r>
    </w:p>
    <w:p w:rsidR="00C32655" w:rsidRPr="00BE29D4" w:rsidRDefault="00C32655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C32655" w:rsidRPr="0022237E" w:rsidRDefault="0050739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C32655" w:rsidRPr="00BE29D4" w:rsidRDefault="00C32655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Твоя любовь – что дерево в тумане.</w:t>
      </w:r>
      <w:r w:rsidRPr="00BE29D4">
        <w:rPr>
          <w:rFonts w:eastAsia="Times New Roman" w:cs="Times New Roman CYR"/>
          <w:color w:val="000000"/>
          <w:lang w:eastAsia="ru-RU"/>
        </w:rPr>
        <w:br/>
        <w:t>Не знаю – живо? Сухо до корней?</w:t>
      </w:r>
      <w:r w:rsidRPr="00BE29D4">
        <w:rPr>
          <w:rFonts w:eastAsia="Times New Roman" w:cs="Times New Roman CYR"/>
          <w:color w:val="000000"/>
          <w:lang w:eastAsia="ru-RU"/>
        </w:rPr>
        <w:br/>
        <w:t>Своей непредсказуемостью манит…</w:t>
      </w:r>
      <w:r w:rsidRPr="00BE29D4">
        <w:rPr>
          <w:rFonts w:eastAsia="Times New Roman" w:cs="Times New Roman CYR"/>
          <w:color w:val="000000"/>
          <w:lang w:eastAsia="ru-RU"/>
        </w:rPr>
        <w:br/>
        <w:t>Чем сердце ближе – тем ему больней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Б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ываешь ты холодным и суровым,</w:t>
      </w:r>
      <w:r w:rsidRPr="00BE29D4">
        <w:rPr>
          <w:rFonts w:eastAsia="Times New Roman" w:cs="Times New Roman CYR"/>
          <w:color w:val="000000"/>
          <w:lang w:eastAsia="ru-RU"/>
        </w:rPr>
        <w:br/>
        <w:t>Бываешь огненным, от страсти – сам не свой…</w:t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Но сердце ль под душевною </w:t>
      </w:r>
      <w:proofErr w:type="spellStart"/>
      <w:r w:rsidRPr="00BE29D4">
        <w:rPr>
          <w:rFonts w:eastAsia="Times New Roman" w:cs="Times New Roman CYR"/>
          <w:color w:val="000000"/>
          <w:lang w:eastAsia="ru-RU"/>
        </w:rPr>
        <w:t>корою</w:t>
      </w:r>
      <w:proofErr w:type="spellEnd"/>
      <w:r w:rsidRPr="00BE29D4">
        <w:rPr>
          <w:rFonts w:eastAsia="Times New Roman" w:cs="Times New Roman CYR"/>
          <w:color w:val="000000"/>
          <w:lang w:eastAsia="ru-RU"/>
        </w:rPr>
        <w:t>?</w:t>
      </w:r>
      <w:r w:rsidRPr="00BE29D4">
        <w:rPr>
          <w:rFonts w:eastAsia="Times New Roman" w:cs="Times New Roman CYR"/>
          <w:color w:val="000000"/>
          <w:lang w:eastAsia="ru-RU"/>
        </w:rPr>
        <w:br/>
        <w:t>Но плачешь ты не только над собой?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Да любишь ли? Жалеешь ли? Порою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Н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е чувствую, не вижу, не пойму…</w:t>
      </w:r>
      <w:r w:rsidRPr="00BE29D4">
        <w:rPr>
          <w:rFonts w:eastAsia="Times New Roman" w:cs="Times New Roman CYR"/>
          <w:color w:val="000000"/>
          <w:lang w:eastAsia="ru-RU"/>
        </w:rPr>
        <w:br/>
        <w:t>Быть может, тайну вечную открою,</w:t>
      </w:r>
      <w:r w:rsidRPr="00BE29D4">
        <w:rPr>
          <w:rFonts w:eastAsia="Times New Roman" w:cs="Times New Roman CYR"/>
          <w:color w:val="000000"/>
          <w:lang w:eastAsia="ru-RU"/>
        </w:rPr>
        <w:br/>
        <w:t>Что я нужна лишь Богу одному…</w:t>
      </w: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A918B9" w:rsidRPr="0022237E" w:rsidRDefault="0050739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22237E" w:rsidRDefault="00A918B9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Зерна золотистые, доспелые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В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перемешку с пылью и песком…</w:t>
      </w:r>
      <w:r w:rsidRPr="00BE29D4">
        <w:rPr>
          <w:rFonts w:eastAsia="Times New Roman" w:cs="Times New Roman CYR"/>
          <w:color w:val="000000"/>
          <w:lang w:eastAsia="ru-RU"/>
        </w:rPr>
        <w:br/>
        <w:t>Так любовь моя, последняя, несмелая,</w:t>
      </w:r>
      <w:r w:rsidRPr="00BE29D4">
        <w:rPr>
          <w:rFonts w:eastAsia="Times New Roman" w:cs="Times New Roman CYR"/>
          <w:color w:val="000000"/>
          <w:lang w:eastAsia="ru-RU"/>
        </w:rPr>
        <w:br/>
        <w:t>От которой горько и легко.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22237E" w:rsidRDefault="00A918B9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Прожила в бездождии и скудости,</w:t>
      </w:r>
      <w:r w:rsidRPr="00BE29D4">
        <w:rPr>
          <w:rFonts w:eastAsia="Times New Roman" w:cs="Times New Roman CYR"/>
          <w:color w:val="000000"/>
          <w:lang w:eastAsia="ru-RU"/>
        </w:rPr>
        <w:br/>
        <w:t>Вынянчила золотистый цвет.</w:t>
      </w:r>
      <w:r w:rsidRPr="00BE29D4">
        <w:rPr>
          <w:rFonts w:eastAsia="Times New Roman" w:cs="Times New Roman CYR"/>
          <w:color w:val="000000"/>
          <w:lang w:eastAsia="ru-RU"/>
        </w:rPr>
        <w:br/>
        <w:t>Оказалось – сохранила с юности</w:t>
      </w:r>
      <w:r w:rsidRPr="00BE29D4">
        <w:rPr>
          <w:rFonts w:eastAsia="Times New Roman" w:cs="Times New Roman CYR"/>
          <w:color w:val="000000"/>
          <w:lang w:eastAsia="ru-RU"/>
        </w:rPr>
        <w:br/>
        <w:t>Веру в чудо и небесный свет.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A918B9" w:rsidRPr="00BE29D4" w:rsidRDefault="00A918B9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На пустынном поле, чистом, ласковом,</w:t>
      </w:r>
      <w:r w:rsidRPr="00BE29D4">
        <w:rPr>
          <w:rFonts w:eastAsia="Times New Roman" w:cs="Times New Roman CYR"/>
          <w:color w:val="000000"/>
          <w:lang w:eastAsia="ru-RU"/>
        </w:rPr>
        <w:br/>
        <w:t>Солнечная тишь и благодать.</w:t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Словно жизнь не станет страшной </w:t>
      </w:r>
      <w:proofErr w:type="spellStart"/>
      <w:r w:rsidRPr="00BE29D4">
        <w:rPr>
          <w:rFonts w:eastAsia="Times New Roman" w:cs="Times New Roman CYR"/>
          <w:color w:val="000000"/>
          <w:lang w:eastAsia="ru-RU"/>
        </w:rPr>
        <w:t>сказкою</w:t>
      </w:r>
      <w:proofErr w:type="spellEnd"/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С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ловно не наступят холода…</w:t>
      </w: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C32655" w:rsidRPr="0022237E" w:rsidRDefault="00C32655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22237E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 xml:space="preserve">Зимнее время </w:t>
      </w:r>
      <w:proofErr w:type="spellStart"/>
      <w:r w:rsidRPr="0022237E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t>игнора</w:t>
      </w:r>
      <w:proofErr w:type="spellEnd"/>
    </w:p>
    <w:p w:rsidR="0022237E" w:rsidRDefault="00C32655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 xml:space="preserve">Начинается стылое, зимнее время </w:t>
      </w:r>
      <w:proofErr w:type="spellStart"/>
      <w:r w:rsidRPr="00BE29D4">
        <w:rPr>
          <w:rFonts w:eastAsia="Times New Roman" w:cs="Times New Roman CYR"/>
          <w:color w:val="000000"/>
          <w:lang w:eastAsia="ru-RU"/>
        </w:rPr>
        <w:t>игнора</w:t>
      </w:r>
      <w:proofErr w:type="spellEnd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Счастлив тот, кто не ведает слово «</w:t>
      </w:r>
      <w:proofErr w:type="spellStart"/>
      <w:r w:rsidRPr="00BE29D4">
        <w:rPr>
          <w:rFonts w:eastAsia="Times New Roman" w:cs="Times New Roman CYR"/>
          <w:color w:val="000000"/>
          <w:lang w:eastAsia="ru-RU"/>
        </w:rPr>
        <w:t>игнор</w:t>
      </w:r>
      <w:proofErr w:type="spellEnd"/>
      <w:r w:rsidRPr="00BE29D4">
        <w:rPr>
          <w:rFonts w:eastAsia="Times New Roman" w:cs="Times New Roman CYR"/>
          <w:color w:val="000000"/>
          <w:lang w:eastAsia="ru-RU"/>
        </w:rPr>
        <w:t>»…</w:t>
      </w:r>
      <w:r w:rsidRPr="00BE29D4">
        <w:rPr>
          <w:rFonts w:eastAsia="Times New Roman" w:cs="Times New Roman CYR"/>
          <w:color w:val="000000"/>
          <w:lang w:eastAsia="ru-RU"/>
        </w:rPr>
        <w:br/>
        <w:t>Растащили обиды тепло по углам, словно воры.</w:t>
      </w:r>
      <w:r w:rsidRPr="00BE29D4">
        <w:rPr>
          <w:rFonts w:eastAsia="Times New Roman" w:cs="Times New Roman CYR"/>
          <w:color w:val="000000"/>
          <w:lang w:eastAsia="ru-RU"/>
        </w:rPr>
        <w:br/>
        <w:t>Застывает, как лёд на губах, разговор.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Каменеет спина, не откликнутся плечи.</w:t>
      </w:r>
      <w:r w:rsidRPr="00BE29D4">
        <w:rPr>
          <w:rFonts w:eastAsia="Times New Roman" w:cs="Times New Roman CYR"/>
          <w:color w:val="000000"/>
          <w:lang w:eastAsia="ru-RU"/>
        </w:rPr>
        <w:br/>
        <w:t>В посветлевших глазах завелись ледяные огни.</w:t>
      </w:r>
      <w:r w:rsidRPr="00BE29D4">
        <w:rPr>
          <w:rFonts w:eastAsia="Times New Roman" w:cs="Times New Roman CYR"/>
          <w:color w:val="000000"/>
          <w:lang w:eastAsia="ru-RU"/>
        </w:rPr>
        <w:br/>
        <w:t>Слёзы душу не греют, и время не лечит.</w:t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Стужа, голод, пустыня, куда не 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взгляни…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Бесы выпьют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обиды твои без остатка,</w:t>
      </w:r>
      <w:r w:rsidRPr="00BE29D4">
        <w:rPr>
          <w:rFonts w:eastAsia="Times New Roman" w:cs="Times New Roman CYR"/>
          <w:color w:val="000000"/>
          <w:lang w:eastAsia="ru-RU"/>
        </w:rPr>
        <w:br/>
        <w:t>И отбросят, как старый, своё отслуживший,  мешок.</w:t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Ты начнёшь оживать, </w:t>
      </w:r>
    </w:p>
    <w:p w:rsidR="00C32655" w:rsidRPr="00BE29D4" w:rsidRDefault="0022237E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>
        <w:rPr>
          <w:rFonts w:eastAsia="Times New Roman" w:cs="Times New Roman CYR"/>
          <w:color w:val="000000"/>
          <w:lang w:eastAsia="ru-RU"/>
        </w:rPr>
        <w:t xml:space="preserve">                               </w:t>
      </w:r>
      <w:r w:rsidR="00C32655" w:rsidRPr="00BE29D4">
        <w:rPr>
          <w:rFonts w:eastAsia="Times New Roman" w:cs="Times New Roman CYR"/>
          <w:color w:val="000000"/>
          <w:lang w:eastAsia="ru-RU"/>
        </w:rPr>
        <w:t>слёзы лить над заветной тетрадкой,</w:t>
      </w:r>
      <w:r w:rsidR="00C32655" w:rsidRPr="00BE29D4">
        <w:rPr>
          <w:rFonts w:eastAsia="Times New Roman" w:cs="Times New Roman CYR"/>
          <w:color w:val="000000"/>
          <w:lang w:eastAsia="ru-RU"/>
        </w:rPr>
        <w:br/>
        <w:t>Будешь тёплый, уютный искать уголок</w:t>
      </w:r>
      <w:proofErr w:type="gramStart"/>
      <w:r w:rsidR="00C32655" w:rsidRPr="00BE29D4">
        <w:rPr>
          <w:rFonts w:eastAsia="Times New Roman" w:cs="Times New Roman CYR"/>
          <w:color w:val="000000"/>
          <w:lang w:eastAsia="ru-RU"/>
        </w:rPr>
        <w:t>…</w:t>
      </w:r>
      <w:r w:rsidR="00C32655" w:rsidRPr="00BE29D4">
        <w:rPr>
          <w:rFonts w:eastAsia="Times New Roman" w:cs="Times New Roman CYR"/>
          <w:color w:val="000000"/>
          <w:lang w:eastAsia="ru-RU"/>
        </w:rPr>
        <w:br/>
      </w:r>
      <w:r w:rsidR="00C32655" w:rsidRPr="00BE29D4">
        <w:rPr>
          <w:rFonts w:eastAsia="Times New Roman" w:cs="Times New Roman CYR"/>
          <w:color w:val="000000"/>
          <w:lang w:eastAsia="ru-RU"/>
        </w:rPr>
        <w:br/>
        <w:t>Н</w:t>
      </w:r>
      <w:proofErr w:type="gramEnd"/>
      <w:r w:rsidR="00C32655" w:rsidRPr="00BE29D4">
        <w:rPr>
          <w:rFonts w:eastAsia="Times New Roman" w:cs="Times New Roman CYR"/>
          <w:color w:val="000000"/>
          <w:lang w:eastAsia="ru-RU"/>
        </w:rPr>
        <w:t>о всё это потом. А пока твои бесы не сыты.</w:t>
      </w:r>
      <w:r w:rsidR="00C32655" w:rsidRPr="00BE29D4">
        <w:rPr>
          <w:rFonts w:eastAsia="Times New Roman" w:cs="Times New Roman CYR"/>
          <w:color w:val="000000"/>
          <w:lang w:eastAsia="ru-RU"/>
        </w:rPr>
        <w:br/>
        <w:t>Не наелись обид, не намучили душу мою.</w:t>
      </w:r>
      <w:r w:rsidR="00C32655" w:rsidRPr="00BE29D4">
        <w:rPr>
          <w:rFonts w:eastAsia="Times New Roman" w:cs="Times New Roman CYR"/>
          <w:color w:val="000000"/>
          <w:lang w:eastAsia="ru-RU"/>
        </w:rPr>
        <w:br/>
        <w:t>Строят мрачные стены, таскают тяжёлые плиты,</w:t>
      </w:r>
      <w:r w:rsidR="00C32655" w:rsidRPr="00BE29D4">
        <w:rPr>
          <w:rFonts w:eastAsia="Times New Roman" w:cs="Times New Roman CYR"/>
          <w:color w:val="000000"/>
          <w:lang w:eastAsia="ru-RU"/>
        </w:rPr>
        <w:br/>
        <w:t>И по самому тёплому, незащищённому бьют.</w:t>
      </w:r>
      <w:r w:rsidR="00C32655" w:rsidRPr="00BE29D4">
        <w:rPr>
          <w:rFonts w:eastAsia="Times New Roman" w:cs="Times New Roman CYR"/>
          <w:color w:val="000000"/>
          <w:lang w:eastAsia="ru-RU"/>
        </w:rPr>
        <w:br/>
      </w:r>
      <w:r w:rsidR="00C32655" w:rsidRPr="00BE29D4">
        <w:rPr>
          <w:rFonts w:eastAsia="Times New Roman" w:cs="Times New Roman CYR"/>
          <w:color w:val="000000"/>
          <w:lang w:eastAsia="ru-RU"/>
        </w:rPr>
        <w:br/>
        <w:t>Слава Богу за всё. Это мне, чтоб за жизнь не цеплялась.</w:t>
      </w:r>
      <w:r w:rsidR="00C32655" w:rsidRPr="00BE29D4">
        <w:rPr>
          <w:rFonts w:eastAsia="Times New Roman" w:cs="Times New Roman CYR"/>
          <w:color w:val="000000"/>
          <w:lang w:eastAsia="ru-RU"/>
        </w:rPr>
        <w:br/>
        <w:t>Чтоб молитва моя пробивалась, как светлый родник.</w:t>
      </w:r>
      <w:r w:rsidR="00C32655" w:rsidRPr="00BE29D4">
        <w:rPr>
          <w:rFonts w:eastAsia="Times New Roman" w:cs="Times New Roman CYR"/>
          <w:color w:val="000000"/>
          <w:lang w:eastAsia="ru-RU"/>
        </w:rPr>
        <w:br/>
        <w:t>Чтобы ты, опрокинутый, через усталость,</w:t>
      </w:r>
      <w:r w:rsidR="00C32655" w:rsidRPr="00BE29D4">
        <w:rPr>
          <w:rFonts w:eastAsia="Times New Roman" w:cs="Times New Roman CYR"/>
          <w:color w:val="000000"/>
          <w:lang w:eastAsia="ru-RU"/>
        </w:rPr>
        <w:br/>
        <w:t>Изнывая от жажды, душою ко мне бы приник…</w:t>
      </w: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C32655" w:rsidRPr="0022237E" w:rsidRDefault="0050739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22237E" w:rsidRDefault="00C32655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Рифмуются - любовь и боль.</w:t>
      </w:r>
      <w:r w:rsidRPr="00BE29D4">
        <w:rPr>
          <w:rFonts w:eastAsia="Times New Roman" w:cs="Times New Roman CYR"/>
          <w:color w:val="000000"/>
          <w:lang w:eastAsia="ru-RU"/>
        </w:rPr>
        <w:br/>
        <w:t>Не точной рифмой, а по сути...</w:t>
      </w:r>
      <w:r w:rsidRPr="00BE29D4">
        <w:rPr>
          <w:rFonts w:eastAsia="Times New Roman" w:cs="Times New Roman CYR"/>
          <w:color w:val="000000"/>
          <w:lang w:eastAsia="ru-RU"/>
        </w:rPr>
        <w:br/>
        <w:t>Неистребима она, коль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Д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о поднебесья душу крутит.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C32655" w:rsidRPr="00BE29D4" w:rsidRDefault="00C32655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Цветы и листья кружат там.</w:t>
      </w:r>
      <w:r w:rsidRPr="00BE29D4">
        <w:rPr>
          <w:rFonts w:eastAsia="Times New Roman" w:cs="Times New Roman CYR"/>
          <w:color w:val="000000"/>
          <w:lang w:eastAsia="ru-RU"/>
        </w:rPr>
        <w:br/>
        <w:t>Взмывает вихрь, пылая свечкой.</w:t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И листьев липнут 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ко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щекам</w:t>
      </w:r>
      <w:r w:rsidRPr="00BE29D4">
        <w:rPr>
          <w:rFonts w:eastAsia="Times New Roman" w:cs="Times New Roman CYR"/>
          <w:color w:val="000000"/>
          <w:lang w:eastAsia="ru-RU"/>
        </w:rPr>
        <w:br/>
        <w:t>Кровоточащие сердечки...</w:t>
      </w: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C32655" w:rsidRPr="0022237E" w:rsidRDefault="00C32655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22237E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Утро</w:t>
      </w:r>
    </w:p>
    <w:p w:rsidR="00C32655" w:rsidRPr="00BE29D4" w:rsidRDefault="00C32655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proofErr w:type="gramStart"/>
      <w:r w:rsidRPr="00BE29D4">
        <w:rPr>
          <w:rFonts w:eastAsia="Times New Roman" w:cs="Times New Roman CYR"/>
          <w:color w:val="000000"/>
          <w:lang w:eastAsia="ru-RU"/>
        </w:rPr>
        <w:t>Колюча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</w:t>
      </w:r>
      <w:proofErr w:type="spellStart"/>
      <w:r w:rsidRPr="00BE29D4">
        <w:rPr>
          <w:rFonts w:eastAsia="Times New Roman" w:cs="Times New Roman CYR"/>
          <w:color w:val="000000"/>
          <w:lang w:eastAsia="ru-RU"/>
        </w:rPr>
        <w:t>щёткою</w:t>
      </w:r>
      <w:proofErr w:type="spellEnd"/>
      <w:r w:rsidRPr="00BE29D4">
        <w:rPr>
          <w:rFonts w:eastAsia="Times New Roman" w:cs="Times New Roman CYR"/>
          <w:color w:val="000000"/>
          <w:lang w:eastAsia="ru-RU"/>
        </w:rPr>
        <w:t xml:space="preserve"> усов,</w:t>
      </w:r>
      <w:r w:rsidRPr="00BE29D4">
        <w:rPr>
          <w:rFonts w:eastAsia="Times New Roman" w:cs="Times New Roman CYR"/>
          <w:color w:val="000000"/>
          <w:lang w:eastAsia="ru-RU"/>
        </w:rPr>
        <w:br/>
        <w:t>Целует муж меня утрами.</w:t>
      </w:r>
      <w:r w:rsidRPr="00BE29D4">
        <w:rPr>
          <w:rFonts w:eastAsia="Times New Roman" w:cs="Times New Roman CYR"/>
          <w:color w:val="000000"/>
          <w:lang w:eastAsia="ru-RU"/>
        </w:rPr>
        <w:br/>
        <w:t>Мы вышли с ним из царства снов,</w:t>
      </w:r>
      <w:r w:rsidRPr="00BE29D4">
        <w:rPr>
          <w:rFonts w:eastAsia="Times New Roman" w:cs="Times New Roman CYR"/>
          <w:color w:val="000000"/>
          <w:lang w:eastAsia="ru-RU"/>
        </w:rPr>
        <w:br/>
        <w:t>И новый день встаёт над нами.</w:t>
      </w:r>
      <w:r w:rsidRPr="00BE29D4">
        <w:rPr>
          <w:rFonts w:eastAsia="Times New Roman" w:cs="Times New Roman CYR"/>
          <w:color w:val="000000"/>
          <w:lang w:eastAsia="ru-RU"/>
        </w:rPr>
        <w:br/>
        <w:t> </w:t>
      </w:r>
      <w:r w:rsidRPr="00BE29D4">
        <w:rPr>
          <w:rFonts w:eastAsia="Times New Roman" w:cs="Times New Roman CYR"/>
          <w:color w:val="000000"/>
          <w:lang w:eastAsia="ru-RU"/>
        </w:rPr>
        <w:br/>
        <w:t>Сейчас захватит властно в плен, </w:t>
      </w:r>
      <w:r w:rsidRPr="00BE29D4">
        <w:rPr>
          <w:rFonts w:eastAsia="Times New Roman" w:cs="Times New Roman CYR"/>
          <w:color w:val="000000"/>
          <w:lang w:eastAsia="ru-RU"/>
        </w:rPr>
        <w:br/>
        <w:t>Завалит разными делами.</w:t>
      </w:r>
      <w:r w:rsidRPr="00BE29D4">
        <w:rPr>
          <w:rFonts w:eastAsia="Times New Roman" w:cs="Times New Roman CYR"/>
          <w:color w:val="000000"/>
          <w:lang w:eastAsia="ru-RU"/>
        </w:rPr>
        <w:br/>
        <w:t>Мы медлим – утренняя лень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В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итает, сонная, над нами.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Прильну я к 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мужниной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груди.</w:t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Минута-две – такая 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малость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.</w:t>
      </w:r>
      <w:r w:rsidRPr="00BE29D4">
        <w:rPr>
          <w:rFonts w:eastAsia="Times New Roman" w:cs="Times New Roman CYR"/>
          <w:color w:val="000000"/>
          <w:lang w:eastAsia="ru-RU"/>
        </w:rPr>
        <w:br/>
        <w:t>Ты, день, немножко погоди.</w:t>
      </w:r>
      <w:r w:rsidRPr="00BE29D4">
        <w:rPr>
          <w:rFonts w:eastAsia="Times New Roman" w:cs="Times New Roman CYR"/>
          <w:color w:val="000000"/>
          <w:lang w:eastAsia="ru-RU"/>
        </w:rPr>
        <w:br/>
        <w:t>Лежим в обнимку, улыбаясь…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Нас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день забросит в круговерть.</w:t>
      </w:r>
      <w:r w:rsidRPr="00BE29D4">
        <w:rPr>
          <w:rFonts w:eastAsia="Times New Roman" w:cs="Times New Roman CYR"/>
          <w:color w:val="000000"/>
          <w:lang w:eastAsia="ru-RU"/>
        </w:rPr>
        <w:br/>
        <w:t>Но будут в памяти светиться</w:t>
      </w:r>
      <w:r w:rsidRPr="00BE29D4">
        <w:rPr>
          <w:rFonts w:eastAsia="Times New Roman" w:cs="Times New Roman CYR"/>
          <w:color w:val="000000"/>
          <w:lang w:eastAsia="ru-RU"/>
        </w:rPr>
        <w:br/>
        <w:t>Минутки нежности, и петь,</w:t>
      </w:r>
      <w:r w:rsidRPr="00BE29D4">
        <w:rPr>
          <w:rFonts w:eastAsia="Times New Roman" w:cs="Times New Roman CYR"/>
          <w:color w:val="000000"/>
          <w:lang w:eastAsia="ru-RU"/>
        </w:rPr>
        <w:br/>
        <w:t>И согревать, как крылья птицы.</w:t>
      </w: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22237E" w:rsidRDefault="0022237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C32655" w:rsidRPr="0022237E" w:rsidRDefault="00C32655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22237E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 xml:space="preserve">Излечи меня, </w:t>
      </w:r>
      <w:r w:rsidR="00507390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t xml:space="preserve"> </w:t>
      </w:r>
      <w:r w:rsidRPr="0022237E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t>любовь</w:t>
      </w:r>
    </w:p>
    <w:p w:rsidR="006B4034" w:rsidRDefault="00C32655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Излечи меня, любовь, от ран незримых.</w:t>
      </w:r>
      <w:r w:rsidRPr="00BE29D4">
        <w:rPr>
          <w:rFonts w:eastAsia="Times New Roman" w:cs="Times New Roman CYR"/>
          <w:color w:val="000000"/>
          <w:lang w:eastAsia="ru-RU"/>
        </w:rPr>
        <w:br/>
        <w:t>Ты всё видишь, и поймёшь без слов...</w:t>
      </w:r>
      <w:r w:rsidRPr="00BE29D4">
        <w:rPr>
          <w:rFonts w:eastAsia="Times New Roman" w:cs="Times New Roman CYR"/>
          <w:color w:val="000000"/>
          <w:lang w:eastAsia="ru-RU"/>
        </w:rPr>
        <w:br/>
        <w:t>Голос твой я пью неутолимо,</w:t>
      </w:r>
      <w:r w:rsidRPr="00BE29D4">
        <w:rPr>
          <w:rFonts w:eastAsia="Times New Roman" w:cs="Times New Roman CYR"/>
          <w:color w:val="000000"/>
          <w:lang w:eastAsia="ru-RU"/>
        </w:rPr>
        <w:br/>
        <w:t>Сплю так крепко, что не вижу снов...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6B4034" w:rsidRDefault="00C32655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Излечи меня, любовь, от недоверия,</w:t>
      </w:r>
      <w:r w:rsidRPr="00BE29D4">
        <w:rPr>
          <w:rFonts w:eastAsia="Times New Roman" w:cs="Times New Roman CYR"/>
          <w:color w:val="000000"/>
          <w:lang w:eastAsia="ru-RU"/>
        </w:rPr>
        <w:br/>
        <w:t>От пустынных комнат, сквозняков...</w:t>
      </w:r>
      <w:r w:rsidRPr="00BE29D4">
        <w:rPr>
          <w:rFonts w:eastAsia="Times New Roman" w:cs="Times New Roman CYR"/>
          <w:color w:val="000000"/>
          <w:lang w:eastAsia="ru-RU"/>
        </w:rPr>
        <w:br/>
        <w:t>Смою все обиды и потери я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И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з твоих заветных родников...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C32655" w:rsidRPr="00BE29D4" w:rsidRDefault="00C32655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 xml:space="preserve">Хорошо, 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что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наконец остыли</w:t>
      </w:r>
      <w:r w:rsidRPr="00BE29D4">
        <w:rPr>
          <w:rFonts w:eastAsia="Times New Roman" w:cs="Times New Roman CYR"/>
          <w:color w:val="000000"/>
          <w:lang w:eastAsia="ru-RU"/>
        </w:rPr>
        <w:br/>
        <w:t>Угли листьев в сумрачных лесах...</w:t>
      </w:r>
      <w:r w:rsidRPr="00BE29D4">
        <w:rPr>
          <w:rFonts w:eastAsia="Times New Roman" w:cs="Times New Roman CYR"/>
          <w:color w:val="000000"/>
          <w:lang w:eastAsia="ru-RU"/>
        </w:rPr>
        <w:br/>
        <w:t>Подожди, мои окрепнут крылья,</w:t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И шагну с тобою </w:t>
      </w:r>
      <w:r w:rsidR="00477C94" w:rsidRPr="00BE29D4">
        <w:rPr>
          <w:rFonts w:eastAsia="Times New Roman" w:cs="Times New Roman CYR"/>
          <w:color w:val="000000"/>
          <w:lang w:eastAsia="ru-RU"/>
        </w:rPr>
        <w:t>–</w:t>
      </w:r>
      <w:r w:rsidRPr="00BE29D4">
        <w:rPr>
          <w:rFonts w:eastAsia="Times New Roman" w:cs="Times New Roman CYR"/>
          <w:color w:val="000000"/>
          <w:lang w:eastAsia="ru-RU"/>
        </w:rPr>
        <w:t xml:space="preserve"> в Небеса...</w:t>
      </w:r>
    </w:p>
    <w:p w:rsidR="006B4034" w:rsidRDefault="006B4034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6B4034" w:rsidRDefault="006B4034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6B4034" w:rsidRDefault="006B4034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6B4034" w:rsidRDefault="006B4034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6B4034" w:rsidRDefault="006B4034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6B4034" w:rsidRDefault="006B4034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6B4034" w:rsidRDefault="006B4034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6B4034" w:rsidRDefault="006B4034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6B4034" w:rsidRDefault="006B4034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A918B9" w:rsidRPr="00F87460" w:rsidRDefault="0050739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A918B9" w:rsidRPr="00BE29D4" w:rsidRDefault="00A918B9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Много ремонтировал по жизни,</w:t>
      </w:r>
      <w:r w:rsidRPr="00BE29D4">
        <w:rPr>
          <w:rFonts w:eastAsia="Times New Roman" w:cs="Times New Roman CYR"/>
          <w:color w:val="000000"/>
          <w:lang w:eastAsia="ru-RU"/>
        </w:rPr>
        <w:br/>
        <w:t>Всё на свете починить готов.</w:t>
      </w:r>
      <w:r w:rsidRPr="00BE29D4">
        <w:rPr>
          <w:rFonts w:eastAsia="Times New Roman" w:cs="Times New Roman CYR"/>
          <w:color w:val="000000"/>
          <w:lang w:eastAsia="ru-RU"/>
        </w:rPr>
        <w:br/>
        <w:t>Жизнь давал любому механизму,</w:t>
      </w:r>
      <w:r w:rsidRPr="00BE29D4">
        <w:rPr>
          <w:rFonts w:eastAsia="Times New Roman" w:cs="Times New Roman CYR"/>
          <w:color w:val="000000"/>
          <w:lang w:eastAsia="ru-RU"/>
        </w:rPr>
        <w:br/>
        <w:t>От простой прищепки до часов.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Мало ли 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встречается умельцев… </w:t>
      </w:r>
      <w:r w:rsidRPr="00BE29D4">
        <w:rPr>
          <w:rFonts w:eastAsia="Times New Roman" w:cs="Times New Roman CYR"/>
          <w:color w:val="000000"/>
          <w:lang w:eastAsia="ru-RU"/>
        </w:rPr>
        <w:br/>
        <w:t>Бог мне Мастера чудесного явил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.</w:t>
      </w:r>
      <w:r w:rsidRPr="00BE29D4">
        <w:rPr>
          <w:rFonts w:eastAsia="Times New Roman" w:cs="Times New Roman CYR"/>
          <w:color w:val="000000"/>
          <w:lang w:eastAsia="ru-RU"/>
        </w:rPr>
        <w:br/>
        <w:t>Я пришла к нему  с разбитым сердцем.</w:t>
      </w:r>
      <w:r w:rsidRPr="00BE29D4">
        <w:rPr>
          <w:rFonts w:eastAsia="Times New Roman" w:cs="Times New Roman CYR"/>
          <w:color w:val="000000"/>
          <w:lang w:eastAsia="ru-RU"/>
        </w:rPr>
        <w:br/>
        <w:t>И его он тоже починил!</w:t>
      </w: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C32655" w:rsidRPr="00B7695B" w:rsidRDefault="00C32655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B7695B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Уснувший город</w:t>
      </w:r>
    </w:p>
    <w:p w:rsidR="00C32655" w:rsidRPr="00BE29D4" w:rsidRDefault="00C32655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Уснувший город – холод привокзальный,</w:t>
      </w:r>
      <w:r w:rsidRPr="00BE29D4">
        <w:rPr>
          <w:rFonts w:eastAsia="Times New Roman" w:cs="Times New Roman CYR"/>
          <w:color w:val="000000"/>
          <w:lang w:eastAsia="ru-RU"/>
        </w:rPr>
        <w:br/>
        <w:t>Пустынность улиц, окон черный лед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И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темнота всех переулков тайных – </w:t>
      </w:r>
      <w:r w:rsidRPr="00BE29D4">
        <w:rPr>
          <w:rFonts w:eastAsia="Times New Roman" w:cs="Times New Roman CYR"/>
          <w:color w:val="000000"/>
          <w:lang w:eastAsia="ru-RU"/>
        </w:rPr>
        <w:br/>
        <w:t>Через минуту мимо поплывет.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Под перестук колес, огней мельканье</w:t>
      </w:r>
      <w:r w:rsidRPr="00BE29D4">
        <w:rPr>
          <w:rFonts w:eastAsia="Times New Roman" w:cs="Times New Roman CYR"/>
          <w:color w:val="000000"/>
          <w:lang w:eastAsia="ru-RU"/>
        </w:rPr>
        <w:br/>
        <w:t>Меня увозит поезд от тебя.</w:t>
      </w:r>
      <w:r w:rsidRPr="00BE29D4">
        <w:rPr>
          <w:rFonts w:eastAsia="Times New Roman" w:cs="Times New Roman CYR"/>
          <w:color w:val="000000"/>
          <w:lang w:eastAsia="ru-RU"/>
        </w:rPr>
        <w:br/>
        <w:t>Как неизменно свойство расстояний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br/>
        <w:t>В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се искажать, ломая и дробя…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В дороге память все перелистает,</w:t>
      </w:r>
      <w:r w:rsidRPr="00BE29D4">
        <w:rPr>
          <w:rFonts w:eastAsia="Times New Roman" w:cs="Times New Roman CYR"/>
          <w:color w:val="000000"/>
          <w:lang w:eastAsia="ru-RU"/>
        </w:rPr>
        <w:br/>
        <w:t>Оставит только драгоценный груз…</w:t>
      </w:r>
      <w:r w:rsidRPr="00BE29D4">
        <w:rPr>
          <w:rFonts w:eastAsia="Times New Roman" w:cs="Times New Roman CYR"/>
          <w:color w:val="000000"/>
          <w:lang w:eastAsia="ru-RU"/>
        </w:rPr>
        <w:br/>
        <w:t>И, не успев отъехать, я мечтаю</w:t>
      </w:r>
      <w:r w:rsidRPr="00BE29D4">
        <w:rPr>
          <w:rFonts w:eastAsia="Times New Roman" w:cs="Times New Roman CYR"/>
          <w:color w:val="000000"/>
          <w:lang w:eastAsia="ru-RU"/>
        </w:rPr>
        <w:br/>
        <w:t>О времени, когда к тебе вернусь.</w:t>
      </w: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A918B9" w:rsidRPr="00B7695B" w:rsidRDefault="00A918B9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B7695B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Печальный мальчик мой</w:t>
      </w:r>
    </w:p>
    <w:p w:rsidR="00A918B9" w:rsidRPr="00BE29D4" w:rsidRDefault="00A918B9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Печальный мальчик мой, я так тебя люблю…</w:t>
      </w:r>
      <w:r w:rsidRPr="00BE29D4">
        <w:rPr>
          <w:rFonts w:eastAsia="Times New Roman" w:cs="Times New Roman CYR"/>
          <w:color w:val="000000"/>
          <w:lang w:eastAsia="ru-RU"/>
        </w:rPr>
        <w:br/>
        <w:t>Ты горбишься под грузом тя</w:t>
      </w:r>
      <w:r w:rsidR="00477C94">
        <w:rPr>
          <w:rFonts w:eastAsia="Times New Roman" w:cs="Times New Roman CYR"/>
          <w:color w:val="000000"/>
          <w:lang w:eastAsia="ru-RU"/>
        </w:rPr>
        <w:t>жких мыслей</w:t>
      </w:r>
      <w:proofErr w:type="gramStart"/>
      <w:r w:rsidR="00477C94">
        <w:rPr>
          <w:rFonts w:eastAsia="Times New Roman" w:cs="Times New Roman CYR"/>
          <w:color w:val="000000"/>
          <w:lang w:eastAsia="ru-RU"/>
        </w:rPr>
        <w:t>…</w:t>
      </w:r>
      <w:r w:rsidR="00477C94">
        <w:rPr>
          <w:rFonts w:eastAsia="Times New Roman" w:cs="Times New Roman CYR"/>
          <w:color w:val="000000"/>
          <w:lang w:eastAsia="ru-RU"/>
        </w:rPr>
        <w:br/>
        <w:t>Г</w:t>
      </w:r>
      <w:proofErr w:type="gramEnd"/>
      <w:r w:rsidR="00477C94">
        <w:rPr>
          <w:rFonts w:eastAsia="Times New Roman" w:cs="Times New Roman CYR"/>
          <w:color w:val="000000"/>
          <w:lang w:eastAsia="ru-RU"/>
        </w:rPr>
        <w:t xml:space="preserve">они ворон, иначе </w:t>
      </w:r>
      <w:r w:rsidR="00477C94" w:rsidRPr="00BE29D4">
        <w:rPr>
          <w:rFonts w:eastAsia="Times New Roman" w:cs="Times New Roman CYR"/>
          <w:color w:val="000000"/>
          <w:lang w:eastAsia="ru-RU"/>
        </w:rPr>
        <w:t>–</w:t>
      </w:r>
      <w:r w:rsidRPr="00BE29D4">
        <w:rPr>
          <w:rFonts w:eastAsia="Times New Roman" w:cs="Times New Roman CYR"/>
          <w:color w:val="000000"/>
          <w:lang w:eastAsia="ru-RU"/>
        </w:rPr>
        <w:t xml:space="preserve"> заклюют.</w:t>
      </w:r>
      <w:r w:rsidRPr="00BE29D4">
        <w:rPr>
          <w:rFonts w:eastAsia="Times New Roman" w:cs="Times New Roman CYR"/>
          <w:color w:val="000000"/>
          <w:lang w:eastAsia="ru-RU"/>
        </w:rPr>
        <w:br/>
        <w:t>Давай от хмари небеса очистим….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Ну, улыбнись! С тоскою не дружи.</w:t>
      </w:r>
      <w:r w:rsidRPr="00BE29D4">
        <w:rPr>
          <w:rFonts w:eastAsia="Times New Roman" w:cs="Times New Roman CYR"/>
          <w:color w:val="000000"/>
          <w:lang w:eastAsia="ru-RU"/>
        </w:rPr>
        <w:br/>
        <w:t>Она подруга подлая, плохая.</w:t>
      </w:r>
      <w:r w:rsidRPr="00BE29D4">
        <w:rPr>
          <w:rFonts w:eastAsia="Times New Roman" w:cs="Times New Roman CYR"/>
          <w:color w:val="000000"/>
          <w:lang w:eastAsia="ru-RU"/>
        </w:rPr>
        <w:br/>
        <w:t>Порадуйся в</w:t>
      </w:r>
      <w:r w:rsidR="00477C94">
        <w:rPr>
          <w:rFonts w:eastAsia="Times New Roman" w:cs="Times New Roman CYR"/>
          <w:color w:val="000000"/>
          <w:lang w:eastAsia="ru-RU"/>
        </w:rPr>
        <w:t>озможности пожить.</w:t>
      </w:r>
      <w:r w:rsidR="00477C94">
        <w:rPr>
          <w:rFonts w:eastAsia="Times New Roman" w:cs="Times New Roman CYR"/>
          <w:color w:val="000000"/>
          <w:lang w:eastAsia="ru-RU"/>
        </w:rPr>
        <w:br/>
        <w:t xml:space="preserve">Порадуешься </w:t>
      </w:r>
      <w:r w:rsidR="00477C94" w:rsidRPr="00BE29D4">
        <w:rPr>
          <w:rFonts w:eastAsia="Times New Roman" w:cs="Times New Roman CYR"/>
          <w:color w:val="000000"/>
          <w:lang w:eastAsia="ru-RU"/>
        </w:rPr>
        <w:t>–</w:t>
      </w:r>
      <w:r w:rsidRPr="00BE29D4">
        <w:rPr>
          <w:rFonts w:eastAsia="Times New Roman" w:cs="Times New Roman CYR"/>
          <w:color w:val="000000"/>
          <w:lang w:eastAsia="ru-RU"/>
        </w:rPr>
        <w:t xml:space="preserve"> буря затихает.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Секрет один </w:t>
      </w:r>
      <w:r w:rsidR="00477C94" w:rsidRPr="00BE29D4">
        <w:rPr>
          <w:rFonts w:eastAsia="Times New Roman" w:cs="Times New Roman CYR"/>
          <w:color w:val="000000"/>
          <w:lang w:eastAsia="ru-RU"/>
        </w:rPr>
        <w:t>–</w:t>
      </w:r>
      <w:r w:rsidR="00477C94">
        <w:rPr>
          <w:rFonts w:eastAsia="Times New Roman" w:cs="Times New Roman CYR"/>
          <w:color w:val="000000"/>
          <w:lang w:eastAsia="ru-RU"/>
        </w:rPr>
        <w:t xml:space="preserve"> </w:t>
      </w:r>
      <w:r w:rsidRPr="00BE29D4">
        <w:rPr>
          <w:rFonts w:eastAsia="Times New Roman" w:cs="Times New Roman CYR"/>
          <w:color w:val="000000"/>
          <w:lang w:eastAsia="ru-RU"/>
        </w:rPr>
        <w:t>за всё благодарить.</w:t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Что б ни случилось </w:t>
      </w:r>
      <w:r w:rsidR="00477C94" w:rsidRPr="00BE29D4">
        <w:rPr>
          <w:rFonts w:eastAsia="Times New Roman" w:cs="Times New Roman CYR"/>
          <w:color w:val="000000"/>
          <w:lang w:eastAsia="ru-RU"/>
        </w:rPr>
        <w:t>–</w:t>
      </w:r>
      <w:r w:rsidRPr="00BE29D4">
        <w:rPr>
          <w:rFonts w:eastAsia="Times New Roman" w:cs="Times New Roman CYR"/>
          <w:color w:val="000000"/>
          <w:lang w:eastAsia="ru-RU"/>
        </w:rPr>
        <w:t xml:space="preserve"> молви: «Слава Богу!».</w:t>
      </w:r>
      <w:r w:rsidRPr="00BE29D4">
        <w:rPr>
          <w:rFonts w:eastAsia="Times New Roman" w:cs="Times New Roman CYR"/>
          <w:color w:val="000000"/>
          <w:lang w:eastAsia="ru-RU"/>
        </w:rPr>
        <w:br/>
        <w:t>Давай друг другу солнечность дарить.</w:t>
      </w:r>
      <w:r w:rsidRPr="00BE29D4">
        <w:rPr>
          <w:rFonts w:eastAsia="Times New Roman" w:cs="Times New Roman CYR"/>
          <w:color w:val="000000"/>
          <w:lang w:eastAsia="ru-RU"/>
        </w:rPr>
        <w:br/>
        <w:t>И к свету выбираться понемногу…</w:t>
      </w: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A918B9" w:rsidRPr="00B7695B" w:rsidRDefault="00A918B9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B7695B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Колыбельная для любимого</w:t>
      </w:r>
    </w:p>
    <w:p w:rsidR="00A918B9" w:rsidRPr="00BE29D4" w:rsidRDefault="00A918B9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Любимый мой – дитя моё, навеки.</w:t>
      </w:r>
      <w:r w:rsidRPr="00BE29D4">
        <w:rPr>
          <w:rFonts w:eastAsia="Times New Roman" w:cs="Times New Roman CYR"/>
          <w:color w:val="000000"/>
          <w:lang w:eastAsia="ru-RU"/>
        </w:rPr>
        <w:br/>
        <w:t>Я поцелую смеженные веки,</w:t>
      </w:r>
      <w:r w:rsidRPr="00BE29D4">
        <w:rPr>
          <w:rFonts w:eastAsia="Times New Roman" w:cs="Times New Roman CYR"/>
          <w:color w:val="000000"/>
          <w:lang w:eastAsia="ru-RU"/>
        </w:rPr>
        <w:br/>
        <w:t>Молитвою укрою не спеша. </w:t>
      </w:r>
      <w:r w:rsidRPr="00BE29D4">
        <w:rPr>
          <w:rFonts w:eastAsia="Times New Roman" w:cs="Times New Roman CYR"/>
          <w:color w:val="000000"/>
          <w:lang w:eastAsia="ru-RU"/>
        </w:rPr>
        <w:br/>
        <w:t>Утешься, беспокойная душа.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Любимый мой – душа моя, навеки.</w:t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Придут на землю невесомо </w:t>
      </w:r>
      <w:proofErr w:type="spellStart"/>
      <w:r w:rsidRPr="00BE29D4">
        <w:rPr>
          <w:rFonts w:eastAsia="Times New Roman" w:cs="Times New Roman CYR"/>
          <w:color w:val="000000"/>
          <w:lang w:eastAsia="ru-RU"/>
        </w:rPr>
        <w:t>снеги</w:t>
      </w:r>
      <w:proofErr w:type="spellEnd"/>
      <w:r w:rsidRPr="00BE29D4">
        <w:rPr>
          <w:rFonts w:eastAsia="Times New Roman" w:cs="Times New Roman CYR"/>
          <w:color w:val="000000"/>
          <w:lang w:eastAsia="ru-RU"/>
        </w:rPr>
        <w:t>,</w:t>
      </w:r>
      <w:r w:rsidRPr="00BE29D4">
        <w:rPr>
          <w:rFonts w:eastAsia="Times New Roman" w:cs="Times New Roman CYR"/>
          <w:color w:val="000000"/>
          <w:lang w:eastAsia="ru-RU"/>
        </w:rPr>
        <w:br/>
        <w:t>В судьбу придут, но нас не разлучат.</w:t>
      </w:r>
      <w:r w:rsidRPr="00BE29D4">
        <w:rPr>
          <w:rFonts w:eastAsia="Times New Roman" w:cs="Times New Roman CYR"/>
          <w:color w:val="000000"/>
          <w:lang w:eastAsia="ru-RU"/>
        </w:rPr>
        <w:br/>
        <w:t>Твое тепло – у моего плеча.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Спи, 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нежный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мой. Тебя я… отпускаю.</w:t>
      </w:r>
      <w:r w:rsidRPr="00BE29D4">
        <w:rPr>
          <w:rFonts w:eastAsia="Times New Roman" w:cs="Times New Roman CYR"/>
          <w:color w:val="000000"/>
          <w:lang w:eastAsia="ru-RU"/>
        </w:rPr>
        <w:br/>
        <w:t>Жизнь пред тобой – от края и до края,</w:t>
      </w:r>
      <w:r w:rsidRPr="00BE29D4">
        <w:rPr>
          <w:rFonts w:eastAsia="Times New Roman" w:cs="Times New Roman CYR"/>
          <w:color w:val="000000"/>
          <w:lang w:eastAsia="ru-RU"/>
        </w:rPr>
        <w:br/>
        <w:t>Я буду в горнице, тут, у окошка, шить.</w:t>
      </w:r>
      <w:r w:rsidRPr="00BE29D4">
        <w:rPr>
          <w:rFonts w:eastAsia="Times New Roman" w:cs="Times New Roman CYR"/>
          <w:color w:val="000000"/>
          <w:lang w:eastAsia="ru-RU"/>
        </w:rPr>
        <w:br/>
        <w:t>Нам порознь, оба знаем, не прожить.</w:t>
      </w:r>
    </w:p>
    <w:p w:rsidR="00C32655" w:rsidRPr="00BE29D4" w:rsidRDefault="00C32655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FD3F0C" w:rsidRPr="00BE29D4" w:rsidRDefault="00FD3F0C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FD3F0C" w:rsidRPr="00BE29D4" w:rsidRDefault="00FD3F0C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FD3F0C" w:rsidRPr="00BE29D4" w:rsidRDefault="00FD3F0C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FD3F0C" w:rsidRPr="00BE29D4" w:rsidRDefault="00FD3F0C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FD3F0C" w:rsidRPr="00BE29D4" w:rsidRDefault="00FD3F0C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FD3F0C" w:rsidRPr="00BE29D4" w:rsidRDefault="00FD3F0C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FD3F0C" w:rsidRPr="00BE29D4" w:rsidRDefault="00FD3F0C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FD3F0C" w:rsidRPr="00BE29D4" w:rsidRDefault="00FD3F0C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FD3F0C" w:rsidRPr="00BE29D4" w:rsidRDefault="00FD3F0C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FD3F0C" w:rsidRPr="00BE29D4" w:rsidRDefault="00FD3F0C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FD3F0C" w:rsidRPr="00BE29D4" w:rsidRDefault="00FD3F0C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FD3F0C" w:rsidRPr="00BE29D4" w:rsidRDefault="00FD3F0C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FD3F0C" w:rsidRPr="00BE29D4" w:rsidRDefault="00ED6AFD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>
        <w:rPr>
          <w:rFonts w:eastAsia="Times New Roman" w:cs="Times New Roman CYR"/>
          <w:noProof/>
          <w:color w:val="000000"/>
          <w:lang w:eastAsia="ru-RU"/>
        </w:rPr>
        <w:lastRenderedPageBreak/>
        <w:drawing>
          <wp:inline distT="0" distB="0" distL="0" distR="0">
            <wp:extent cx="3743960" cy="5152533"/>
            <wp:effectExtent l="0" t="0" r="0" b="0"/>
            <wp:docPr id="5" name="Рисунок 5" descr="H:\ФОТО ОЛИ\иллюстрации\ГОТОВЫЕ\img512_hf_hf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:\ФОТО ОЛИ\иллюстрации\ГОТОВЫЕ\img512_hf_hfа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960" cy="51525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695B" w:rsidRDefault="00B7695B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B7695B" w:rsidRDefault="00B7695B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B7695B" w:rsidRPr="00B7695B" w:rsidRDefault="00534025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B7695B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 xml:space="preserve">Ангеле </w:t>
      </w:r>
      <w:proofErr w:type="gramStart"/>
      <w:r w:rsidRPr="00B7695B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t>мой</w:t>
      </w:r>
      <w:proofErr w:type="gramEnd"/>
      <w:r w:rsidRPr="00B7695B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t xml:space="preserve"> светлый</w:t>
      </w:r>
    </w:p>
    <w:p w:rsidR="007F696A" w:rsidRDefault="00B7695B" w:rsidP="007F696A">
      <w:pPr>
        <w:shd w:val="clear" w:color="auto" w:fill="FFFFFF"/>
        <w:spacing w:line="320" w:lineRule="atLeast"/>
        <w:ind w:firstLine="0"/>
        <w:jc w:val="left"/>
        <w:outlineLvl w:val="0"/>
      </w:pPr>
      <w:r w:rsidRPr="00534025">
        <w:rPr>
          <w:rFonts w:eastAsia="Times New Roman" w:cs="Times New Roman CYR"/>
          <w:color w:val="000000"/>
          <w:lang w:eastAsia="ru-RU"/>
        </w:rPr>
        <w:t xml:space="preserve"> </w:t>
      </w:r>
      <w:r w:rsidR="00534025" w:rsidRPr="00534025">
        <w:rPr>
          <w:rFonts w:eastAsia="Times New Roman" w:cs="Times New Roman CYR"/>
          <w:color w:val="000000"/>
          <w:lang w:eastAsia="ru-RU"/>
        </w:rPr>
        <w:t xml:space="preserve">Ангеле </w:t>
      </w:r>
      <w:proofErr w:type="gramStart"/>
      <w:r w:rsidR="00534025" w:rsidRPr="00534025">
        <w:rPr>
          <w:rFonts w:eastAsia="Times New Roman" w:cs="Times New Roman CYR"/>
          <w:color w:val="000000"/>
          <w:lang w:eastAsia="ru-RU"/>
        </w:rPr>
        <w:t>мой</w:t>
      </w:r>
      <w:proofErr w:type="gramEnd"/>
      <w:r w:rsidR="00534025" w:rsidRPr="00534025">
        <w:rPr>
          <w:rFonts w:eastAsia="Times New Roman" w:cs="Times New Roman CYR"/>
          <w:color w:val="000000"/>
          <w:lang w:eastAsia="ru-RU"/>
        </w:rPr>
        <w:t xml:space="preserve"> светлый,</w:t>
      </w:r>
      <w:r w:rsidR="00534025" w:rsidRPr="00534025">
        <w:rPr>
          <w:rFonts w:eastAsia="Times New Roman" w:cs="Times New Roman CYR"/>
          <w:color w:val="000000"/>
          <w:lang w:eastAsia="ru-RU"/>
        </w:rPr>
        <w:br/>
        <w:t>Лучезарный мой!</w:t>
      </w:r>
      <w:r w:rsidR="00534025" w:rsidRPr="00534025">
        <w:rPr>
          <w:rFonts w:eastAsia="Times New Roman" w:cs="Times New Roman CYR"/>
          <w:color w:val="000000"/>
          <w:lang w:eastAsia="ru-RU"/>
        </w:rPr>
        <w:br/>
        <w:t>Первым меня встретит,</w:t>
      </w:r>
      <w:r w:rsidR="00534025" w:rsidRPr="00534025">
        <w:rPr>
          <w:rFonts w:eastAsia="Times New Roman" w:cs="Times New Roman CYR"/>
          <w:color w:val="000000"/>
          <w:lang w:eastAsia="ru-RU"/>
        </w:rPr>
        <w:br/>
        <w:t>Как пойду домой.</w:t>
      </w:r>
      <w:r w:rsidR="00534025" w:rsidRPr="00534025">
        <w:rPr>
          <w:rFonts w:eastAsia="Times New Roman" w:cs="Times New Roman CYR"/>
          <w:color w:val="000000"/>
          <w:lang w:eastAsia="ru-RU"/>
        </w:rPr>
        <w:br/>
      </w:r>
      <w:r w:rsidR="00534025" w:rsidRPr="00534025">
        <w:rPr>
          <w:rFonts w:eastAsia="Times New Roman" w:cs="Times New Roman CYR"/>
          <w:color w:val="000000"/>
          <w:lang w:eastAsia="ru-RU"/>
        </w:rPr>
        <w:br/>
      </w:r>
      <w:proofErr w:type="gramStart"/>
      <w:r w:rsidR="00534025" w:rsidRPr="00534025">
        <w:rPr>
          <w:rFonts w:eastAsia="Times New Roman" w:cs="Times New Roman CYR"/>
          <w:color w:val="000000"/>
          <w:lang w:eastAsia="ru-RU"/>
        </w:rPr>
        <w:t>Ангеле</w:t>
      </w:r>
      <w:proofErr w:type="gramEnd"/>
      <w:r w:rsidR="00534025" w:rsidRPr="00534025">
        <w:rPr>
          <w:rFonts w:eastAsia="Times New Roman" w:cs="Times New Roman CYR"/>
          <w:color w:val="000000"/>
          <w:lang w:eastAsia="ru-RU"/>
        </w:rPr>
        <w:t xml:space="preserve"> мой чистый…</w:t>
      </w:r>
      <w:r w:rsidR="00534025" w:rsidRPr="00534025">
        <w:rPr>
          <w:rFonts w:eastAsia="Times New Roman" w:cs="Times New Roman CYR"/>
          <w:color w:val="000000"/>
          <w:lang w:eastAsia="ru-RU"/>
        </w:rPr>
        <w:br/>
        <w:t>Я же – головня.</w:t>
      </w:r>
      <w:r w:rsidR="00534025" w:rsidRPr="00534025">
        <w:rPr>
          <w:rFonts w:eastAsia="Times New Roman" w:cs="Times New Roman CYR"/>
          <w:color w:val="000000"/>
          <w:lang w:eastAsia="ru-RU"/>
        </w:rPr>
        <w:br/>
        <w:t>Глянет с укоризной,</w:t>
      </w:r>
      <w:r w:rsidR="00534025" w:rsidRPr="00534025">
        <w:rPr>
          <w:rFonts w:eastAsia="Times New Roman" w:cs="Times New Roman CYR"/>
          <w:color w:val="000000"/>
          <w:lang w:eastAsia="ru-RU"/>
        </w:rPr>
        <w:br/>
        <w:t>Грустно на меня.</w:t>
      </w:r>
      <w:r w:rsidR="00534025" w:rsidRPr="00534025">
        <w:rPr>
          <w:rFonts w:eastAsia="Times New Roman" w:cs="Times New Roman CYR"/>
          <w:color w:val="000000"/>
          <w:lang w:eastAsia="ru-RU"/>
        </w:rPr>
        <w:br/>
      </w:r>
      <w:r w:rsidR="00534025" w:rsidRPr="00534025">
        <w:rPr>
          <w:rFonts w:eastAsia="Times New Roman" w:cs="Times New Roman CYR"/>
          <w:color w:val="000000"/>
          <w:lang w:eastAsia="ru-RU"/>
        </w:rPr>
        <w:br/>
        <w:t>Друг ты мой небесный!</w:t>
      </w:r>
      <w:r w:rsidR="00534025" w:rsidRPr="00534025">
        <w:rPr>
          <w:rFonts w:eastAsia="Times New Roman" w:cs="Times New Roman CYR"/>
          <w:color w:val="000000"/>
          <w:lang w:eastAsia="ru-RU"/>
        </w:rPr>
        <w:br/>
        <w:t>Плохо я жила.</w:t>
      </w:r>
      <w:r w:rsidR="00534025" w:rsidRPr="00534025">
        <w:rPr>
          <w:rFonts w:eastAsia="Times New Roman" w:cs="Times New Roman CYR"/>
          <w:color w:val="000000"/>
          <w:lang w:eastAsia="ru-RU"/>
        </w:rPr>
        <w:br/>
        <w:t>Всё тебе известно</w:t>
      </w:r>
      <w:proofErr w:type="gramStart"/>
      <w:r w:rsidR="00534025" w:rsidRPr="00534025">
        <w:rPr>
          <w:rFonts w:eastAsia="Times New Roman" w:cs="Times New Roman CYR"/>
          <w:color w:val="000000"/>
          <w:lang w:eastAsia="ru-RU"/>
        </w:rPr>
        <w:br/>
        <w:t>П</w:t>
      </w:r>
      <w:proofErr w:type="gramEnd"/>
      <w:r w:rsidR="00534025" w:rsidRPr="00534025">
        <w:rPr>
          <w:rFonts w:eastAsia="Times New Roman" w:cs="Times New Roman CYR"/>
          <w:color w:val="000000"/>
          <w:lang w:eastAsia="ru-RU"/>
        </w:rPr>
        <w:t>ро мои дела.</w:t>
      </w:r>
      <w:r w:rsidR="00534025" w:rsidRPr="00534025">
        <w:rPr>
          <w:rFonts w:eastAsia="Times New Roman" w:cs="Times New Roman CYR"/>
          <w:color w:val="000000"/>
          <w:lang w:eastAsia="ru-RU"/>
        </w:rPr>
        <w:br/>
      </w:r>
      <w:r w:rsidR="00534025" w:rsidRPr="00534025">
        <w:rPr>
          <w:rFonts w:eastAsia="Times New Roman" w:cs="Times New Roman CYR"/>
          <w:color w:val="000000"/>
          <w:lang w:eastAsia="ru-RU"/>
        </w:rPr>
        <w:br/>
        <w:t>Сколько я грешила,</w:t>
      </w:r>
      <w:r w:rsidR="00534025" w:rsidRPr="00534025">
        <w:rPr>
          <w:rFonts w:eastAsia="Times New Roman" w:cs="Times New Roman CYR"/>
          <w:color w:val="000000"/>
          <w:lang w:eastAsia="ru-RU"/>
        </w:rPr>
        <w:br/>
        <w:t>Веры не храня…</w:t>
      </w:r>
      <w:r w:rsidR="00534025" w:rsidRPr="00534025">
        <w:rPr>
          <w:rFonts w:eastAsia="Times New Roman" w:cs="Times New Roman CYR"/>
          <w:color w:val="000000"/>
          <w:lang w:eastAsia="ru-RU"/>
        </w:rPr>
        <w:br/>
      </w:r>
      <w:proofErr w:type="gramStart"/>
      <w:r w:rsidR="00534025" w:rsidRPr="00534025">
        <w:rPr>
          <w:rFonts w:eastAsia="Times New Roman" w:cs="Times New Roman CYR"/>
          <w:color w:val="000000"/>
          <w:lang w:eastAsia="ru-RU"/>
        </w:rPr>
        <w:t>Ангеле</w:t>
      </w:r>
      <w:proofErr w:type="gramEnd"/>
      <w:r w:rsidR="00534025" w:rsidRPr="00534025">
        <w:rPr>
          <w:rFonts w:eastAsia="Times New Roman" w:cs="Times New Roman CYR"/>
          <w:color w:val="000000"/>
          <w:lang w:eastAsia="ru-RU"/>
        </w:rPr>
        <w:t xml:space="preserve"> мой милый!</w:t>
      </w:r>
      <w:r w:rsidR="00534025" w:rsidRPr="00534025">
        <w:rPr>
          <w:rFonts w:eastAsia="Times New Roman" w:cs="Times New Roman CYR"/>
          <w:color w:val="000000"/>
          <w:lang w:eastAsia="ru-RU"/>
        </w:rPr>
        <w:br/>
        <w:t>Не оставь меня!</w:t>
      </w:r>
      <w:r w:rsidR="007F696A" w:rsidRPr="007F696A">
        <w:t xml:space="preserve"> </w:t>
      </w:r>
    </w:p>
    <w:p w:rsidR="007F696A" w:rsidRDefault="007F696A" w:rsidP="007F696A">
      <w:pPr>
        <w:shd w:val="clear" w:color="auto" w:fill="FFFFFF"/>
        <w:spacing w:line="320" w:lineRule="atLeast"/>
        <w:ind w:firstLine="0"/>
        <w:jc w:val="left"/>
        <w:outlineLvl w:val="0"/>
      </w:pPr>
    </w:p>
    <w:p w:rsidR="007F696A" w:rsidRDefault="007F696A" w:rsidP="007F696A">
      <w:pPr>
        <w:shd w:val="clear" w:color="auto" w:fill="FFFFFF"/>
        <w:spacing w:line="320" w:lineRule="atLeast"/>
        <w:ind w:firstLine="0"/>
        <w:jc w:val="left"/>
        <w:outlineLvl w:val="0"/>
      </w:pPr>
    </w:p>
    <w:p w:rsidR="007F696A" w:rsidRDefault="007F696A" w:rsidP="007F696A">
      <w:pPr>
        <w:shd w:val="clear" w:color="auto" w:fill="FFFFFF"/>
        <w:spacing w:line="320" w:lineRule="atLeast"/>
        <w:ind w:firstLine="0"/>
        <w:jc w:val="left"/>
        <w:outlineLvl w:val="0"/>
      </w:pPr>
    </w:p>
    <w:p w:rsidR="007F696A" w:rsidRDefault="007F696A" w:rsidP="007F696A">
      <w:pPr>
        <w:shd w:val="clear" w:color="auto" w:fill="FFFFFF"/>
        <w:spacing w:line="320" w:lineRule="atLeast"/>
        <w:ind w:firstLine="0"/>
        <w:jc w:val="left"/>
        <w:outlineLvl w:val="0"/>
      </w:pPr>
    </w:p>
    <w:p w:rsidR="007F696A" w:rsidRDefault="007F696A" w:rsidP="007F696A">
      <w:pPr>
        <w:shd w:val="clear" w:color="auto" w:fill="FFFFFF"/>
        <w:spacing w:line="320" w:lineRule="atLeast"/>
        <w:ind w:firstLine="0"/>
        <w:jc w:val="left"/>
        <w:outlineLvl w:val="0"/>
      </w:pPr>
    </w:p>
    <w:p w:rsidR="007F696A" w:rsidRDefault="007F696A" w:rsidP="007F696A">
      <w:pPr>
        <w:shd w:val="clear" w:color="auto" w:fill="FFFFFF"/>
        <w:spacing w:line="320" w:lineRule="atLeast"/>
        <w:ind w:firstLine="0"/>
        <w:jc w:val="left"/>
        <w:outlineLvl w:val="0"/>
      </w:pPr>
    </w:p>
    <w:p w:rsidR="007F696A" w:rsidRDefault="007F696A" w:rsidP="007F696A">
      <w:pPr>
        <w:shd w:val="clear" w:color="auto" w:fill="FFFFFF"/>
        <w:spacing w:line="320" w:lineRule="atLeast"/>
        <w:ind w:firstLine="0"/>
        <w:jc w:val="left"/>
        <w:outlineLvl w:val="0"/>
      </w:pPr>
    </w:p>
    <w:p w:rsidR="007F696A" w:rsidRDefault="007F696A" w:rsidP="007F696A">
      <w:pPr>
        <w:shd w:val="clear" w:color="auto" w:fill="FFFFFF"/>
        <w:spacing w:line="320" w:lineRule="atLeast"/>
        <w:ind w:firstLine="0"/>
        <w:jc w:val="left"/>
        <w:outlineLvl w:val="0"/>
      </w:pPr>
    </w:p>
    <w:p w:rsidR="007F696A" w:rsidRDefault="007F696A" w:rsidP="007F696A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  <w:r w:rsidRPr="007F696A">
        <w:rPr>
          <w:rFonts w:eastAsia="Times New Roman" w:cs="Times New Roman CYR"/>
          <w:color w:val="000000"/>
          <w:lang w:eastAsia="ru-RU"/>
        </w:rPr>
        <w:lastRenderedPageBreak/>
        <w:t xml:space="preserve">** *       </w:t>
      </w:r>
    </w:p>
    <w:p w:rsidR="007F696A" w:rsidRPr="007F696A" w:rsidRDefault="007F696A" w:rsidP="007F696A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  <w:r>
        <w:rPr>
          <w:rFonts w:eastAsia="Times New Roman" w:cs="Times New Roman CYR"/>
          <w:color w:val="000000"/>
          <w:lang w:eastAsia="ru-RU"/>
        </w:rPr>
        <w:t xml:space="preserve">                                        </w:t>
      </w:r>
      <w:r w:rsidRPr="007F696A">
        <w:rPr>
          <w:rFonts w:eastAsia="Times New Roman" w:cs="Times New Roman CYR"/>
          <w:i/>
          <w:color w:val="000000"/>
          <w:sz w:val="20"/>
          <w:szCs w:val="20"/>
          <w:lang w:eastAsia="ru-RU"/>
        </w:rPr>
        <w:t>Дочке Лене</w:t>
      </w:r>
    </w:p>
    <w:p w:rsidR="007F696A" w:rsidRPr="007F696A" w:rsidRDefault="007F696A" w:rsidP="007F696A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  <w:r w:rsidRPr="007F696A">
        <w:rPr>
          <w:rFonts w:eastAsia="Times New Roman" w:cs="Times New Roman CYR"/>
          <w:color w:val="000000"/>
          <w:lang w:eastAsia="ru-RU"/>
        </w:rPr>
        <w:t>Божьи Ангелы – чистый свет.</w:t>
      </w:r>
    </w:p>
    <w:p w:rsidR="007F696A" w:rsidRPr="007F696A" w:rsidRDefault="007F696A" w:rsidP="007F696A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  <w:r w:rsidRPr="007F696A">
        <w:rPr>
          <w:rFonts w:eastAsia="Times New Roman" w:cs="Times New Roman CYR"/>
          <w:color w:val="000000"/>
          <w:lang w:eastAsia="ru-RU"/>
        </w:rPr>
        <w:t>Снежно-белые крылья неженок.</w:t>
      </w:r>
    </w:p>
    <w:p w:rsidR="007F696A" w:rsidRPr="007F696A" w:rsidRDefault="007F696A" w:rsidP="007F696A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  <w:r w:rsidRPr="007F696A">
        <w:rPr>
          <w:rFonts w:eastAsia="Times New Roman" w:cs="Times New Roman CYR"/>
          <w:color w:val="000000"/>
          <w:lang w:eastAsia="ru-RU"/>
        </w:rPr>
        <w:t>Ничегошеньки у них нет:</w:t>
      </w:r>
    </w:p>
    <w:p w:rsidR="007F696A" w:rsidRPr="007F696A" w:rsidRDefault="007F696A" w:rsidP="007F696A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  <w:r w:rsidRPr="007F696A">
        <w:rPr>
          <w:rFonts w:eastAsia="Times New Roman" w:cs="Times New Roman CYR"/>
          <w:color w:val="000000"/>
          <w:lang w:eastAsia="ru-RU"/>
        </w:rPr>
        <w:t>Ни признанья, ни крова, не денежек.</w:t>
      </w:r>
    </w:p>
    <w:p w:rsidR="007F696A" w:rsidRPr="007F696A" w:rsidRDefault="007F696A" w:rsidP="007F696A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7F696A" w:rsidRPr="007F696A" w:rsidRDefault="007F696A" w:rsidP="007F696A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  <w:r w:rsidRPr="007F696A">
        <w:rPr>
          <w:rFonts w:eastAsia="Times New Roman" w:cs="Times New Roman CYR"/>
          <w:color w:val="000000"/>
          <w:lang w:eastAsia="ru-RU"/>
        </w:rPr>
        <w:t>Есть любви золотой цветок,</w:t>
      </w:r>
    </w:p>
    <w:p w:rsidR="007F696A" w:rsidRPr="007F696A" w:rsidRDefault="007F696A" w:rsidP="007F696A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  <w:r w:rsidRPr="007F696A">
        <w:rPr>
          <w:rFonts w:eastAsia="Times New Roman" w:cs="Times New Roman CYR"/>
          <w:color w:val="000000"/>
          <w:lang w:eastAsia="ru-RU"/>
        </w:rPr>
        <w:t>В душах светлых небесный пламень.</w:t>
      </w:r>
    </w:p>
    <w:p w:rsidR="007F696A" w:rsidRPr="007F696A" w:rsidRDefault="007F696A" w:rsidP="007F696A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  <w:r w:rsidRPr="007F696A">
        <w:rPr>
          <w:rFonts w:eastAsia="Times New Roman" w:cs="Times New Roman CYR"/>
          <w:color w:val="000000"/>
          <w:lang w:eastAsia="ru-RU"/>
        </w:rPr>
        <w:t>Чтобы ветер задуть не смог,</w:t>
      </w:r>
    </w:p>
    <w:p w:rsidR="007F696A" w:rsidRPr="007F696A" w:rsidRDefault="007F696A" w:rsidP="007F696A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  <w:r w:rsidRPr="007F696A">
        <w:rPr>
          <w:rFonts w:eastAsia="Times New Roman" w:cs="Times New Roman CYR"/>
          <w:color w:val="000000"/>
          <w:lang w:eastAsia="ru-RU"/>
        </w:rPr>
        <w:t>Что есть сил обоймут крылами.</w:t>
      </w:r>
    </w:p>
    <w:p w:rsidR="007F696A" w:rsidRPr="007F696A" w:rsidRDefault="007F696A" w:rsidP="007F696A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7F696A" w:rsidRPr="007F696A" w:rsidRDefault="007F696A" w:rsidP="007F696A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  <w:r w:rsidRPr="007F696A">
        <w:rPr>
          <w:rFonts w:eastAsia="Times New Roman" w:cs="Times New Roman CYR"/>
          <w:color w:val="000000"/>
          <w:lang w:eastAsia="ru-RU"/>
        </w:rPr>
        <w:t>Есть забота – на зов лететь,</w:t>
      </w:r>
    </w:p>
    <w:p w:rsidR="007F696A" w:rsidRPr="007F696A" w:rsidRDefault="007F696A" w:rsidP="007F696A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  <w:r w:rsidRPr="007F696A">
        <w:rPr>
          <w:rFonts w:eastAsia="Times New Roman" w:cs="Times New Roman CYR"/>
          <w:color w:val="000000"/>
          <w:lang w:eastAsia="ru-RU"/>
        </w:rPr>
        <w:t>Тьму отхлопывать, чёрную стаю.</w:t>
      </w:r>
    </w:p>
    <w:p w:rsidR="007F696A" w:rsidRPr="007F696A" w:rsidRDefault="007F696A" w:rsidP="007F696A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  <w:r w:rsidRPr="007F696A">
        <w:rPr>
          <w:rFonts w:eastAsia="Times New Roman" w:cs="Times New Roman CYR"/>
          <w:color w:val="000000"/>
          <w:lang w:eastAsia="ru-RU"/>
        </w:rPr>
        <w:t>Если пёрышек не жалеть,</w:t>
      </w:r>
    </w:p>
    <w:p w:rsidR="00534025" w:rsidRPr="00534025" w:rsidRDefault="007F696A" w:rsidP="007F696A">
      <w:pPr>
        <w:shd w:val="clear" w:color="auto" w:fill="FFFFFF"/>
        <w:spacing w:line="320" w:lineRule="atLeast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  <w:r w:rsidRPr="007F696A">
        <w:rPr>
          <w:rFonts w:eastAsia="Times New Roman" w:cs="Times New Roman CYR"/>
          <w:color w:val="000000"/>
          <w:lang w:eastAsia="ru-RU"/>
        </w:rPr>
        <w:t>Они заново отрастают.</w:t>
      </w: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9E1C50" w:rsidRDefault="009E1C5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9E1C50" w:rsidRDefault="009E1C5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9E1C50" w:rsidRDefault="009E1C5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534025" w:rsidRPr="00B7695B" w:rsidRDefault="00534025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B7695B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Хранитель</w:t>
      </w:r>
    </w:p>
    <w:p w:rsidR="00534025" w:rsidRPr="00534025" w:rsidRDefault="00534025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534025">
        <w:rPr>
          <w:rFonts w:eastAsia="Times New Roman" w:cs="Times New Roman CYR"/>
          <w:color w:val="000000"/>
          <w:lang w:eastAsia="ru-RU"/>
        </w:rPr>
        <w:t>Стою, растерян. Куда идти?</w:t>
      </w:r>
      <w:r w:rsidRPr="00534025">
        <w:rPr>
          <w:rFonts w:eastAsia="Times New Roman" w:cs="Times New Roman CYR"/>
          <w:color w:val="000000"/>
          <w:lang w:eastAsia="ru-RU"/>
        </w:rPr>
        <w:br/>
        <w:t>Гляжу – клубится густой туман.</w:t>
      </w:r>
      <w:r w:rsidRPr="00534025">
        <w:rPr>
          <w:rFonts w:eastAsia="Times New Roman" w:cs="Times New Roman CYR"/>
          <w:color w:val="000000"/>
          <w:lang w:eastAsia="ru-RU"/>
        </w:rPr>
        <w:br/>
        <w:t>Какие-то то тени. Одна летит.</w:t>
      </w:r>
      <w:r w:rsidRPr="00534025">
        <w:rPr>
          <w:rFonts w:eastAsia="Times New Roman" w:cs="Times New Roman CYR"/>
          <w:color w:val="000000"/>
          <w:lang w:eastAsia="ru-RU"/>
        </w:rPr>
        <w:br/>
        <w:t>И ощущенье – вокруг обман.</w:t>
      </w:r>
      <w:r w:rsidRPr="00534025">
        <w:rPr>
          <w:rFonts w:eastAsia="Times New Roman" w:cs="Times New Roman CYR"/>
          <w:color w:val="000000"/>
          <w:lang w:eastAsia="ru-RU"/>
        </w:rPr>
        <w:br/>
      </w:r>
      <w:r w:rsidRPr="00534025">
        <w:rPr>
          <w:rFonts w:eastAsia="Times New Roman" w:cs="Times New Roman CYR"/>
          <w:color w:val="000000"/>
          <w:lang w:eastAsia="ru-RU"/>
        </w:rPr>
        <w:br/>
        <w:t>Но рядом, чувствую, кто-то есть.</w:t>
      </w:r>
      <w:r w:rsidRPr="00534025">
        <w:rPr>
          <w:rFonts w:eastAsia="Times New Roman" w:cs="Times New Roman CYR"/>
          <w:color w:val="000000"/>
          <w:lang w:eastAsia="ru-RU"/>
        </w:rPr>
        <w:br/>
        <w:t>Почти не страшно, тревожно лишь.</w:t>
      </w:r>
      <w:r w:rsidRPr="00534025">
        <w:rPr>
          <w:rFonts w:eastAsia="Times New Roman" w:cs="Times New Roman CYR"/>
          <w:color w:val="000000"/>
          <w:lang w:eastAsia="ru-RU"/>
        </w:rPr>
        <w:br/>
        <w:t>Вот так вот в детстве зовёшь: «Кто здесь?»,</w:t>
      </w:r>
      <w:r w:rsidRPr="00534025">
        <w:rPr>
          <w:rFonts w:eastAsia="Times New Roman" w:cs="Times New Roman CYR"/>
          <w:color w:val="000000"/>
          <w:lang w:eastAsia="ru-RU"/>
        </w:rPr>
        <w:br/>
        <w:t>И на пороге стоишь, глядишь…</w:t>
      </w:r>
      <w:r w:rsidRPr="00534025">
        <w:rPr>
          <w:rFonts w:eastAsia="Times New Roman" w:cs="Times New Roman CYR"/>
          <w:color w:val="000000"/>
          <w:lang w:eastAsia="ru-RU"/>
        </w:rPr>
        <w:br/>
      </w:r>
      <w:r w:rsidRPr="00534025">
        <w:rPr>
          <w:rFonts w:eastAsia="Times New Roman" w:cs="Times New Roman CYR"/>
          <w:color w:val="000000"/>
          <w:lang w:eastAsia="ru-RU"/>
        </w:rPr>
        <w:br/>
        <w:t>Кусты топорщатся в полумгле</w:t>
      </w:r>
      <w:proofErr w:type="gramStart"/>
      <w:r w:rsidRPr="00534025">
        <w:rPr>
          <w:rFonts w:eastAsia="Times New Roman" w:cs="Times New Roman CYR"/>
          <w:color w:val="000000"/>
          <w:lang w:eastAsia="ru-RU"/>
        </w:rPr>
        <w:t>…</w:t>
      </w:r>
      <w:r w:rsidRPr="00534025">
        <w:rPr>
          <w:rFonts w:eastAsia="Times New Roman" w:cs="Times New Roman CYR"/>
          <w:color w:val="000000"/>
          <w:lang w:eastAsia="ru-RU"/>
        </w:rPr>
        <w:br/>
        <w:t>…Н</w:t>
      </w:r>
      <w:proofErr w:type="gramEnd"/>
      <w:r w:rsidRPr="00534025">
        <w:rPr>
          <w:rFonts w:eastAsia="Times New Roman" w:cs="Times New Roman CYR"/>
          <w:color w:val="000000"/>
          <w:lang w:eastAsia="ru-RU"/>
        </w:rPr>
        <w:t>о кто-то Взрослый за руку взял.</w:t>
      </w:r>
      <w:r w:rsidRPr="00534025">
        <w:rPr>
          <w:rFonts w:eastAsia="Times New Roman" w:cs="Times New Roman CYR"/>
          <w:color w:val="000000"/>
          <w:lang w:eastAsia="ru-RU"/>
        </w:rPr>
        <w:br/>
        <w:t>Повёл, и сразу душа – в тепле.</w:t>
      </w:r>
      <w:r w:rsidRPr="00534025">
        <w:rPr>
          <w:rFonts w:eastAsia="Times New Roman" w:cs="Times New Roman CYR"/>
          <w:color w:val="000000"/>
          <w:lang w:eastAsia="ru-RU"/>
        </w:rPr>
        <w:br/>
        <w:t>Иду я, вниз опустив глаза. </w:t>
      </w:r>
      <w:r w:rsidRPr="00534025">
        <w:rPr>
          <w:rFonts w:eastAsia="Times New Roman" w:cs="Times New Roman CYR"/>
          <w:color w:val="000000"/>
          <w:lang w:eastAsia="ru-RU"/>
        </w:rPr>
        <w:br/>
      </w:r>
      <w:r w:rsidRPr="00534025">
        <w:rPr>
          <w:rFonts w:eastAsia="Times New Roman" w:cs="Times New Roman CYR"/>
          <w:color w:val="000000"/>
          <w:lang w:eastAsia="ru-RU"/>
        </w:rPr>
        <w:br/>
        <w:t>Пусть чьи-то очи горят в кустах,</w:t>
      </w:r>
      <w:r w:rsidRPr="00534025">
        <w:rPr>
          <w:rFonts w:eastAsia="Times New Roman" w:cs="Times New Roman CYR"/>
          <w:color w:val="000000"/>
          <w:lang w:eastAsia="ru-RU"/>
        </w:rPr>
        <w:br/>
        <w:t>Ты - под прикрытием, защищён</w:t>
      </w:r>
      <w:proofErr w:type="gramStart"/>
      <w:r w:rsidRPr="00534025">
        <w:rPr>
          <w:rFonts w:eastAsia="Times New Roman" w:cs="Times New Roman CYR"/>
          <w:color w:val="000000"/>
          <w:lang w:eastAsia="ru-RU"/>
        </w:rPr>
        <w:t>…</w:t>
      </w:r>
      <w:r w:rsidRPr="00534025">
        <w:rPr>
          <w:rFonts w:eastAsia="Times New Roman" w:cs="Times New Roman CYR"/>
          <w:color w:val="000000"/>
          <w:lang w:eastAsia="ru-RU"/>
        </w:rPr>
        <w:br/>
        <w:t>Ш</w:t>
      </w:r>
      <w:proofErr w:type="gramEnd"/>
      <w:r w:rsidRPr="00534025">
        <w:rPr>
          <w:rFonts w:eastAsia="Times New Roman" w:cs="Times New Roman CYR"/>
          <w:color w:val="000000"/>
          <w:lang w:eastAsia="ru-RU"/>
        </w:rPr>
        <w:t>агай, Хранитель, отъемли страх!</w:t>
      </w:r>
      <w:r w:rsidRPr="00534025">
        <w:rPr>
          <w:rFonts w:eastAsia="Times New Roman" w:cs="Times New Roman CYR"/>
          <w:color w:val="000000"/>
          <w:lang w:eastAsia="ru-RU"/>
        </w:rPr>
        <w:br/>
        <w:t xml:space="preserve">Со мной </w:t>
      </w:r>
      <w:proofErr w:type="spellStart"/>
      <w:r w:rsidRPr="00534025">
        <w:rPr>
          <w:rFonts w:eastAsia="Times New Roman" w:cs="Times New Roman CYR"/>
          <w:color w:val="000000"/>
          <w:lang w:eastAsia="ru-RU"/>
        </w:rPr>
        <w:t>пребуди</w:t>
      </w:r>
      <w:proofErr w:type="spellEnd"/>
      <w:r w:rsidRPr="00534025">
        <w:rPr>
          <w:rFonts w:eastAsia="Times New Roman" w:cs="Times New Roman CYR"/>
          <w:color w:val="000000"/>
          <w:lang w:eastAsia="ru-RU"/>
        </w:rPr>
        <w:t>, пожди ещё…</w:t>
      </w:r>
      <w:r w:rsidRPr="00534025">
        <w:rPr>
          <w:rFonts w:eastAsia="Times New Roman" w:cs="Times New Roman CYR"/>
          <w:color w:val="000000"/>
          <w:lang w:eastAsia="ru-RU"/>
        </w:rPr>
        <w:br/>
      </w:r>
      <w:r w:rsidRPr="00534025">
        <w:rPr>
          <w:rFonts w:eastAsia="Times New Roman" w:cs="Times New Roman CYR"/>
          <w:color w:val="000000"/>
          <w:lang w:eastAsia="ru-RU"/>
        </w:rPr>
        <w:br/>
        <w:t>Мои дела – это прах и пыль…</w:t>
      </w:r>
      <w:r w:rsidRPr="00534025">
        <w:rPr>
          <w:rFonts w:eastAsia="Times New Roman" w:cs="Times New Roman CYR"/>
          <w:color w:val="000000"/>
          <w:lang w:eastAsia="ru-RU"/>
        </w:rPr>
        <w:br/>
        <w:t>Я снова падаю, не суди</w:t>
      </w:r>
      <w:proofErr w:type="gramStart"/>
      <w:r w:rsidRPr="00534025">
        <w:rPr>
          <w:rFonts w:eastAsia="Times New Roman" w:cs="Times New Roman CYR"/>
          <w:color w:val="000000"/>
          <w:lang w:eastAsia="ru-RU"/>
        </w:rPr>
        <w:t>…</w:t>
      </w:r>
      <w:r w:rsidRPr="00534025">
        <w:rPr>
          <w:rFonts w:eastAsia="Times New Roman" w:cs="Times New Roman CYR"/>
          <w:color w:val="000000"/>
          <w:lang w:eastAsia="ru-RU"/>
        </w:rPr>
        <w:br/>
        <w:t>Н</w:t>
      </w:r>
      <w:proofErr w:type="gramEnd"/>
      <w:r w:rsidRPr="00534025">
        <w:rPr>
          <w:rFonts w:eastAsia="Times New Roman" w:cs="Times New Roman CYR"/>
          <w:color w:val="000000"/>
          <w:lang w:eastAsia="ru-RU"/>
        </w:rPr>
        <w:t>а покаянье направь стопы…</w:t>
      </w:r>
      <w:r w:rsidRPr="00534025">
        <w:rPr>
          <w:rFonts w:eastAsia="Times New Roman" w:cs="Times New Roman CYR"/>
          <w:color w:val="000000"/>
          <w:lang w:eastAsia="ru-RU"/>
        </w:rPr>
        <w:br/>
        <w:t>До дома Божьего доведи…</w:t>
      </w: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534025" w:rsidRPr="00B7695B" w:rsidRDefault="00534025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B7695B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Тихо свечи догорали</w:t>
      </w:r>
    </w:p>
    <w:p w:rsidR="00534025" w:rsidRPr="00534025" w:rsidRDefault="00534025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534025">
        <w:rPr>
          <w:rFonts w:eastAsia="Times New Roman" w:cs="Times New Roman CYR"/>
          <w:color w:val="000000"/>
          <w:lang w:eastAsia="ru-RU"/>
        </w:rPr>
        <w:t>Тихо свечи догорали, </w:t>
      </w:r>
      <w:r w:rsidRPr="00534025">
        <w:rPr>
          <w:rFonts w:eastAsia="Times New Roman" w:cs="Times New Roman CYR"/>
          <w:color w:val="000000"/>
          <w:lang w:eastAsia="ru-RU"/>
        </w:rPr>
        <w:br/>
        <w:t>Тихо плыл кадильный дым.</w:t>
      </w:r>
      <w:r w:rsidRPr="00534025">
        <w:rPr>
          <w:rFonts w:eastAsia="Times New Roman" w:cs="Times New Roman CYR"/>
          <w:color w:val="000000"/>
          <w:lang w:eastAsia="ru-RU"/>
        </w:rPr>
        <w:br/>
        <w:t>Далеко душе до Рая,</w:t>
      </w:r>
      <w:r w:rsidRPr="00534025">
        <w:rPr>
          <w:rFonts w:eastAsia="Times New Roman" w:cs="Times New Roman CYR"/>
          <w:color w:val="000000"/>
          <w:lang w:eastAsia="ru-RU"/>
        </w:rPr>
        <w:br/>
        <w:t>Спутник ей необходим.</w:t>
      </w:r>
      <w:r w:rsidRPr="00534025">
        <w:rPr>
          <w:rFonts w:eastAsia="Times New Roman" w:cs="Times New Roman CYR"/>
          <w:color w:val="000000"/>
          <w:lang w:eastAsia="ru-RU"/>
        </w:rPr>
        <w:br/>
      </w:r>
      <w:r w:rsidRPr="00534025">
        <w:rPr>
          <w:rFonts w:eastAsia="Times New Roman" w:cs="Times New Roman CYR"/>
          <w:color w:val="000000"/>
          <w:lang w:eastAsia="ru-RU"/>
        </w:rPr>
        <w:br/>
        <w:t xml:space="preserve">Вот шагает, </w:t>
      </w:r>
      <w:r w:rsidR="00477C94">
        <w:rPr>
          <w:rFonts w:eastAsia="Times New Roman" w:cs="Times New Roman CYR"/>
          <w:color w:val="000000"/>
          <w:lang w:eastAsia="ru-RU"/>
        </w:rPr>
        <w:t xml:space="preserve"> </w:t>
      </w:r>
      <w:bookmarkStart w:id="0" w:name="_GoBack"/>
      <w:bookmarkEnd w:id="0"/>
      <w:r w:rsidRPr="00534025">
        <w:rPr>
          <w:rFonts w:eastAsia="Times New Roman" w:cs="Times New Roman CYR"/>
          <w:color w:val="000000"/>
          <w:lang w:eastAsia="ru-RU"/>
        </w:rPr>
        <w:t>дрожь по коже,</w:t>
      </w:r>
      <w:r w:rsidRPr="00534025">
        <w:rPr>
          <w:rFonts w:eastAsia="Times New Roman" w:cs="Times New Roman CYR"/>
          <w:color w:val="000000"/>
          <w:lang w:eastAsia="ru-RU"/>
        </w:rPr>
        <w:br/>
        <w:t>Меж обманчивых огней.</w:t>
      </w:r>
      <w:r w:rsidRPr="00534025">
        <w:rPr>
          <w:rFonts w:eastAsia="Times New Roman" w:cs="Times New Roman CYR"/>
          <w:color w:val="000000"/>
          <w:lang w:eastAsia="ru-RU"/>
        </w:rPr>
        <w:br/>
        <w:t>Кто подскажет, кто поможет,</w:t>
      </w:r>
      <w:r w:rsidRPr="00534025">
        <w:rPr>
          <w:rFonts w:eastAsia="Times New Roman" w:cs="Times New Roman CYR"/>
          <w:color w:val="000000"/>
          <w:lang w:eastAsia="ru-RU"/>
        </w:rPr>
        <w:br/>
        <w:t>Кто помолится о ней?</w:t>
      </w:r>
      <w:r w:rsidRPr="00534025">
        <w:rPr>
          <w:rFonts w:eastAsia="Times New Roman" w:cs="Times New Roman CYR"/>
          <w:color w:val="000000"/>
          <w:lang w:eastAsia="ru-RU"/>
        </w:rPr>
        <w:br/>
      </w:r>
      <w:r w:rsidRPr="00534025">
        <w:rPr>
          <w:rFonts w:eastAsia="Times New Roman" w:cs="Times New Roman CYR"/>
          <w:color w:val="000000"/>
          <w:lang w:eastAsia="ru-RU"/>
        </w:rPr>
        <w:br/>
        <w:t>Был ты злобным, был ты гордым, </w:t>
      </w:r>
      <w:r w:rsidRPr="00534025">
        <w:rPr>
          <w:rFonts w:eastAsia="Times New Roman" w:cs="Times New Roman CYR"/>
          <w:color w:val="000000"/>
          <w:lang w:eastAsia="ru-RU"/>
        </w:rPr>
        <w:br/>
        <w:t>Нынче – в страхе и тоске.</w:t>
      </w:r>
      <w:r w:rsidRPr="00534025">
        <w:rPr>
          <w:rFonts w:eastAsia="Times New Roman" w:cs="Times New Roman CYR"/>
          <w:color w:val="000000"/>
          <w:lang w:eastAsia="ru-RU"/>
        </w:rPr>
        <w:br/>
        <w:t>Накопил грехов за годы.</w:t>
      </w:r>
      <w:r w:rsidRPr="00534025">
        <w:rPr>
          <w:rFonts w:eastAsia="Times New Roman" w:cs="Times New Roman CYR"/>
          <w:color w:val="000000"/>
          <w:lang w:eastAsia="ru-RU"/>
        </w:rPr>
        <w:br/>
        <w:t>Жизнь висит на волоске.</w:t>
      </w:r>
      <w:r w:rsidRPr="00534025">
        <w:rPr>
          <w:rFonts w:eastAsia="Times New Roman" w:cs="Times New Roman CYR"/>
          <w:color w:val="000000"/>
          <w:lang w:eastAsia="ru-RU"/>
        </w:rPr>
        <w:br/>
      </w:r>
      <w:r w:rsidRPr="00534025">
        <w:rPr>
          <w:rFonts w:eastAsia="Times New Roman" w:cs="Times New Roman CYR"/>
          <w:color w:val="000000"/>
          <w:lang w:eastAsia="ru-RU"/>
        </w:rPr>
        <w:br/>
        <w:t>Благодати не стяжал ты,</w:t>
      </w:r>
      <w:r w:rsidRPr="00534025">
        <w:rPr>
          <w:rFonts w:eastAsia="Times New Roman" w:cs="Times New Roman CYR"/>
          <w:color w:val="000000"/>
          <w:lang w:eastAsia="ru-RU"/>
        </w:rPr>
        <w:br/>
        <w:t>Ждут преграды и суды.</w:t>
      </w:r>
      <w:r w:rsidRPr="00534025">
        <w:rPr>
          <w:rFonts w:eastAsia="Times New Roman" w:cs="Times New Roman CYR"/>
          <w:color w:val="000000"/>
          <w:lang w:eastAsia="ru-RU"/>
        </w:rPr>
        <w:br/>
        <w:t>Нужен, нужен провожатый,</w:t>
      </w:r>
      <w:r w:rsidRPr="00534025">
        <w:rPr>
          <w:rFonts w:eastAsia="Times New Roman" w:cs="Times New Roman CYR"/>
          <w:color w:val="000000"/>
          <w:lang w:eastAsia="ru-RU"/>
        </w:rPr>
        <w:br/>
        <w:t>Что укроет от беды.</w:t>
      </w:r>
      <w:r w:rsidRPr="00534025">
        <w:rPr>
          <w:rFonts w:eastAsia="Times New Roman" w:cs="Times New Roman CYR"/>
          <w:color w:val="000000"/>
          <w:lang w:eastAsia="ru-RU"/>
        </w:rPr>
        <w:br/>
      </w:r>
      <w:r w:rsidRPr="00534025">
        <w:rPr>
          <w:rFonts w:eastAsia="Times New Roman" w:cs="Times New Roman CYR"/>
          <w:color w:val="000000"/>
          <w:lang w:eastAsia="ru-RU"/>
        </w:rPr>
        <w:br/>
        <w:t>Тихо свечи догорают.</w:t>
      </w:r>
      <w:r w:rsidRPr="00534025">
        <w:rPr>
          <w:rFonts w:eastAsia="Times New Roman" w:cs="Times New Roman CYR"/>
          <w:color w:val="000000"/>
          <w:lang w:eastAsia="ru-RU"/>
        </w:rPr>
        <w:br/>
        <w:t>Дым кадильный – пеленой.</w:t>
      </w:r>
      <w:r w:rsidRPr="00534025">
        <w:rPr>
          <w:rFonts w:eastAsia="Times New Roman" w:cs="Times New Roman CYR"/>
          <w:color w:val="000000"/>
          <w:lang w:eastAsia="ru-RU"/>
        </w:rPr>
        <w:br/>
        <w:t>Далеко душе до Рая.</w:t>
      </w:r>
      <w:r w:rsidRPr="00534025">
        <w:rPr>
          <w:rFonts w:eastAsia="Times New Roman" w:cs="Times New Roman CYR"/>
          <w:color w:val="000000"/>
          <w:lang w:eastAsia="ru-RU"/>
        </w:rPr>
        <w:br/>
        <w:t>Ангел Божий, будь со мной…</w:t>
      </w: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534025" w:rsidRPr="00B7695B" w:rsidRDefault="00534025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B7695B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 xml:space="preserve">Метель </w:t>
      </w:r>
    </w:p>
    <w:p w:rsidR="00534025" w:rsidRPr="00534025" w:rsidRDefault="00534025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534025">
        <w:rPr>
          <w:rFonts w:eastAsia="Times New Roman" w:cs="Times New Roman CYR"/>
          <w:color w:val="000000"/>
          <w:lang w:eastAsia="ru-RU"/>
        </w:rPr>
        <w:t>Метель</w:t>
      </w:r>
      <w:proofErr w:type="gramStart"/>
      <w:r w:rsidRPr="00534025">
        <w:rPr>
          <w:rFonts w:eastAsia="Times New Roman" w:cs="Times New Roman CYR"/>
          <w:color w:val="000000"/>
          <w:lang w:eastAsia="ru-RU"/>
        </w:rPr>
        <w:t xml:space="preserve"> … Г</w:t>
      </w:r>
      <w:proofErr w:type="gramEnd"/>
      <w:r w:rsidRPr="00534025">
        <w:rPr>
          <w:rFonts w:eastAsia="Times New Roman" w:cs="Times New Roman CYR"/>
          <w:color w:val="000000"/>
          <w:lang w:eastAsia="ru-RU"/>
        </w:rPr>
        <w:t>ремит на крыше кровля.</w:t>
      </w:r>
      <w:r w:rsidRPr="00534025">
        <w:rPr>
          <w:rFonts w:eastAsia="Times New Roman" w:cs="Times New Roman CYR"/>
          <w:color w:val="000000"/>
          <w:lang w:eastAsia="ru-RU"/>
        </w:rPr>
        <w:br/>
        <w:t>Тишь в храме. Отблески свечей….</w:t>
      </w:r>
      <w:r w:rsidRPr="00534025">
        <w:rPr>
          <w:rFonts w:eastAsia="Times New Roman" w:cs="Times New Roman CYR"/>
          <w:color w:val="000000"/>
          <w:lang w:eastAsia="ru-RU"/>
        </w:rPr>
        <w:br/>
        <w:t>Душа здесь прячется от ловли</w:t>
      </w:r>
      <w:proofErr w:type="gramStart"/>
      <w:r w:rsidRPr="00534025">
        <w:rPr>
          <w:rFonts w:eastAsia="Times New Roman" w:cs="Times New Roman CYR"/>
          <w:color w:val="000000"/>
          <w:lang w:eastAsia="ru-RU"/>
        </w:rPr>
        <w:br/>
        <w:t>О</w:t>
      </w:r>
      <w:proofErr w:type="gramEnd"/>
      <w:r w:rsidRPr="00534025">
        <w:rPr>
          <w:rFonts w:eastAsia="Times New Roman" w:cs="Times New Roman CYR"/>
          <w:color w:val="000000"/>
          <w:lang w:eastAsia="ru-RU"/>
        </w:rPr>
        <w:t>т скрытных каверзных сетей.</w:t>
      </w:r>
      <w:r w:rsidRPr="00534025">
        <w:rPr>
          <w:rFonts w:eastAsia="Times New Roman" w:cs="Times New Roman CYR"/>
          <w:color w:val="000000"/>
          <w:lang w:eastAsia="ru-RU"/>
        </w:rPr>
        <w:br/>
      </w:r>
      <w:r w:rsidRPr="00534025">
        <w:rPr>
          <w:rFonts w:eastAsia="Times New Roman" w:cs="Times New Roman CYR"/>
          <w:color w:val="000000"/>
          <w:lang w:eastAsia="ru-RU"/>
        </w:rPr>
        <w:br/>
        <w:t>Забыт компьютер, телевизор,</w:t>
      </w:r>
      <w:r w:rsidRPr="00534025">
        <w:rPr>
          <w:rFonts w:eastAsia="Times New Roman" w:cs="Times New Roman CYR"/>
          <w:color w:val="000000"/>
          <w:lang w:eastAsia="ru-RU"/>
        </w:rPr>
        <w:br/>
        <w:t>От мыслей разум не кипит.</w:t>
      </w:r>
      <w:r w:rsidRPr="00534025">
        <w:rPr>
          <w:rFonts w:eastAsia="Times New Roman" w:cs="Times New Roman CYR"/>
          <w:color w:val="000000"/>
          <w:lang w:eastAsia="ru-RU"/>
        </w:rPr>
        <w:br/>
      </w:r>
      <w:proofErr w:type="gramStart"/>
      <w:r w:rsidRPr="00534025">
        <w:rPr>
          <w:rFonts w:eastAsia="Times New Roman" w:cs="Times New Roman CYR"/>
          <w:color w:val="000000"/>
          <w:lang w:eastAsia="ru-RU"/>
        </w:rPr>
        <w:t>В</w:t>
      </w:r>
      <w:proofErr w:type="gramEnd"/>
      <w:r w:rsidRPr="00534025">
        <w:rPr>
          <w:rFonts w:eastAsia="Times New Roman" w:cs="Times New Roman CYR"/>
          <w:color w:val="000000"/>
          <w:lang w:eastAsia="ru-RU"/>
        </w:rPr>
        <w:t xml:space="preserve"> </w:t>
      </w:r>
      <w:proofErr w:type="gramStart"/>
      <w:r w:rsidRPr="00534025">
        <w:rPr>
          <w:rFonts w:eastAsia="Times New Roman" w:cs="Times New Roman CYR"/>
          <w:color w:val="000000"/>
          <w:lang w:eastAsia="ru-RU"/>
        </w:rPr>
        <w:t>миру</w:t>
      </w:r>
      <w:proofErr w:type="gramEnd"/>
      <w:r w:rsidRPr="00534025">
        <w:rPr>
          <w:rFonts w:eastAsia="Times New Roman" w:cs="Times New Roman CYR"/>
          <w:color w:val="000000"/>
          <w:lang w:eastAsia="ru-RU"/>
        </w:rPr>
        <w:t xml:space="preserve"> любой поступок - вызов.</w:t>
      </w:r>
      <w:r w:rsidRPr="00534025">
        <w:rPr>
          <w:rFonts w:eastAsia="Times New Roman" w:cs="Times New Roman CYR"/>
          <w:color w:val="000000"/>
          <w:lang w:eastAsia="ru-RU"/>
        </w:rPr>
        <w:br/>
        <w:t>А здесь зверинец мирно спит.</w:t>
      </w:r>
      <w:r w:rsidRPr="00534025">
        <w:rPr>
          <w:rFonts w:eastAsia="Times New Roman" w:cs="Times New Roman CYR"/>
          <w:color w:val="000000"/>
          <w:lang w:eastAsia="ru-RU"/>
        </w:rPr>
        <w:br/>
      </w:r>
      <w:r w:rsidRPr="00534025">
        <w:rPr>
          <w:rFonts w:eastAsia="Times New Roman" w:cs="Times New Roman CYR"/>
          <w:color w:val="000000"/>
          <w:lang w:eastAsia="ru-RU"/>
        </w:rPr>
        <w:br/>
        <w:t>Спят страсти, тайные желанья…</w:t>
      </w:r>
      <w:r w:rsidRPr="00534025">
        <w:rPr>
          <w:rFonts w:eastAsia="Times New Roman" w:cs="Times New Roman CYR"/>
          <w:color w:val="000000"/>
          <w:lang w:eastAsia="ru-RU"/>
        </w:rPr>
        <w:br/>
        <w:t>Жизнь настоящая – проста.</w:t>
      </w:r>
      <w:r w:rsidRPr="00534025">
        <w:rPr>
          <w:rFonts w:eastAsia="Times New Roman" w:cs="Times New Roman CYR"/>
          <w:color w:val="000000"/>
          <w:lang w:eastAsia="ru-RU"/>
        </w:rPr>
        <w:br/>
        <w:t>И припадаешь с упованьем</w:t>
      </w:r>
      <w:proofErr w:type="gramStart"/>
      <w:r w:rsidRPr="00534025">
        <w:rPr>
          <w:rFonts w:eastAsia="Times New Roman" w:cs="Times New Roman CYR"/>
          <w:color w:val="000000"/>
          <w:lang w:eastAsia="ru-RU"/>
        </w:rPr>
        <w:br/>
        <w:t>К</w:t>
      </w:r>
      <w:proofErr w:type="gramEnd"/>
      <w:r w:rsidRPr="00534025">
        <w:rPr>
          <w:rFonts w:eastAsia="Times New Roman" w:cs="Times New Roman CYR"/>
          <w:color w:val="000000"/>
          <w:lang w:eastAsia="ru-RU"/>
        </w:rPr>
        <w:t xml:space="preserve"> иконе кроткого Христа…</w:t>
      </w: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B43FE" w:rsidRPr="00B7695B" w:rsidRDefault="0050739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В</w:t>
      </w:r>
      <w:r w:rsidR="004B43FE" w:rsidRPr="00B7695B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t>о время полёта</w:t>
      </w:r>
    </w:p>
    <w:p w:rsidR="00B7695B" w:rsidRDefault="004B43FE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В иллюминатор мы глядим…</w:t>
      </w:r>
      <w:r w:rsidRPr="00BE29D4">
        <w:rPr>
          <w:rFonts w:eastAsia="Times New Roman" w:cs="Times New Roman CYR"/>
          <w:color w:val="000000"/>
          <w:lang w:eastAsia="ru-RU"/>
        </w:rPr>
        <w:br/>
        <w:t>Жизнь так хрупка и невесома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П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од нами облака, как дым,</w:t>
      </w:r>
      <w:r w:rsidRPr="00BE29D4">
        <w:rPr>
          <w:rFonts w:eastAsia="Times New Roman" w:cs="Times New Roman CYR"/>
          <w:color w:val="000000"/>
          <w:lang w:eastAsia="ru-RU"/>
        </w:rPr>
        <w:br/>
        <w:t>Что отделяют нас от дома – 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B7695B" w:rsidRDefault="004B43FE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От милой, сказочной земли,</w:t>
      </w:r>
      <w:r w:rsidRPr="00BE29D4">
        <w:rPr>
          <w:rFonts w:eastAsia="Times New Roman" w:cs="Times New Roman CYR"/>
          <w:color w:val="000000"/>
          <w:lang w:eastAsia="ru-RU"/>
        </w:rPr>
        <w:br/>
        <w:t>Основы,  нам казалось – прочной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  <w:t>Н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о нас просторы увлекли,</w:t>
      </w:r>
      <w:r w:rsidRPr="00BE29D4">
        <w:rPr>
          <w:rFonts w:eastAsia="Times New Roman" w:cs="Times New Roman CYR"/>
          <w:color w:val="000000"/>
          <w:lang w:eastAsia="ru-RU"/>
        </w:rPr>
        <w:br/>
        <w:t>И мы летим средь  белых клочьев…</w:t>
      </w:r>
      <w:r w:rsidRPr="00BE29D4">
        <w:rPr>
          <w:rFonts w:eastAsia="Times New Roman" w:cs="Times New Roman CYR"/>
          <w:color w:val="000000"/>
          <w:lang w:eastAsia="ru-RU"/>
        </w:rPr>
        <w:br/>
      </w:r>
    </w:p>
    <w:p w:rsidR="004B43FE" w:rsidRPr="00BE29D4" w:rsidRDefault="004B43FE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И понимаем, что слабы,</w:t>
      </w:r>
      <w:r w:rsidRPr="00BE29D4">
        <w:rPr>
          <w:rFonts w:eastAsia="Times New Roman" w:cs="Times New Roman CYR"/>
          <w:color w:val="000000"/>
          <w:lang w:eastAsia="ru-RU"/>
        </w:rPr>
        <w:br/>
        <w:t>Беспомощны, и – дрожь по</w:t>
      </w:r>
      <w:r w:rsidR="00507390">
        <w:rPr>
          <w:rFonts w:eastAsia="Times New Roman" w:cs="Times New Roman CYR"/>
          <w:color w:val="000000"/>
          <w:lang w:eastAsia="ru-RU"/>
        </w:rPr>
        <w:t xml:space="preserve"> </w:t>
      </w:r>
      <w:proofErr w:type="gramStart"/>
      <w:r w:rsidR="00507390">
        <w:rPr>
          <w:rFonts w:eastAsia="Times New Roman" w:cs="Times New Roman CYR"/>
          <w:color w:val="000000"/>
          <w:lang w:eastAsia="ru-RU"/>
        </w:rPr>
        <w:t>коже</w:t>
      </w:r>
      <w:proofErr w:type="gramEnd"/>
      <w:r w:rsidR="00507390">
        <w:rPr>
          <w:rFonts w:eastAsia="Times New Roman" w:cs="Times New Roman CYR"/>
          <w:color w:val="000000"/>
          <w:lang w:eastAsia="ru-RU"/>
        </w:rPr>
        <w:t>…</w:t>
      </w:r>
      <w:r w:rsidR="00507390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t>…Что нет ни рока, ни судьбы,</w:t>
      </w:r>
      <w:r w:rsidRPr="00BE29D4">
        <w:rPr>
          <w:rFonts w:eastAsia="Times New Roman" w:cs="Times New Roman CYR"/>
          <w:color w:val="000000"/>
          <w:lang w:eastAsia="ru-RU"/>
        </w:rPr>
        <w:br/>
        <w:t>И нас несут ладони Божьи…</w:t>
      </w:r>
    </w:p>
    <w:p w:rsidR="004B43FE" w:rsidRPr="00BE29D4" w:rsidRDefault="004B43FE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507390" w:rsidRDefault="0050739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507390" w:rsidRDefault="0050739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534025" w:rsidRPr="00B7695B" w:rsidRDefault="00534025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B7695B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В журналах глянцевых</w:t>
      </w:r>
    </w:p>
    <w:p w:rsidR="00B7695B" w:rsidRDefault="00534025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534025">
        <w:rPr>
          <w:rFonts w:eastAsia="Times New Roman" w:cs="Times New Roman CYR"/>
          <w:color w:val="000000"/>
          <w:lang w:eastAsia="ru-RU"/>
        </w:rPr>
        <w:t>В журналах глянцевых – </w:t>
      </w:r>
      <w:r w:rsidRPr="00534025">
        <w:rPr>
          <w:rFonts w:eastAsia="Times New Roman" w:cs="Times New Roman CYR"/>
          <w:color w:val="000000"/>
          <w:lang w:eastAsia="ru-RU"/>
        </w:rPr>
        <w:br/>
        <w:t>          гламурное житьё.</w:t>
      </w:r>
      <w:r w:rsidRPr="00534025">
        <w:rPr>
          <w:rFonts w:eastAsia="Times New Roman" w:cs="Times New Roman CYR"/>
          <w:color w:val="000000"/>
          <w:lang w:eastAsia="ru-RU"/>
        </w:rPr>
        <w:br/>
        <w:t>В цене – успех, комфорт, богатство.</w:t>
      </w:r>
      <w:r w:rsidRPr="00534025">
        <w:rPr>
          <w:rFonts w:eastAsia="Times New Roman" w:cs="Times New Roman CYR"/>
          <w:color w:val="000000"/>
          <w:lang w:eastAsia="ru-RU"/>
        </w:rPr>
        <w:br/>
        <w:t xml:space="preserve">Сабвуферы и </w:t>
      </w:r>
      <w:proofErr w:type="spellStart"/>
      <w:r w:rsidRPr="00534025">
        <w:rPr>
          <w:rFonts w:eastAsia="Times New Roman" w:cs="Times New Roman CYR"/>
          <w:color w:val="000000"/>
          <w:lang w:eastAsia="ru-RU"/>
        </w:rPr>
        <w:t>сполеры</w:t>
      </w:r>
      <w:proofErr w:type="spellEnd"/>
      <w:r w:rsidRPr="00534025">
        <w:rPr>
          <w:rFonts w:eastAsia="Times New Roman" w:cs="Times New Roman CYR"/>
          <w:color w:val="000000"/>
          <w:lang w:eastAsia="ru-RU"/>
        </w:rPr>
        <w:t>, литьё…</w:t>
      </w:r>
      <w:r w:rsidRPr="00534025">
        <w:rPr>
          <w:rFonts w:eastAsia="Times New Roman" w:cs="Times New Roman CYR"/>
          <w:color w:val="000000"/>
          <w:lang w:eastAsia="ru-RU"/>
        </w:rPr>
        <w:br/>
        <w:t>Автомобильно-призрачное братство…</w:t>
      </w:r>
      <w:r w:rsidRPr="00534025">
        <w:rPr>
          <w:rFonts w:eastAsia="Times New Roman" w:cs="Times New Roman CYR"/>
          <w:color w:val="000000"/>
          <w:lang w:eastAsia="ru-RU"/>
        </w:rPr>
        <w:br/>
      </w:r>
    </w:p>
    <w:p w:rsidR="00534025" w:rsidRPr="00534025" w:rsidRDefault="00534025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534025">
        <w:rPr>
          <w:rFonts w:eastAsia="Times New Roman" w:cs="Times New Roman CYR"/>
          <w:color w:val="000000"/>
          <w:lang w:eastAsia="ru-RU"/>
        </w:rPr>
        <w:t>Но каждый за себя! И день за днём</w:t>
      </w:r>
      <w:r w:rsidRPr="00534025">
        <w:rPr>
          <w:rFonts w:eastAsia="Times New Roman" w:cs="Times New Roman CYR"/>
          <w:color w:val="000000"/>
          <w:lang w:eastAsia="ru-RU"/>
        </w:rPr>
        <w:br/>
        <w:t>Владельцу чуда на колёсах </w:t>
      </w:r>
      <w:r w:rsidRPr="00534025">
        <w:rPr>
          <w:rFonts w:eastAsia="Times New Roman" w:cs="Times New Roman CYR"/>
          <w:color w:val="000000"/>
          <w:lang w:eastAsia="ru-RU"/>
        </w:rPr>
        <w:br/>
        <w:t>           – не до Бога.</w:t>
      </w:r>
      <w:r w:rsidRPr="00534025">
        <w:rPr>
          <w:rFonts w:eastAsia="Times New Roman" w:cs="Times New Roman CYR"/>
          <w:color w:val="000000"/>
          <w:lang w:eastAsia="ru-RU"/>
        </w:rPr>
        <w:br/>
        <w:t>Но будет миг, и вспомнится о Нём:</w:t>
      </w:r>
      <w:r w:rsidRPr="00534025">
        <w:rPr>
          <w:rFonts w:eastAsia="Times New Roman" w:cs="Times New Roman CYR"/>
          <w:color w:val="000000"/>
          <w:lang w:eastAsia="ru-RU"/>
        </w:rPr>
        <w:br/>
        <w:t>Когда вдруг встанет и обрушится дорога…</w:t>
      </w: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B7695B" w:rsidRDefault="00B7695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7D189E" w:rsidRPr="007D189E" w:rsidRDefault="007D189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  <w:r w:rsidRPr="00B7695B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Казалос</w:t>
      </w:r>
      <w:r w:rsidR="00B7695B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t>ь…</w:t>
      </w:r>
    </w:p>
    <w:p w:rsidR="00B7695B" w:rsidRDefault="007D189E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7D189E">
        <w:rPr>
          <w:rFonts w:eastAsia="Times New Roman" w:cs="Times New Roman CYR"/>
          <w:color w:val="000000"/>
          <w:lang w:eastAsia="ru-RU"/>
        </w:rPr>
        <w:t>Казалось, накрепко забил</w:t>
      </w:r>
      <w:r w:rsidRPr="007D189E">
        <w:rPr>
          <w:rFonts w:eastAsia="Times New Roman" w:cs="Times New Roman CYR"/>
          <w:color w:val="000000"/>
          <w:lang w:eastAsia="ru-RU"/>
        </w:rPr>
        <w:br/>
        <w:t>Подвал, гвоздями прошивая.</w:t>
      </w:r>
      <w:r w:rsidRPr="007D189E">
        <w:rPr>
          <w:rFonts w:eastAsia="Times New Roman" w:cs="Times New Roman CYR"/>
          <w:color w:val="000000"/>
          <w:lang w:eastAsia="ru-RU"/>
        </w:rPr>
        <w:br/>
        <w:t>Казалось, накрепко забыл.</w:t>
      </w:r>
      <w:r w:rsidRPr="007D189E">
        <w:rPr>
          <w:rFonts w:eastAsia="Times New Roman" w:cs="Times New Roman CYR"/>
          <w:color w:val="000000"/>
          <w:lang w:eastAsia="ru-RU"/>
        </w:rPr>
        <w:br/>
        <w:t>А память – вот она, живая.</w:t>
      </w:r>
      <w:r w:rsidRPr="007D189E">
        <w:rPr>
          <w:rFonts w:eastAsia="Times New Roman" w:cs="Times New Roman CYR"/>
          <w:color w:val="000000"/>
          <w:lang w:eastAsia="ru-RU"/>
        </w:rPr>
        <w:br/>
        <w:t>      </w:t>
      </w:r>
    </w:p>
    <w:p w:rsidR="00B7695B" w:rsidRDefault="00B7695B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>
        <w:rPr>
          <w:rFonts w:eastAsia="Times New Roman" w:cs="Times New Roman CYR"/>
          <w:color w:val="000000"/>
          <w:lang w:eastAsia="ru-RU"/>
        </w:rPr>
        <w:t>Начнут забытые находки</w:t>
      </w:r>
      <w:proofErr w:type="gramStart"/>
      <w:r>
        <w:rPr>
          <w:rFonts w:eastAsia="Times New Roman" w:cs="Times New Roman CYR"/>
          <w:color w:val="000000"/>
          <w:lang w:eastAsia="ru-RU"/>
        </w:rPr>
        <w:br/>
      </w:r>
      <w:r w:rsidR="007D189E" w:rsidRPr="007D189E">
        <w:rPr>
          <w:rFonts w:eastAsia="Times New Roman" w:cs="Times New Roman CYR"/>
          <w:color w:val="000000"/>
          <w:lang w:eastAsia="ru-RU"/>
        </w:rPr>
        <w:t>Д</w:t>
      </w:r>
      <w:proofErr w:type="gramEnd"/>
      <w:r w:rsidR="007D189E" w:rsidRPr="007D189E">
        <w:rPr>
          <w:rFonts w:eastAsia="Times New Roman" w:cs="Times New Roman CYR"/>
          <w:color w:val="000000"/>
          <w:lang w:eastAsia="ru-RU"/>
        </w:rPr>
        <w:t>у</w:t>
      </w:r>
      <w:r>
        <w:rPr>
          <w:rFonts w:eastAsia="Times New Roman" w:cs="Times New Roman CYR"/>
          <w:color w:val="000000"/>
          <w:lang w:eastAsia="ru-RU"/>
        </w:rPr>
        <w:t>шить, трясти, напоминать,</w:t>
      </w:r>
      <w:r>
        <w:rPr>
          <w:rFonts w:eastAsia="Times New Roman" w:cs="Times New Roman CYR"/>
          <w:color w:val="000000"/>
          <w:lang w:eastAsia="ru-RU"/>
        </w:rPr>
        <w:br/>
        <w:t>Океанической подлодкой</w:t>
      </w:r>
    </w:p>
    <w:p w:rsidR="00B7695B" w:rsidRDefault="007D189E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7D189E">
        <w:rPr>
          <w:rFonts w:eastAsia="Times New Roman" w:cs="Times New Roman CYR"/>
          <w:color w:val="000000"/>
          <w:lang w:eastAsia="ru-RU"/>
        </w:rPr>
        <w:t>С глубин неведомых всплывать.</w:t>
      </w:r>
      <w:r w:rsidRPr="007D189E">
        <w:rPr>
          <w:rFonts w:eastAsia="Times New Roman" w:cs="Times New Roman CYR"/>
          <w:color w:val="000000"/>
          <w:lang w:eastAsia="ru-RU"/>
        </w:rPr>
        <w:br/>
      </w:r>
    </w:p>
    <w:p w:rsidR="00B7695B" w:rsidRDefault="007D189E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7D189E">
        <w:rPr>
          <w:rFonts w:eastAsia="Times New Roman" w:cs="Times New Roman CYR"/>
          <w:color w:val="000000"/>
          <w:lang w:eastAsia="ru-RU"/>
        </w:rPr>
        <w:t>Всплывают старые грехи,</w:t>
      </w:r>
      <w:r w:rsidRPr="007D189E">
        <w:rPr>
          <w:rFonts w:eastAsia="Times New Roman" w:cs="Times New Roman CYR"/>
          <w:color w:val="000000"/>
          <w:lang w:eastAsia="ru-RU"/>
        </w:rPr>
        <w:br/>
      </w:r>
      <w:proofErr w:type="spellStart"/>
      <w:r w:rsidRPr="007D189E">
        <w:rPr>
          <w:rFonts w:eastAsia="Times New Roman" w:cs="Times New Roman CYR"/>
          <w:color w:val="000000"/>
          <w:lang w:eastAsia="ru-RU"/>
        </w:rPr>
        <w:t>Тошней</w:t>
      </w:r>
      <w:proofErr w:type="spellEnd"/>
      <w:r w:rsidRPr="007D189E">
        <w:rPr>
          <w:rFonts w:eastAsia="Times New Roman" w:cs="Times New Roman CYR"/>
          <w:color w:val="000000"/>
          <w:lang w:eastAsia="ru-RU"/>
        </w:rPr>
        <w:t>, огромней раз от раза,</w:t>
      </w:r>
      <w:r w:rsidRPr="007D189E">
        <w:rPr>
          <w:rFonts w:eastAsia="Times New Roman" w:cs="Times New Roman CYR"/>
          <w:color w:val="000000"/>
          <w:lang w:eastAsia="ru-RU"/>
        </w:rPr>
        <w:br/>
        <w:t>И шепчут, сумрачны, глухи,</w:t>
      </w:r>
      <w:r w:rsidRPr="007D189E">
        <w:rPr>
          <w:rFonts w:eastAsia="Times New Roman" w:cs="Times New Roman CYR"/>
          <w:color w:val="000000"/>
          <w:lang w:eastAsia="ru-RU"/>
        </w:rPr>
        <w:br/>
        <w:t>Что ты к ним накрепко привязан.</w:t>
      </w:r>
      <w:r w:rsidRPr="007D189E">
        <w:rPr>
          <w:rFonts w:eastAsia="Times New Roman" w:cs="Times New Roman CYR"/>
          <w:color w:val="000000"/>
          <w:lang w:eastAsia="ru-RU"/>
        </w:rPr>
        <w:br/>
        <w:t>      </w:t>
      </w:r>
    </w:p>
    <w:p w:rsidR="007D189E" w:rsidRPr="007D189E" w:rsidRDefault="007D189E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7D189E">
        <w:rPr>
          <w:rFonts w:eastAsia="Times New Roman" w:cs="Times New Roman CYR"/>
          <w:color w:val="000000"/>
          <w:lang w:eastAsia="ru-RU"/>
        </w:rPr>
        <w:t>Успеть,</w:t>
      </w:r>
      <w:r w:rsidR="00B7695B">
        <w:rPr>
          <w:rFonts w:eastAsia="Times New Roman" w:cs="Times New Roman CYR"/>
          <w:color w:val="000000"/>
          <w:lang w:eastAsia="ru-RU"/>
        </w:rPr>
        <w:t xml:space="preserve"> успеть «прости» сказать,</w:t>
      </w:r>
      <w:r w:rsidR="00B7695B">
        <w:rPr>
          <w:rFonts w:eastAsia="Times New Roman" w:cs="Times New Roman CYR"/>
          <w:color w:val="000000"/>
          <w:lang w:eastAsia="ru-RU"/>
        </w:rPr>
        <w:br/>
      </w:r>
      <w:r w:rsidRPr="007D189E">
        <w:rPr>
          <w:rFonts w:eastAsia="Times New Roman" w:cs="Times New Roman CYR"/>
          <w:color w:val="000000"/>
          <w:lang w:eastAsia="ru-RU"/>
        </w:rPr>
        <w:t>Пок</w:t>
      </w:r>
      <w:r w:rsidR="00B7695B">
        <w:rPr>
          <w:rFonts w:eastAsia="Times New Roman" w:cs="Times New Roman CYR"/>
          <w:color w:val="000000"/>
          <w:lang w:eastAsia="ru-RU"/>
        </w:rPr>
        <w:t>аяться, крестясь неловко</w:t>
      </w:r>
      <w:proofErr w:type="gramStart"/>
      <w:r w:rsidR="00B7695B">
        <w:rPr>
          <w:rFonts w:eastAsia="Times New Roman" w:cs="Times New Roman CYR"/>
          <w:color w:val="000000"/>
          <w:lang w:eastAsia="ru-RU"/>
        </w:rPr>
        <w:t>…</w:t>
      </w:r>
      <w:r w:rsidR="00B7695B">
        <w:rPr>
          <w:rFonts w:eastAsia="Times New Roman" w:cs="Times New Roman CYR"/>
          <w:color w:val="000000"/>
          <w:lang w:eastAsia="ru-RU"/>
        </w:rPr>
        <w:br/>
        <w:t>Л</w:t>
      </w:r>
      <w:proofErr w:type="gramEnd"/>
      <w:r w:rsidR="00B7695B">
        <w:rPr>
          <w:rFonts w:eastAsia="Times New Roman" w:cs="Times New Roman CYR"/>
          <w:color w:val="000000"/>
          <w:lang w:eastAsia="ru-RU"/>
        </w:rPr>
        <w:t>омая пальцы, отвязать</w:t>
      </w:r>
      <w:r w:rsidR="00B7695B">
        <w:rPr>
          <w:rFonts w:eastAsia="Times New Roman" w:cs="Times New Roman CYR"/>
          <w:color w:val="000000"/>
          <w:lang w:eastAsia="ru-RU"/>
        </w:rPr>
        <w:br/>
      </w:r>
      <w:r w:rsidRPr="007D189E">
        <w:rPr>
          <w:rFonts w:eastAsia="Times New Roman" w:cs="Times New Roman CYR"/>
          <w:color w:val="000000"/>
          <w:lang w:eastAsia="ru-RU"/>
        </w:rPr>
        <w:t>Тугую, страшную верёвку…</w:t>
      </w: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7D189E" w:rsidRPr="00495EFB" w:rsidRDefault="007D189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495EFB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Уже Господь грядет в Иерусалим</w:t>
      </w:r>
    </w:p>
    <w:p w:rsidR="00495EFB" w:rsidRDefault="007D189E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7D189E">
        <w:rPr>
          <w:rFonts w:eastAsia="Times New Roman" w:cs="Times New Roman CYR"/>
          <w:color w:val="000000"/>
          <w:lang w:eastAsia="ru-RU"/>
        </w:rPr>
        <w:t>Уже Господь грядёт в Иерусалим.</w:t>
      </w:r>
      <w:r w:rsidRPr="007D189E">
        <w:rPr>
          <w:rFonts w:eastAsia="Times New Roman" w:cs="Times New Roman CYR"/>
          <w:color w:val="000000"/>
          <w:lang w:eastAsia="ru-RU"/>
        </w:rPr>
        <w:br/>
        <w:t>Ученики скорбят, томятся страхом.</w:t>
      </w:r>
      <w:r w:rsidRPr="007D189E">
        <w:rPr>
          <w:rFonts w:eastAsia="Times New Roman" w:cs="Times New Roman CYR"/>
          <w:color w:val="000000"/>
          <w:lang w:eastAsia="ru-RU"/>
        </w:rPr>
        <w:br/>
        <w:t>Молва сгущается, полощется над Ним,</w:t>
      </w:r>
      <w:r w:rsidRPr="007D189E">
        <w:rPr>
          <w:rFonts w:eastAsia="Times New Roman" w:cs="Times New Roman CYR"/>
          <w:color w:val="000000"/>
          <w:lang w:eastAsia="ru-RU"/>
        </w:rPr>
        <w:br/>
        <w:t>И горизонт до белизны распахнут.</w:t>
      </w:r>
      <w:r w:rsidRPr="007D189E">
        <w:rPr>
          <w:rFonts w:eastAsia="Times New Roman" w:cs="Times New Roman CYR"/>
          <w:color w:val="000000"/>
          <w:lang w:eastAsia="ru-RU"/>
        </w:rPr>
        <w:br/>
      </w:r>
    </w:p>
    <w:p w:rsidR="00495EFB" w:rsidRDefault="007D189E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7D189E">
        <w:rPr>
          <w:rFonts w:eastAsia="Times New Roman" w:cs="Times New Roman CYR"/>
          <w:color w:val="000000"/>
          <w:lang w:eastAsia="ru-RU"/>
        </w:rPr>
        <w:t>Всё впереди: «Осанна!», Крестный Путь</w:t>
      </w:r>
      <w:proofErr w:type="gramStart"/>
      <w:r w:rsidRPr="007D189E">
        <w:rPr>
          <w:rFonts w:eastAsia="Times New Roman" w:cs="Times New Roman CYR"/>
          <w:color w:val="000000"/>
          <w:lang w:eastAsia="ru-RU"/>
        </w:rPr>
        <w:br/>
        <w:t>С</w:t>
      </w:r>
      <w:proofErr w:type="gramEnd"/>
      <w:r w:rsidRPr="007D189E">
        <w:rPr>
          <w:rFonts w:eastAsia="Times New Roman" w:cs="Times New Roman CYR"/>
          <w:color w:val="000000"/>
          <w:lang w:eastAsia="ru-RU"/>
        </w:rPr>
        <w:t>реди толпы, до впечатлений жадной…</w:t>
      </w:r>
      <w:r w:rsidRPr="007D189E">
        <w:rPr>
          <w:rFonts w:eastAsia="Times New Roman" w:cs="Times New Roman CYR"/>
          <w:color w:val="000000"/>
          <w:lang w:eastAsia="ru-RU"/>
        </w:rPr>
        <w:br/>
        <w:t>Последнее желание вздохнуть</w:t>
      </w:r>
      <w:r w:rsidRPr="007D189E">
        <w:rPr>
          <w:rFonts w:eastAsia="Times New Roman" w:cs="Times New Roman CYR"/>
          <w:color w:val="000000"/>
          <w:lang w:eastAsia="ru-RU"/>
        </w:rPr>
        <w:br/>
        <w:t>Всей грудью, судорогой сжатой…</w:t>
      </w:r>
      <w:r w:rsidRPr="007D189E">
        <w:rPr>
          <w:rFonts w:eastAsia="Times New Roman" w:cs="Times New Roman CYR"/>
          <w:color w:val="000000"/>
          <w:lang w:eastAsia="ru-RU"/>
        </w:rPr>
        <w:br/>
      </w:r>
    </w:p>
    <w:p w:rsidR="007D189E" w:rsidRPr="007D189E" w:rsidRDefault="007D189E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7D189E">
        <w:rPr>
          <w:rFonts w:eastAsia="Times New Roman" w:cs="Times New Roman CYR"/>
          <w:color w:val="000000"/>
          <w:lang w:eastAsia="ru-RU"/>
        </w:rPr>
        <w:t>О, Господи! Как близко всё сошлось:</w:t>
      </w:r>
      <w:r w:rsidRPr="007D189E">
        <w:rPr>
          <w:rFonts w:eastAsia="Times New Roman" w:cs="Times New Roman CYR"/>
          <w:color w:val="000000"/>
          <w:lang w:eastAsia="ru-RU"/>
        </w:rPr>
        <w:br/>
        <w:t>И Благовещенье, и Смертная Дорога</w:t>
      </w:r>
      <w:proofErr w:type="gramStart"/>
      <w:r w:rsidRPr="007D189E">
        <w:rPr>
          <w:rFonts w:eastAsia="Times New Roman" w:cs="Times New Roman CYR"/>
          <w:color w:val="000000"/>
          <w:lang w:eastAsia="ru-RU"/>
        </w:rPr>
        <w:t>…</w:t>
      </w:r>
      <w:r w:rsidRPr="007D189E">
        <w:rPr>
          <w:rFonts w:eastAsia="Times New Roman" w:cs="Times New Roman CYR"/>
          <w:color w:val="000000"/>
          <w:lang w:eastAsia="ru-RU"/>
        </w:rPr>
        <w:br/>
        <w:t>В</w:t>
      </w:r>
      <w:proofErr w:type="gramEnd"/>
      <w:r w:rsidRPr="007D189E">
        <w:rPr>
          <w:rFonts w:eastAsia="Times New Roman" w:cs="Times New Roman CYR"/>
          <w:color w:val="000000"/>
          <w:lang w:eastAsia="ru-RU"/>
        </w:rPr>
        <w:t xml:space="preserve"> последний раз стучится в души Гость.</w:t>
      </w:r>
      <w:r w:rsidRPr="007D189E">
        <w:rPr>
          <w:rFonts w:eastAsia="Times New Roman" w:cs="Times New Roman CYR"/>
          <w:color w:val="000000"/>
          <w:lang w:eastAsia="ru-RU"/>
        </w:rPr>
        <w:br/>
        <w:t>Впустите Бога!</w:t>
      </w: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7D189E" w:rsidRPr="00495EFB" w:rsidRDefault="007D189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495EFB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Великий пост</w:t>
      </w:r>
    </w:p>
    <w:p w:rsidR="007D189E" w:rsidRPr="007D189E" w:rsidRDefault="007D189E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7D189E">
        <w:rPr>
          <w:rFonts w:eastAsia="Times New Roman" w:cs="Times New Roman CYR"/>
          <w:color w:val="000000"/>
          <w:lang w:eastAsia="ru-RU"/>
        </w:rPr>
        <w:t>Великий пост… Грехи всплывают.</w:t>
      </w:r>
      <w:r w:rsidRPr="007D189E">
        <w:rPr>
          <w:rFonts w:eastAsia="Times New Roman" w:cs="Times New Roman CYR"/>
          <w:color w:val="000000"/>
          <w:lang w:eastAsia="ru-RU"/>
        </w:rPr>
        <w:br/>
        <w:t>Пугают, мучают, вопят</w:t>
      </w:r>
      <w:proofErr w:type="gramStart"/>
      <w:r w:rsidRPr="007D189E">
        <w:rPr>
          <w:rFonts w:eastAsia="Times New Roman" w:cs="Times New Roman CYR"/>
          <w:color w:val="000000"/>
          <w:lang w:eastAsia="ru-RU"/>
        </w:rPr>
        <w:t>…</w:t>
      </w:r>
      <w:r w:rsidRPr="007D189E">
        <w:rPr>
          <w:rFonts w:eastAsia="Times New Roman" w:cs="Times New Roman CYR"/>
          <w:color w:val="000000"/>
          <w:lang w:eastAsia="ru-RU"/>
        </w:rPr>
        <w:br/>
        <w:t>З</w:t>
      </w:r>
      <w:proofErr w:type="gramEnd"/>
      <w:r w:rsidRPr="007D189E">
        <w:rPr>
          <w:rFonts w:eastAsia="Times New Roman" w:cs="Times New Roman CYR"/>
          <w:color w:val="000000"/>
          <w:lang w:eastAsia="ru-RU"/>
        </w:rPr>
        <w:t>а борт их, а не убывают.</w:t>
      </w:r>
      <w:r w:rsidRPr="007D189E">
        <w:rPr>
          <w:rFonts w:eastAsia="Times New Roman" w:cs="Times New Roman CYR"/>
          <w:color w:val="000000"/>
          <w:lang w:eastAsia="ru-RU"/>
        </w:rPr>
        <w:br/>
        <w:t>Их взоры острые – сверлят.</w:t>
      </w:r>
      <w:r w:rsidRPr="007D189E">
        <w:rPr>
          <w:rFonts w:eastAsia="Times New Roman" w:cs="Times New Roman CYR"/>
          <w:color w:val="000000"/>
          <w:lang w:eastAsia="ru-RU"/>
        </w:rPr>
        <w:br/>
      </w:r>
      <w:r w:rsidRPr="007D189E">
        <w:rPr>
          <w:rFonts w:eastAsia="Times New Roman" w:cs="Times New Roman CYR"/>
          <w:color w:val="000000"/>
          <w:lang w:eastAsia="ru-RU"/>
        </w:rPr>
        <w:br/>
        <w:t>За ними, мелкими и злыми,</w:t>
      </w:r>
      <w:r w:rsidRPr="007D189E">
        <w:rPr>
          <w:rFonts w:eastAsia="Times New Roman" w:cs="Times New Roman CYR"/>
          <w:color w:val="000000"/>
          <w:lang w:eastAsia="ru-RU"/>
        </w:rPr>
        <w:br/>
      </w:r>
      <w:proofErr w:type="gramStart"/>
      <w:r w:rsidRPr="007D189E">
        <w:rPr>
          <w:rFonts w:eastAsia="Times New Roman" w:cs="Times New Roman CYR"/>
          <w:color w:val="000000"/>
          <w:lang w:eastAsia="ru-RU"/>
        </w:rPr>
        <w:t>Встают фигуры покрупней</w:t>
      </w:r>
      <w:proofErr w:type="gramEnd"/>
      <w:r w:rsidRPr="007D189E">
        <w:rPr>
          <w:rFonts w:eastAsia="Times New Roman" w:cs="Times New Roman CYR"/>
          <w:color w:val="000000"/>
          <w:lang w:eastAsia="ru-RU"/>
        </w:rPr>
        <w:t>,</w:t>
      </w:r>
      <w:r w:rsidRPr="007D189E">
        <w:rPr>
          <w:rFonts w:eastAsia="Times New Roman" w:cs="Times New Roman CYR"/>
          <w:color w:val="000000"/>
          <w:lang w:eastAsia="ru-RU"/>
        </w:rPr>
        <w:br/>
        <w:t xml:space="preserve">Пронырливы. Пролазят </w:t>
      </w:r>
      <w:proofErr w:type="gramStart"/>
      <w:r w:rsidRPr="007D189E">
        <w:rPr>
          <w:rFonts w:eastAsia="Times New Roman" w:cs="Times New Roman CYR"/>
          <w:color w:val="000000"/>
          <w:lang w:eastAsia="ru-RU"/>
        </w:rPr>
        <w:t>в</w:t>
      </w:r>
      <w:proofErr w:type="gramEnd"/>
      <w:r w:rsidRPr="007D189E">
        <w:rPr>
          <w:rFonts w:eastAsia="Times New Roman" w:cs="Times New Roman CYR"/>
          <w:color w:val="000000"/>
          <w:lang w:eastAsia="ru-RU"/>
        </w:rPr>
        <w:t xml:space="preserve"> сны, и</w:t>
      </w:r>
      <w:r w:rsidRPr="007D189E">
        <w:rPr>
          <w:rFonts w:eastAsia="Times New Roman" w:cs="Times New Roman CYR"/>
          <w:color w:val="000000"/>
          <w:lang w:eastAsia="ru-RU"/>
        </w:rPr>
        <w:br/>
        <w:t>Дела их – яви пострашней.</w:t>
      </w:r>
      <w:r w:rsidRPr="007D189E">
        <w:rPr>
          <w:rFonts w:eastAsia="Times New Roman" w:cs="Times New Roman CYR"/>
          <w:color w:val="000000"/>
          <w:lang w:eastAsia="ru-RU"/>
        </w:rPr>
        <w:br/>
      </w:r>
      <w:r w:rsidRPr="007D189E">
        <w:rPr>
          <w:rFonts w:eastAsia="Times New Roman" w:cs="Times New Roman CYR"/>
          <w:color w:val="000000"/>
          <w:lang w:eastAsia="ru-RU"/>
        </w:rPr>
        <w:br/>
        <w:t>Едва укроешься молитвой</w:t>
      </w:r>
      <w:proofErr w:type="gramStart"/>
      <w:r w:rsidRPr="007D189E">
        <w:rPr>
          <w:rFonts w:eastAsia="Times New Roman" w:cs="Times New Roman CYR"/>
          <w:color w:val="000000"/>
          <w:lang w:eastAsia="ru-RU"/>
        </w:rPr>
        <w:br/>
        <w:t>И</w:t>
      </w:r>
      <w:proofErr w:type="gramEnd"/>
      <w:r w:rsidRPr="007D189E">
        <w:rPr>
          <w:rFonts w:eastAsia="Times New Roman" w:cs="Times New Roman CYR"/>
          <w:color w:val="000000"/>
          <w:lang w:eastAsia="ru-RU"/>
        </w:rPr>
        <w:t xml:space="preserve"> осенишь себя крестом, -</w:t>
      </w:r>
      <w:r w:rsidRPr="007D189E">
        <w:rPr>
          <w:rFonts w:eastAsia="Times New Roman" w:cs="Times New Roman CYR"/>
          <w:color w:val="000000"/>
          <w:lang w:eastAsia="ru-RU"/>
        </w:rPr>
        <w:br/>
        <w:t>Готовят поле новой битвы.</w:t>
      </w:r>
      <w:r w:rsidRPr="007D189E">
        <w:rPr>
          <w:rFonts w:eastAsia="Times New Roman" w:cs="Times New Roman CYR"/>
          <w:color w:val="000000"/>
          <w:lang w:eastAsia="ru-RU"/>
        </w:rPr>
        <w:br/>
        <w:t>«Жди искушения постом»…</w:t>
      </w:r>
      <w:r w:rsidRPr="007D189E">
        <w:rPr>
          <w:rFonts w:eastAsia="Times New Roman" w:cs="Times New Roman CYR"/>
          <w:color w:val="000000"/>
          <w:lang w:eastAsia="ru-RU"/>
        </w:rPr>
        <w:br/>
      </w:r>
      <w:r w:rsidRPr="007D189E">
        <w:rPr>
          <w:rFonts w:eastAsia="Times New Roman" w:cs="Times New Roman CYR"/>
          <w:color w:val="000000"/>
          <w:lang w:eastAsia="ru-RU"/>
        </w:rPr>
        <w:br/>
        <w:t>Бредём, скорбя, по бездорожью,</w:t>
      </w:r>
      <w:r w:rsidRPr="007D189E">
        <w:rPr>
          <w:rFonts w:eastAsia="Times New Roman" w:cs="Times New Roman CYR"/>
          <w:color w:val="000000"/>
          <w:lang w:eastAsia="ru-RU"/>
        </w:rPr>
        <w:br/>
        <w:t>Вздыхая горестно о том,</w:t>
      </w:r>
      <w:r w:rsidRPr="007D189E">
        <w:rPr>
          <w:rFonts w:eastAsia="Times New Roman" w:cs="Times New Roman CYR"/>
          <w:color w:val="000000"/>
          <w:lang w:eastAsia="ru-RU"/>
        </w:rPr>
        <w:br/>
        <w:t>Чтобы укрыл нас Ангел Божий</w:t>
      </w:r>
      <w:r w:rsidRPr="007D189E">
        <w:rPr>
          <w:rFonts w:eastAsia="Times New Roman" w:cs="Times New Roman CYR"/>
          <w:color w:val="000000"/>
          <w:lang w:eastAsia="ru-RU"/>
        </w:rPr>
        <w:br/>
        <w:t>Своим невидимым крылом.</w:t>
      </w: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7D189E" w:rsidRPr="00495EFB" w:rsidRDefault="007D189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495EFB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Надо на исповедь</w:t>
      </w:r>
    </w:p>
    <w:p w:rsidR="00495EFB" w:rsidRDefault="007D189E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7D189E">
        <w:rPr>
          <w:rFonts w:eastAsia="Times New Roman" w:cs="Times New Roman CYR"/>
          <w:color w:val="000000"/>
          <w:lang w:eastAsia="ru-RU"/>
        </w:rPr>
        <w:t>Надо на исповедь – грязь выгребать,</w:t>
      </w:r>
      <w:r w:rsidRPr="007D189E">
        <w:rPr>
          <w:rFonts w:eastAsia="Times New Roman" w:cs="Times New Roman CYR"/>
          <w:color w:val="000000"/>
          <w:lang w:eastAsia="ru-RU"/>
        </w:rPr>
        <w:br/>
        <w:t>Тинную, черную, едкую…</w:t>
      </w:r>
      <w:r w:rsidRPr="007D189E">
        <w:rPr>
          <w:rFonts w:eastAsia="Times New Roman" w:cs="Times New Roman CYR"/>
          <w:color w:val="000000"/>
          <w:lang w:eastAsia="ru-RU"/>
        </w:rPr>
        <w:br/>
        <w:t>Ткань языка для названий – груба.</w:t>
      </w:r>
      <w:r w:rsidRPr="007D189E">
        <w:rPr>
          <w:rFonts w:eastAsia="Times New Roman" w:cs="Times New Roman CYR"/>
          <w:color w:val="000000"/>
          <w:lang w:eastAsia="ru-RU"/>
        </w:rPr>
        <w:br/>
        <w:t xml:space="preserve">В душу </w:t>
      </w:r>
      <w:proofErr w:type="gramStart"/>
      <w:r w:rsidRPr="007D189E">
        <w:rPr>
          <w:rFonts w:eastAsia="Times New Roman" w:cs="Times New Roman CYR"/>
          <w:color w:val="000000"/>
          <w:lang w:eastAsia="ru-RU"/>
        </w:rPr>
        <w:t>впечатаны</w:t>
      </w:r>
      <w:proofErr w:type="gramEnd"/>
      <w:r w:rsidRPr="007D189E">
        <w:rPr>
          <w:rFonts w:eastAsia="Times New Roman" w:cs="Times New Roman CYR"/>
          <w:color w:val="000000"/>
          <w:lang w:eastAsia="ru-RU"/>
        </w:rPr>
        <w:t xml:space="preserve"> крепко</w:t>
      </w:r>
      <w:r w:rsidRPr="007D189E">
        <w:rPr>
          <w:rFonts w:eastAsia="Times New Roman" w:cs="Times New Roman CYR"/>
          <w:color w:val="000000"/>
          <w:lang w:eastAsia="ru-RU"/>
        </w:rPr>
        <w:br/>
      </w:r>
    </w:p>
    <w:p w:rsidR="00495EFB" w:rsidRDefault="007D189E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7D189E">
        <w:rPr>
          <w:rFonts w:eastAsia="Times New Roman" w:cs="Times New Roman CYR"/>
          <w:color w:val="000000"/>
          <w:lang w:eastAsia="ru-RU"/>
        </w:rPr>
        <w:t>Грешные помыслы… Трудно извлечь,</w:t>
      </w:r>
      <w:r w:rsidRPr="007D189E">
        <w:rPr>
          <w:rFonts w:eastAsia="Times New Roman" w:cs="Times New Roman CYR"/>
          <w:color w:val="000000"/>
          <w:lang w:eastAsia="ru-RU"/>
        </w:rPr>
        <w:br/>
        <w:t>Душу отмыть до сиянья.</w:t>
      </w:r>
      <w:r w:rsidRPr="007D189E">
        <w:rPr>
          <w:rFonts w:eastAsia="Times New Roman" w:cs="Times New Roman CYR"/>
          <w:color w:val="000000"/>
          <w:lang w:eastAsia="ru-RU"/>
        </w:rPr>
        <w:br/>
        <w:t>Падайте струпья с опущенных плеч.</w:t>
      </w:r>
      <w:r w:rsidRPr="007D189E">
        <w:rPr>
          <w:rFonts w:eastAsia="Times New Roman" w:cs="Times New Roman CYR"/>
          <w:color w:val="000000"/>
          <w:lang w:eastAsia="ru-RU"/>
        </w:rPr>
        <w:br/>
        <w:t>Бей же меня, покаянье…</w:t>
      </w:r>
      <w:r w:rsidRPr="007D189E">
        <w:rPr>
          <w:rFonts w:eastAsia="Times New Roman" w:cs="Times New Roman CYR"/>
          <w:color w:val="000000"/>
          <w:lang w:eastAsia="ru-RU"/>
        </w:rPr>
        <w:br/>
      </w:r>
    </w:p>
    <w:p w:rsidR="007D189E" w:rsidRPr="007D189E" w:rsidRDefault="007D189E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7D189E">
        <w:rPr>
          <w:rFonts w:eastAsia="Times New Roman" w:cs="Times New Roman CYR"/>
          <w:color w:val="000000"/>
          <w:lang w:eastAsia="ru-RU"/>
        </w:rPr>
        <w:t>Смрадные помыслы блудных грехов</w:t>
      </w:r>
      <w:r w:rsidRPr="007D189E">
        <w:rPr>
          <w:rFonts w:eastAsia="Times New Roman" w:cs="Times New Roman CYR"/>
          <w:color w:val="000000"/>
          <w:lang w:eastAsia="ru-RU"/>
        </w:rPr>
        <w:br/>
        <w:t xml:space="preserve">Душу </w:t>
      </w:r>
      <w:proofErr w:type="spellStart"/>
      <w:r w:rsidRPr="007D189E">
        <w:rPr>
          <w:rFonts w:eastAsia="Times New Roman" w:cs="Times New Roman CYR"/>
          <w:color w:val="000000"/>
          <w:lang w:eastAsia="ru-RU"/>
        </w:rPr>
        <w:t>уляпали</w:t>
      </w:r>
      <w:proofErr w:type="spellEnd"/>
      <w:r w:rsidRPr="007D189E">
        <w:rPr>
          <w:rFonts w:eastAsia="Times New Roman" w:cs="Times New Roman CYR"/>
          <w:color w:val="000000"/>
          <w:lang w:eastAsia="ru-RU"/>
        </w:rPr>
        <w:t xml:space="preserve"> густо.</w:t>
      </w:r>
      <w:r w:rsidRPr="007D189E">
        <w:rPr>
          <w:rFonts w:eastAsia="Times New Roman" w:cs="Times New Roman CYR"/>
          <w:color w:val="000000"/>
          <w:lang w:eastAsia="ru-RU"/>
        </w:rPr>
        <w:br/>
        <w:t>Боже, не ввергни в погибельный ров!</w:t>
      </w:r>
      <w:r w:rsidRPr="007D189E">
        <w:rPr>
          <w:rFonts w:eastAsia="Times New Roman" w:cs="Times New Roman CYR"/>
          <w:color w:val="000000"/>
          <w:lang w:eastAsia="ru-RU"/>
        </w:rPr>
        <w:br/>
        <w:t>Дай покаянное чувство!</w:t>
      </w: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7D189E" w:rsidRPr="00495EFB" w:rsidRDefault="007D189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495EFB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После исповеди</w:t>
      </w:r>
    </w:p>
    <w:p w:rsidR="00495EFB" w:rsidRDefault="007D189E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7D189E">
        <w:rPr>
          <w:rFonts w:eastAsia="Times New Roman" w:cs="Times New Roman CYR"/>
          <w:color w:val="000000"/>
          <w:lang w:eastAsia="ru-RU"/>
        </w:rPr>
        <w:t>Как светло на сердце – чрезвычайно!</w:t>
      </w:r>
      <w:r w:rsidRPr="007D189E">
        <w:rPr>
          <w:rFonts w:eastAsia="Times New Roman" w:cs="Times New Roman CYR"/>
          <w:color w:val="000000"/>
          <w:lang w:eastAsia="ru-RU"/>
        </w:rPr>
        <w:br/>
        <w:t>От того, что примирилась с Богом!</w:t>
      </w:r>
      <w:r w:rsidRPr="007D189E">
        <w:rPr>
          <w:rFonts w:eastAsia="Times New Roman" w:cs="Times New Roman CYR"/>
          <w:color w:val="000000"/>
          <w:lang w:eastAsia="ru-RU"/>
        </w:rPr>
        <w:br/>
        <w:t>Долгие страданья – неслучайны,</w:t>
      </w:r>
      <w:r w:rsidRPr="007D189E">
        <w:rPr>
          <w:rFonts w:eastAsia="Times New Roman" w:cs="Times New Roman CYR"/>
          <w:color w:val="000000"/>
          <w:lang w:eastAsia="ru-RU"/>
        </w:rPr>
        <w:br/>
        <w:t>Сплетена из горестей дорога.</w:t>
      </w:r>
      <w:r w:rsidRPr="007D189E">
        <w:rPr>
          <w:rFonts w:eastAsia="Times New Roman" w:cs="Times New Roman CYR"/>
          <w:color w:val="000000"/>
          <w:lang w:eastAsia="ru-RU"/>
        </w:rPr>
        <w:br/>
      </w:r>
    </w:p>
    <w:p w:rsidR="00495EFB" w:rsidRDefault="007D189E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7D189E">
        <w:rPr>
          <w:rFonts w:eastAsia="Times New Roman" w:cs="Times New Roman CYR"/>
          <w:color w:val="000000"/>
          <w:lang w:eastAsia="ru-RU"/>
        </w:rPr>
        <w:t>Но сверкающее счастье – быть спокойной,</w:t>
      </w:r>
      <w:r w:rsidRPr="007D189E">
        <w:rPr>
          <w:rFonts w:eastAsia="Times New Roman" w:cs="Times New Roman CYR"/>
          <w:color w:val="000000"/>
          <w:lang w:eastAsia="ru-RU"/>
        </w:rPr>
        <w:br/>
        <w:t>От страстей-пиявок – отлепиться!</w:t>
      </w:r>
      <w:r w:rsidRPr="007D189E">
        <w:rPr>
          <w:rFonts w:eastAsia="Times New Roman" w:cs="Times New Roman CYR"/>
          <w:color w:val="000000"/>
          <w:lang w:eastAsia="ru-RU"/>
        </w:rPr>
        <w:br/>
        <w:t>А была душа – почти покойник,</w:t>
      </w:r>
      <w:r w:rsidRPr="007D189E">
        <w:rPr>
          <w:rFonts w:eastAsia="Times New Roman" w:cs="Times New Roman CYR"/>
          <w:color w:val="000000"/>
          <w:lang w:eastAsia="ru-RU"/>
        </w:rPr>
        <w:br/>
        <w:t>Не могла от сердца помолиться!</w:t>
      </w:r>
      <w:r w:rsidRPr="007D189E">
        <w:rPr>
          <w:rFonts w:eastAsia="Times New Roman" w:cs="Times New Roman CYR"/>
          <w:color w:val="000000"/>
          <w:lang w:eastAsia="ru-RU"/>
        </w:rPr>
        <w:br/>
      </w:r>
    </w:p>
    <w:p w:rsidR="00495EFB" w:rsidRDefault="007D189E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7D189E">
        <w:rPr>
          <w:rFonts w:eastAsia="Times New Roman" w:cs="Times New Roman CYR"/>
          <w:color w:val="000000"/>
          <w:lang w:eastAsia="ru-RU"/>
        </w:rPr>
        <w:t>Я взывала Богу о спасении,</w:t>
      </w:r>
      <w:r w:rsidRPr="007D189E">
        <w:rPr>
          <w:rFonts w:eastAsia="Times New Roman" w:cs="Times New Roman CYR"/>
          <w:color w:val="000000"/>
          <w:lang w:eastAsia="ru-RU"/>
        </w:rPr>
        <w:br/>
        <w:t>Лишь Ему известными путями.</w:t>
      </w:r>
      <w:r w:rsidRPr="007D189E">
        <w:rPr>
          <w:rFonts w:eastAsia="Times New Roman" w:cs="Times New Roman CYR"/>
          <w:color w:val="000000"/>
          <w:lang w:eastAsia="ru-RU"/>
        </w:rPr>
        <w:br/>
        <w:t>Было прочным страшное плетение,</w:t>
      </w:r>
      <w:r w:rsidRPr="007D189E">
        <w:rPr>
          <w:rFonts w:eastAsia="Times New Roman" w:cs="Times New Roman CYR"/>
          <w:color w:val="000000"/>
          <w:lang w:eastAsia="ru-RU"/>
        </w:rPr>
        <w:br/>
        <w:t>Вся душа опутана сетями…</w:t>
      </w:r>
      <w:r w:rsidRPr="007D189E">
        <w:rPr>
          <w:rFonts w:eastAsia="Times New Roman" w:cs="Times New Roman CYR"/>
          <w:color w:val="000000"/>
          <w:lang w:eastAsia="ru-RU"/>
        </w:rPr>
        <w:br/>
      </w:r>
    </w:p>
    <w:p w:rsidR="00495EFB" w:rsidRDefault="007D189E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7D189E">
        <w:rPr>
          <w:rFonts w:eastAsia="Times New Roman" w:cs="Times New Roman CYR"/>
          <w:color w:val="000000"/>
          <w:lang w:eastAsia="ru-RU"/>
        </w:rPr>
        <w:t>Но надеялась – Господь из паутины,</w:t>
      </w:r>
      <w:r w:rsidRPr="007D189E">
        <w:rPr>
          <w:rFonts w:eastAsia="Times New Roman" w:cs="Times New Roman CYR"/>
          <w:color w:val="000000"/>
          <w:lang w:eastAsia="ru-RU"/>
        </w:rPr>
        <w:br/>
        <w:t>Из тенет, из безысходной клети</w:t>
      </w:r>
      <w:r w:rsidRPr="007D189E">
        <w:rPr>
          <w:rFonts w:eastAsia="Times New Roman" w:cs="Times New Roman CYR"/>
          <w:color w:val="000000"/>
          <w:lang w:eastAsia="ru-RU"/>
        </w:rPr>
        <w:br/>
        <w:t>Бережно в</w:t>
      </w:r>
      <w:proofErr w:type="gramStart"/>
      <w:r w:rsidRPr="007D189E">
        <w:rPr>
          <w:rFonts w:eastAsia="Times New Roman" w:cs="Times New Roman CYR"/>
          <w:color w:val="000000"/>
          <w:lang w:eastAsia="ru-RU"/>
        </w:rPr>
        <w:t xml:space="preserve"> С</w:t>
      </w:r>
      <w:proofErr w:type="gramEnd"/>
      <w:r w:rsidRPr="007D189E">
        <w:rPr>
          <w:rFonts w:eastAsia="Times New Roman" w:cs="Times New Roman CYR"/>
          <w:color w:val="000000"/>
          <w:lang w:eastAsia="ru-RU"/>
        </w:rPr>
        <w:t>вои ладони примет,</w:t>
      </w:r>
      <w:r w:rsidRPr="007D189E">
        <w:rPr>
          <w:rFonts w:eastAsia="Times New Roman" w:cs="Times New Roman CYR"/>
          <w:color w:val="000000"/>
          <w:lang w:eastAsia="ru-RU"/>
        </w:rPr>
        <w:br/>
        <w:t>Самые прекрасные на свете!</w:t>
      </w:r>
      <w:r w:rsidRPr="007D189E">
        <w:rPr>
          <w:rFonts w:eastAsia="Times New Roman" w:cs="Times New Roman CYR"/>
          <w:color w:val="000000"/>
          <w:lang w:eastAsia="ru-RU"/>
        </w:rPr>
        <w:br/>
      </w:r>
    </w:p>
    <w:p w:rsidR="007D189E" w:rsidRPr="007D189E" w:rsidRDefault="007D189E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7D189E">
        <w:rPr>
          <w:rFonts w:eastAsia="Times New Roman" w:cs="Times New Roman CYR"/>
          <w:color w:val="000000"/>
          <w:lang w:eastAsia="ru-RU"/>
        </w:rPr>
        <w:t>И отпустит бабочку-калеку,</w:t>
      </w:r>
      <w:r w:rsidRPr="007D189E">
        <w:rPr>
          <w:rFonts w:eastAsia="Times New Roman" w:cs="Times New Roman CYR"/>
          <w:color w:val="000000"/>
          <w:lang w:eastAsia="ru-RU"/>
        </w:rPr>
        <w:br/>
        <w:t>Вручит крылья нового покроя!</w:t>
      </w:r>
      <w:r w:rsidRPr="007D189E">
        <w:rPr>
          <w:rFonts w:eastAsia="Times New Roman" w:cs="Times New Roman CYR"/>
          <w:color w:val="000000"/>
          <w:lang w:eastAsia="ru-RU"/>
        </w:rPr>
        <w:br/>
        <w:t>Дверцу в Царство будущего века</w:t>
      </w:r>
      <w:proofErr w:type="gramStart"/>
      <w:r w:rsidRPr="007D189E">
        <w:rPr>
          <w:rFonts w:eastAsia="Times New Roman" w:cs="Times New Roman CYR"/>
          <w:color w:val="000000"/>
          <w:lang w:eastAsia="ru-RU"/>
        </w:rPr>
        <w:br/>
        <w:t>Р</w:t>
      </w:r>
      <w:proofErr w:type="gramEnd"/>
      <w:r w:rsidRPr="007D189E">
        <w:rPr>
          <w:rFonts w:eastAsia="Times New Roman" w:cs="Times New Roman CYR"/>
          <w:color w:val="000000"/>
          <w:lang w:eastAsia="ru-RU"/>
        </w:rPr>
        <w:t>аспахнет – и больше не закроет!</w:t>
      </w: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7D189E" w:rsidRPr="00495EFB" w:rsidRDefault="007D189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495EFB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Встреча</w:t>
      </w:r>
    </w:p>
    <w:p w:rsidR="007D189E" w:rsidRPr="007D189E" w:rsidRDefault="007D189E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7D189E">
        <w:rPr>
          <w:rFonts w:eastAsia="Times New Roman" w:cs="Times New Roman CYR"/>
          <w:color w:val="000000"/>
          <w:lang w:eastAsia="ru-RU"/>
        </w:rPr>
        <w:t>Забавно помертвевшему душой</w:t>
      </w:r>
      <w:proofErr w:type="gramStart"/>
      <w:r w:rsidRPr="007D189E">
        <w:rPr>
          <w:rFonts w:eastAsia="Times New Roman" w:cs="Times New Roman CYR"/>
          <w:color w:val="000000"/>
          <w:lang w:eastAsia="ru-RU"/>
        </w:rPr>
        <w:br/>
        <w:t>У</w:t>
      </w:r>
      <w:proofErr w:type="gramEnd"/>
      <w:r w:rsidRPr="007D189E">
        <w:rPr>
          <w:rFonts w:eastAsia="Times New Roman" w:cs="Times New Roman CYR"/>
          <w:color w:val="000000"/>
          <w:lang w:eastAsia="ru-RU"/>
        </w:rPr>
        <w:t>видеть вдруг живого человека,</w:t>
      </w:r>
      <w:r w:rsidRPr="007D189E">
        <w:rPr>
          <w:rFonts w:eastAsia="Times New Roman" w:cs="Times New Roman CYR"/>
          <w:color w:val="000000"/>
          <w:lang w:eastAsia="ru-RU"/>
        </w:rPr>
        <w:br/>
        <w:t>В душе которого искрится фейерверком</w:t>
      </w:r>
      <w:r w:rsidRPr="007D189E">
        <w:rPr>
          <w:rFonts w:eastAsia="Times New Roman" w:cs="Times New Roman CYR"/>
          <w:color w:val="000000"/>
          <w:lang w:eastAsia="ru-RU"/>
        </w:rPr>
        <w:br/>
        <w:t>О Боге радость, покаяние свежо…</w:t>
      </w:r>
      <w:r w:rsidRPr="007D189E">
        <w:rPr>
          <w:rFonts w:eastAsia="Times New Roman" w:cs="Times New Roman CYR"/>
          <w:color w:val="000000"/>
          <w:lang w:eastAsia="ru-RU"/>
        </w:rPr>
        <w:br/>
      </w:r>
      <w:r w:rsidRPr="007D189E">
        <w:rPr>
          <w:rFonts w:eastAsia="Times New Roman" w:cs="Times New Roman CYR"/>
          <w:color w:val="000000"/>
          <w:lang w:eastAsia="ru-RU"/>
        </w:rPr>
        <w:br/>
        <w:t>Он с любопытством смотрит в этот мир,</w:t>
      </w:r>
      <w:r w:rsidRPr="007D189E">
        <w:rPr>
          <w:rFonts w:eastAsia="Times New Roman" w:cs="Times New Roman CYR"/>
          <w:color w:val="000000"/>
          <w:lang w:eastAsia="ru-RU"/>
        </w:rPr>
        <w:br/>
        <w:t>По духу чуждый, но по-детски милый,</w:t>
      </w:r>
      <w:r w:rsidRPr="007D189E">
        <w:rPr>
          <w:rFonts w:eastAsia="Times New Roman" w:cs="Times New Roman CYR"/>
          <w:color w:val="000000"/>
          <w:lang w:eastAsia="ru-RU"/>
        </w:rPr>
        <w:br/>
        <w:t>И жизнь своя, что холодней могилы,</w:t>
      </w:r>
      <w:r w:rsidRPr="007D189E">
        <w:rPr>
          <w:rFonts w:eastAsia="Times New Roman" w:cs="Times New Roman CYR"/>
          <w:color w:val="000000"/>
          <w:lang w:eastAsia="ru-RU"/>
        </w:rPr>
        <w:br/>
        <w:t>Впервые видится – из сквозняков и дыр.</w:t>
      </w:r>
      <w:r w:rsidRPr="007D189E">
        <w:rPr>
          <w:rFonts w:eastAsia="Times New Roman" w:cs="Times New Roman CYR"/>
          <w:color w:val="000000"/>
          <w:lang w:eastAsia="ru-RU"/>
        </w:rPr>
        <w:br/>
      </w:r>
      <w:r w:rsidRPr="007D189E">
        <w:rPr>
          <w:rFonts w:eastAsia="Times New Roman" w:cs="Times New Roman CYR"/>
          <w:color w:val="000000"/>
          <w:lang w:eastAsia="ru-RU"/>
        </w:rPr>
        <w:br/>
        <w:t>И он уносит капельку тепла,</w:t>
      </w:r>
      <w:r w:rsidRPr="007D189E">
        <w:rPr>
          <w:rFonts w:eastAsia="Times New Roman" w:cs="Times New Roman CYR"/>
          <w:color w:val="000000"/>
          <w:lang w:eastAsia="ru-RU"/>
        </w:rPr>
        <w:br/>
        <w:t>Себя слегка за слабость презирая.</w:t>
      </w:r>
      <w:r w:rsidRPr="007D189E">
        <w:rPr>
          <w:rFonts w:eastAsia="Times New Roman" w:cs="Times New Roman CYR"/>
          <w:color w:val="000000"/>
          <w:lang w:eastAsia="ru-RU"/>
        </w:rPr>
        <w:br/>
        <w:t>Не верящий, несёт частицу Рая</w:t>
      </w:r>
      <w:proofErr w:type="gramStart"/>
      <w:r w:rsidRPr="007D189E">
        <w:rPr>
          <w:rFonts w:eastAsia="Times New Roman" w:cs="Times New Roman CYR"/>
          <w:color w:val="000000"/>
          <w:lang w:eastAsia="ru-RU"/>
        </w:rPr>
        <w:br/>
        <w:t>В</w:t>
      </w:r>
      <w:proofErr w:type="gramEnd"/>
      <w:r w:rsidRPr="007D189E">
        <w:rPr>
          <w:rFonts w:eastAsia="Times New Roman" w:cs="Times New Roman CYR"/>
          <w:color w:val="000000"/>
          <w:lang w:eastAsia="ru-RU"/>
        </w:rPr>
        <w:t xml:space="preserve"> душе, что на мгновенья ожила.</w:t>
      </w: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7D189E" w:rsidRPr="00495EFB" w:rsidRDefault="007D189E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495EFB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В лучезарно-радостной дали</w:t>
      </w:r>
    </w:p>
    <w:p w:rsidR="007D189E" w:rsidRPr="007D189E" w:rsidRDefault="007D189E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7D189E">
        <w:rPr>
          <w:rFonts w:eastAsia="Times New Roman" w:cs="Times New Roman CYR"/>
          <w:color w:val="000000"/>
          <w:lang w:eastAsia="ru-RU"/>
        </w:rPr>
        <w:t>Не очень-то надейтесь на сочувствие.</w:t>
      </w:r>
      <w:r w:rsidRPr="007D189E">
        <w:rPr>
          <w:rFonts w:eastAsia="Times New Roman" w:cs="Times New Roman CYR"/>
          <w:color w:val="000000"/>
          <w:lang w:eastAsia="ru-RU"/>
        </w:rPr>
        <w:br/>
        <w:t>Вам сказано об овцах и волках.</w:t>
      </w:r>
      <w:r w:rsidRPr="007D189E">
        <w:rPr>
          <w:rFonts w:eastAsia="Times New Roman" w:cs="Times New Roman CYR"/>
          <w:color w:val="000000"/>
          <w:lang w:eastAsia="ru-RU"/>
        </w:rPr>
        <w:br/>
        <w:t>Увидите кощунства, богохульства,</w:t>
      </w:r>
      <w:r w:rsidRPr="007D189E">
        <w:rPr>
          <w:rFonts w:eastAsia="Times New Roman" w:cs="Times New Roman CYR"/>
          <w:color w:val="000000"/>
          <w:lang w:eastAsia="ru-RU"/>
        </w:rPr>
        <w:br/>
        <w:t>Но совершенная любовь прогонит страх.</w:t>
      </w:r>
      <w:r w:rsidRPr="007D189E">
        <w:rPr>
          <w:rFonts w:eastAsia="Times New Roman" w:cs="Times New Roman CYR"/>
          <w:color w:val="000000"/>
          <w:lang w:eastAsia="ru-RU"/>
        </w:rPr>
        <w:br/>
      </w:r>
      <w:r w:rsidRPr="007D189E">
        <w:rPr>
          <w:rFonts w:eastAsia="Times New Roman" w:cs="Times New Roman CYR"/>
          <w:color w:val="000000"/>
          <w:lang w:eastAsia="ru-RU"/>
        </w:rPr>
        <w:br/>
        <w:t>Ах вы, овечки, любящие, нежные!</w:t>
      </w:r>
      <w:r w:rsidRPr="007D189E">
        <w:rPr>
          <w:rFonts w:eastAsia="Times New Roman" w:cs="Times New Roman CYR"/>
          <w:color w:val="000000"/>
          <w:lang w:eastAsia="ru-RU"/>
        </w:rPr>
        <w:br/>
        <w:t>Как сердце кровоточит, как болит!</w:t>
      </w:r>
      <w:r w:rsidRPr="007D189E">
        <w:rPr>
          <w:rFonts w:eastAsia="Times New Roman" w:cs="Times New Roman CYR"/>
          <w:color w:val="000000"/>
          <w:lang w:eastAsia="ru-RU"/>
        </w:rPr>
        <w:br/>
        <w:t>Но как зовут вершины белоснежные</w:t>
      </w:r>
      <w:proofErr w:type="gramStart"/>
      <w:r w:rsidRPr="007D189E">
        <w:rPr>
          <w:rFonts w:eastAsia="Times New Roman" w:cs="Times New Roman CYR"/>
          <w:color w:val="000000"/>
          <w:lang w:eastAsia="ru-RU"/>
        </w:rPr>
        <w:br/>
        <w:t>Т</w:t>
      </w:r>
      <w:proofErr w:type="gramEnd"/>
      <w:r w:rsidRPr="007D189E">
        <w:rPr>
          <w:rFonts w:eastAsia="Times New Roman" w:cs="Times New Roman CYR"/>
          <w:color w:val="000000"/>
          <w:lang w:eastAsia="ru-RU"/>
        </w:rPr>
        <w:t>ам, в лучезарно-радостной дали!</w:t>
      </w:r>
      <w:r w:rsidRPr="007D189E">
        <w:rPr>
          <w:rFonts w:eastAsia="Times New Roman" w:cs="Times New Roman CYR"/>
          <w:color w:val="000000"/>
          <w:lang w:eastAsia="ru-RU"/>
        </w:rPr>
        <w:br/>
      </w:r>
      <w:r w:rsidRPr="007D189E">
        <w:rPr>
          <w:rFonts w:eastAsia="Times New Roman" w:cs="Times New Roman CYR"/>
          <w:color w:val="000000"/>
          <w:lang w:eastAsia="ru-RU"/>
        </w:rPr>
        <w:br/>
        <w:t>Опять вы изгнаны. Почти что не убиты.</w:t>
      </w:r>
      <w:r w:rsidRPr="007D189E">
        <w:rPr>
          <w:rFonts w:eastAsia="Times New Roman" w:cs="Times New Roman CYR"/>
          <w:color w:val="000000"/>
          <w:lang w:eastAsia="ru-RU"/>
        </w:rPr>
        <w:br/>
        <w:t>Прах отрясаете с растрескавшихся пят</w:t>
      </w:r>
      <w:proofErr w:type="gramStart"/>
      <w:r w:rsidRPr="007D189E">
        <w:rPr>
          <w:rFonts w:eastAsia="Times New Roman" w:cs="Times New Roman CYR"/>
          <w:color w:val="000000"/>
          <w:lang w:eastAsia="ru-RU"/>
        </w:rPr>
        <w:t>…</w:t>
      </w:r>
      <w:r w:rsidRPr="007D189E">
        <w:rPr>
          <w:rFonts w:eastAsia="Times New Roman" w:cs="Times New Roman CYR"/>
          <w:color w:val="000000"/>
          <w:lang w:eastAsia="ru-RU"/>
        </w:rPr>
        <w:br/>
        <w:t>И</w:t>
      </w:r>
      <w:proofErr w:type="gramEnd"/>
      <w:r w:rsidRPr="007D189E">
        <w:rPr>
          <w:rFonts w:eastAsia="Times New Roman" w:cs="Times New Roman CYR"/>
          <w:color w:val="000000"/>
          <w:lang w:eastAsia="ru-RU"/>
        </w:rPr>
        <w:t xml:space="preserve"> – снова в путь, любимы, не забыты</w:t>
      </w:r>
      <w:r w:rsidRPr="007D189E">
        <w:rPr>
          <w:rFonts w:eastAsia="Times New Roman" w:cs="Times New Roman CYR"/>
          <w:color w:val="000000"/>
          <w:lang w:eastAsia="ru-RU"/>
        </w:rPr>
        <w:br/>
        <w:t>Тем, Кто за вас однажды был распят…</w:t>
      </w: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900E7D" w:rsidRPr="00495EFB" w:rsidRDefault="00900E7D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495EFB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Выбраковка стада</w:t>
      </w:r>
    </w:p>
    <w:p w:rsidR="00900E7D" w:rsidRPr="00900E7D" w:rsidRDefault="00900E7D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900E7D">
        <w:rPr>
          <w:rFonts w:eastAsia="Times New Roman" w:cs="Times New Roman CYR"/>
          <w:color w:val="000000"/>
          <w:lang w:eastAsia="ru-RU"/>
        </w:rPr>
        <w:t>Нас пустят первыми под нож.</w:t>
      </w:r>
      <w:r w:rsidRPr="00900E7D">
        <w:rPr>
          <w:rFonts w:eastAsia="Times New Roman" w:cs="Times New Roman CYR"/>
          <w:color w:val="000000"/>
          <w:lang w:eastAsia="ru-RU"/>
        </w:rPr>
        <w:br/>
        <w:t>Придет пора проверить стадо</w:t>
      </w:r>
      <w:proofErr w:type="gramStart"/>
      <w:r w:rsidRPr="00900E7D">
        <w:rPr>
          <w:rFonts w:eastAsia="Times New Roman" w:cs="Times New Roman CYR"/>
          <w:color w:val="000000"/>
          <w:lang w:eastAsia="ru-RU"/>
        </w:rPr>
        <w:t>…</w:t>
      </w:r>
      <w:r w:rsidRPr="00900E7D">
        <w:rPr>
          <w:rFonts w:eastAsia="Times New Roman" w:cs="Times New Roman CYR"/>
          <w:color w:val="000000"/>
          <w:lang w:eastAsia="ru-RU"/>
        </w:rPr>
        <w:br/>
        <w:t>Н</w:t>
      </w:r>
      <w:proofErr w:type="gramEnd"/>
      <w:r w:rsidRPr="00900E7D">
        <w:rPr>
          <w:rFonts w:eastAsia="Times New Roman" w:cs="Times New Roman CYR"/>
          <w:color w:val="000000"/>
          <w:lang w:eastAsia="ru-RU"/>
        </w:rPr>
        <w:t>е блеешь, скажут, а поёшь.</w:t>
      </w:r>
      <w:r w:rsidRPr="00900E7D">
        <w:rPr>
          <w:rFonts w:eastAsia="Times New Roman" w:cs="Times New Roman CYR"/>
          <w:color w:val="000000"/>
          <w:lang w:eastAsia="ru-RU"/>
        </w:rPr>
        <w:br/>
        <w:t xml:space="preserve">А нам </w:t>
      </w:r>
      <w:proofErr w:type="spellStart"/>
      <w:r w:rsidRPr="00900E7D">
        <w:rPr>
          <w:rFonts w:eastAsia="Times New Roman" w:cs="Times New Roman CYR"/>
          <w:color w:val="000000"/>
          <w:lang w:eastAsia="ru-RU"/>
        </w:rPr>
        <w:t>неблеющих</w:t>
      </w:r>
      <w:proofErr w:type="spellEnd"/>
      <w:r w:rsidRPr="00900E7D">
        <w:rPr>
          <w:rFonts w:eastAsia="Times New Roman" w:cs="Times New Roman CYR"/>
          <w:color w:val="000000"/>
          <w:lang w:eastAsia="ru-RU"/>
        </w:rPr>
        <w:t xml:space="preserve"> не надо.</w:t>
      </w:r>
      <w:r w:rsidRPr="00900E7D">
        <w:rPr>
          <w:rFonts w:eastAsia="Times New Roman" w:cs="Times New Roman CYR"/>
          <w:color w:val="000000"/>
          <w:lang w:eastAsia="ru-RU"/>
        </w:rPr>
        <w:br/>
      </w:r>
      <w:r w:rsidRPr="00900E7D">
        <w:rPr>
          <w:rFonts w:eastAsia="Times New Roman" w:cs="Times New Roman CYR"/>
          <w:color w:val="000000"/>
          <w:lang w:eastAsia="ru-RU"/>
        </w:rPr>
        <w:br/>
        <w:t>Придет наш час, и ясным днём</w:t>
      </w:r>
      <w:proofErr w:type="gramStart"/>
      <w:r w:rsidRPr="00900E7D">
        <w:rPr>
          <w:rFonts w:eastAsia="Times New Roman" w:cs="Times New Roman CYR"/>
          <w:color w:val="000000"/>
          <w:lang w:eastAsia="ru-RU"/>
        </w:rPr>
        <w:br/>
        <w:t>Н</w:t>
      </w:r>
      <w:proofErr w:type="gramEnd"/>
      <w:r w:rsidRPr="00900E7D">
        <w:rPr>
          <w:rFonts w:eastAsia="Times New Roman" w:cs="Times New Roman CYR"/>
          <w:color w:val="000000"/>
          <w:lang w:eastAsia="ru-RU"/>
        </w:rPr>
        <w:t>ад нами небо распахнется,</w:t>
      </w:r>
      <w:r w:rsidRPr="00900E7D">
        <w:rPr>
          <w:rFonts w:eastAsia="Times New Roman" w:cs="Times New Roman CYR"/>
          <w:color w:val="000000"/>
          <w:lang w:eastAsia="ru-RU"/>
        </w:rPr>
        <w:br/>
        <w:t>И мы, слабея, упадём</w:t>
      </w:r>
      <w:r w:rsidRPr="00900E7D">
        <w:rPr>
          <w:rFonts w:eastAsia="Times New Roman" w:cs="Times New Roman CYR"/>
          <w:color w:val="000000"/>
          <w:lang w:eastAsia="ru-RU"/>
        </w:rPr>
        <w:br/>
        <w:t>На дно небесного колодца…</w:t>
      </w: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900E7D" w:rsidRPr="00495EFB" w:rsidRDefault="0050739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900E7D" w:rsidRPr="00900E7D" w:rsidRDefault="00900E7D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900E7D">
        <w:rPr>
          <w:rFonts w:eastAsia="Times New Roman" w:cs="Times New Roman CYR"/>
          <w:color w:val="000000"/>
          <w:lang w:eastAsia="ru-RU"/>
        </w:rPr>
        <w:t>Нам так хотелось пошуметь!</w:t>
      </w:r>
      <w:r w:rsidRPr="00900E7D">
        <w:rPr>
          <w:rFonts w:eastAsia="Times New Roman" w:cs="Times New Roman CYR"/>
          <w:color w:val="000000"/>
          <w:lang w:eastAsia="ru-RU"/>
        </w:rPr>
        <w:br/>
        <w:t>Но оглянулись – всюду тени.</w:t>
      </w:r>
      <w:r w:rsidRPr="00900E7D">
        <w:rPr>
          <w:rFonts w:eastAsia="Times New Roman" w:cs="Times New Roman CYR"/>
          <w:color w:val="000000"/>
          <w:lang w:eastAsia="ru-RU"/>
        </w:rPr>
        <w:br/>
        <w:t>И мы в сгущающейся тьме</w:t>
      </w:r>
      <w:proofErr w:type="gramStart"/>
      <w:r w:rsidRPr="00900E7D">
        <w:rPr>
          <w:rFonts w:eastAsia="Times New Roman" w:cs="Times New Roman CYR"/>
          <w:color w:val="000000"/>
          <w:lang w:eastAsia="ru-RU"/>
        </w:rPr>
        <w:br/>
        <w:t>В</w:t>
      </w:r>
      <w:proofErr w:type="gramEnd"/>
      <w:r w:rsidRPr="00900E7D">
        <w:rPr>
          <w:rFonts w:eastAsia="Times New Roman" w:cs="Times New Roman CYR"/>
          <w:color w:val="000000"/>
          <w:lang w:eastAsia="ru-RU"/>
        </w:rPr>
        <w:t>друг опустились на колени.</w:t>
      </w:r>
      <w:r w:rsidRPr="00900E7D">
        <w:rPr>
          <w:rFonts w:eastAsia="Times New Roman" w:cs="Times New Roman CYR"/>
          <w:color w:val="000000"/>
          <w:lang w:eastAsia="ru-RU"/>
        </w:rPr>
        <w:br/>
      </w:r>
      <w:r w:rsidRPr="00900E7D">
        <w:rPr>
          <w:rFonts w:eastAsia="Times New Roman" w:cs="Times New Roman CYR"/>
          <w:color w:val="000000"/>
          <w:lang w:eastAsia="ru-RU"/>
        </w:rPr>
        <w:br/>
        <w:t>Нам так хотелось голосов,</w:t>
      </w:r>
      <w:r w:rsidRPr="00900E7D">
        <w:rPr>
          <w:rFonts w:eastAsia="Times New Roman" w:cs="Times New Roman CYR"/>
          <w:color w:val="000000"/>
          <w:lang w:eastAsia="ru-RU"/>
        </w:rPr>
        <w:br/>
        <w:t>И фейерверков, и оваций,</w:t>
      </w:r>
      <w:r w:rsidRPr="00900E7D">
        <w:rPr>
          <w:rFonts w:eastAsia="Times New Roman" w:cs="Times New Roman CYR"/>
          <w:color w:val="000000"/>
          <w:lang w:eastAsia="ru-RU"/>
        </w:rPr>
        <w:br/>
        <w:t>Но властный молчаливый зов</w:t>
      </w:r>
      <w:proofErr w:type="gramStart"/>
      <w:r w:rsidRPr="00900E7D">
        <w:rPr>
          <w:rFonts w:eastAsia="Times New Roman" w:cs="Times New Roman CYR"/>
          <w:color w:val="000000"/>
          <w:lang w:eastAsia="ru-RU"/>
        </w:rPr>
        <w:br/>
        <w:t>В</w:t>
      </w:r>
      <w:proofErr w:type="gramEnd"/>
      <w:r w:rsidRPr="00900E7D">
        <w:rPr>
          <w:rFonts w:eastAsia="Times New Roman" w:cs="Times New Roman CYR"/>
          <w:color w:val="000000"/>
          <w:lang w:eastAsia="ru-RU"/>
        </w:rPr>
        <w:t>елел холодных плит касаться.</w:t>
      </w:r>
      <w:r w:rsidRPr="00900E7D">
        <w:rPr>
          <w:rFonts w:eastAsia="Times New Roman" w:cs="Times New Roman CYR"/>
          <w:color w:val="000000"/>
          <w:lang w:eastAsia="ru-RU"/>
        </w:rPr>
        <w:br/>
      </w:r>
      <w:r w:rsidRPr="00900E7D">
        <w:rPr>
          <w:rFonts w:eastAsia="Times New Roman" w:cs="Times New Roman CYR"/>
          <w:color w:val="000000"/>
          <w:lang w:eastAsia="ru-RU"/>
        </w:rPr>
        <w:br/>
        <w:t>Пришли и музыка, и шум.</w:t>
      </w:r>
      <w:r w:rsidRPr="00900E7D">
        <w:rPr>
          <w:rFonts w:eastAsia="Times New Roman" w:cs="Times New Roman CYR"/>
          <w:color w:val="000000"/>
          <w:lang w:eastAsia="ru-RU"/>
        </w:rPr>
        <w:br/>
        <w:t>Но мы, отвыкшие от света,</w:t>
      </w:r>
      <w:r w:rsidRPr="00900E7D">
        <w:rPr>
          <w:rFonts w:eastAsia="Times New Roman" w:cs="Times New Roman CYR"/>
          <w:color w:val="000000"/>
          <w:lang w:eastAsia="ru-RU"/>
        </w:rPr>
        <w:br/>
        <w:t xml:space="preserve">В </w:t>
      </w:r>
      <w:proofErr w:type="spellStart"/>
      <w:r w:rsidRPr="00900E7D">
        <w:rPr>
          <w:rFonts w:eastAsia="Times New Roman" w:cs="Times New Roman CYR"/>
          <w:color w:val="000000"/>
          <w:lang w:eastAsia="ru-RU"/>
        </w:rPr>
        <w:t>сияньи</w:t>
      </w:r>
      <w:proofErr w:type="spellEnd"/>
      <w:r w:rsidRPr="00900E7D">
        <w:rPr>
          <w:rFonts w:eastAsia="Times New Roman" w:cs="Times New Roman CYR"/>
          <w:color w:val="000000"/>
          <w:lang w:eastAsia="ru-RU"/>
        </w:rPr>
        <w:t xml:space="preserve"> многотрудных дум</w:t>
      </w:r>
      <w:proofErr w:type="gramStart"/>
      <w:r w:rsidRPr="00900E7D">
        <w:rPr>
          <w:rFonts w:eastAsia="Times New Roman" w:cs="Times New Roman CYR"/>
          <w:color w:val="000000"/>
          <w:lang w:eastAsia="ru-RU"/>
        </w:rPr>
        <w:br/>
        <w:t>С</w:t>
      </w:r>
      <w:proofErr w:type="gramEnd"/>
      <w:r w:rsidRPr="00900E7D">
        <w:rPr>
          <w:rFonts w:eastAsia="Times New Roman" w:cs="Times New Roman CYR"/>
          <w:color w:val="000000"/>
          <w:lang w:eastAsia="ru-RU"/>
        </w:rPr>
        <w:t>мотрели горестно на это…</w:t>
      </w: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495EFB" w:rsidRDefault="00495EFB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900E7D" w:rsidRPr="00495EFB" w:rsidRDefault="0050739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115D2A" w:rsidRDefault="00115D2A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>
        <w:rPr>
          <w:rFonts w:eastAsia="Times New Roman" w:cs="Times New Roman CYR"/>
          <w:color w:val="000000"/>
          <w:lang w:eastAsia="ru-RU"/>
        </w:rPr>
        <w:t xml:space="preserve">Даже если никто </w:t>
      </w:r>
    </w:p>
    <w:p w:rsidR="00115D2A" w:rsidRDefault="00115D2A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>
        <w:rPr>
          <w:rFonts w:eastAsia="Times New Roman" w:cs="Times New Roman CYR"/>
          <w:color w:val="000000"/>
          <w:lang w:eastAsia="ru-RU"/>
        </w:rPr>
        <w:t xml:space="preserve">                           н</w:t>
      </w:r>
      <w:r w:rsidR="00900E7D" w:rsidRPr="00900E7D">
        <w:rPr>
          <w:rFonts w:eastAsia="Times New Roman" w:cs="Times New Roman CYR"/>
          <w:color w:val="000000"/>
          <w:lang w:eastAsia="ru-RU"/>
        </w:rPr>
        <w:t>ас не услышит,</w:t>
      </w:r>
      <w:r w:rsidR="00900E7D" w:rsidRPr="00900E7D">
        <w:rPr>
          <w:rFonts w:eastAsia="Times New Roman" w:cs="Times New Roman CYR"/>
          <w:color w:val="000000"/>
          <w:lang w:eastAsia="ru-RU"/>
        </w:rPr>
        <w:br/>
        <w:t xml:space="preserve">Даже если </w:t>
      </w:r>
      <w:proofErr w:type="gramStart"/>
      <w:r w:rsidR="00900E7D" w:rsidRPr="00900E7D">
        <w:rPr>
          <w:rFonts w:eastAsia="Times New Roman" w:cs="Times New Roman CYR"/>
          <w:color w:val="000000"/>
          <w:lang w:eastAsia="ru-RU"/>
        </w:rPr>
        <w:t>пройдём </w:t>
      </w:r>
      <w:r w:rsidR="00900E7D" w:rsidRPr="00900E7D">
        <w:rPr>
          <w:rFonts w:eastAsia="Times New Roman" w:cs="Times New Roman CYR"/>
          <w:color w:val="000000"/>
          <w:lang w:eastAsia="ru-RU"/>
        </w:rPr>
        <w:br/>
      </w:r>
      <w:r>
        <w:rPr>
          <w:rFonts w:eastAsia="Times New Roman" w:cs="Times New Roman CYR"/>
          <w:color w:val="000000"/>
          <w:lang w:eastAsia="ru-RU"/>
        </w:rPr>
        <w:t xml:space="preserve">                      м</w:t>
      </w:r>
      <w:r w:rsidR="00900E7D" w:rsidRPr="00900E7D">
        <w:rPr>
          <w:rFonts w:eastAsia="Times New Roman" w:cs="Times New Roman CYR"/>
          <w:color w:val="000000"/>
          <w:lang w:eastAsia="ru-RU"/>
        </w:rPr>
        <w:t>имо глаз и сердец…</w:t>
      </w:r>
      <w:r w:rsidR="00900E7D" w:rsidRPr="00900E7D">
        <w:rPr>
          <w:rFonts w:eastAsia="Times New Roman" w:cs="Times New Roman CYR"/>
          <w:color w:val="000000"/>
          <w:lang w:eastAsia="ru-RU"/>
        </w:rPr>
        <w:br/>
        <w:t>Вы прислушайтесь</w:t>
      </w:r>
      <w:proofErr w:type="gramEnd"/>
      <w:r w:rsidR="00900E7D" w:rsidRPr="00900E7D">
        <w:rPr>
          <w:rFonts w:eastAsia="Times New Roman" w:cs="Times New Roman CYR"/>
          <w:color w:val="000000"/>
          <w:lang w:eastAsia="ru-RU"/>
        </w:rPr>
        <w:t xml:space="preserve"> к миру – </w:t>
      </w:r>
      <w:r w:rsidR="00900E7D" w:rsidRPr="00900E7D">
        <w:rPr>
          <w:rFonts w:eastAsia="Times New Roman" w:cs="Times New Roman CYR"/>
          <w:color w:val="000000"/>
          <w:lang w:eastAsia="ru-RU"/>
        </w:rPr>
        <w:br/>
      </w:r>
      <w:r>
        <w:rPr>
          <w:rFonts w:eastAsia="Times New Roman" w:cs="Times New Roman CYR"/>
          <w:color w:val="000000"/>
          <w:lang w:eastAsia="ru-RU"/>
        </w:rPr>
        <w:t xml:space="preserve">                       о</w:t>
      </w:r>
      <w:r w:rsidR="00900E7D" w:rsidRPr="00900E7D">
        <w:rPr>
          <w:rFonts w:eastAsia="Times New Roman" w:cs="Times New Roman CYR"/>
          <w:color w:val="000000"/>
          <w:lang w:eastAsia="ru-RU"/>
        </w:rPr>
        <w:t>н тягостно дышит,</w:t>
      </w:r>
      <w:r w:rsidR="00900E7D" w:rsidRPr="00900E7D">
        <w:rPr>
          <w:rFonts w:eastAsia="Times New Roman" w:cs="Times New Roman CYR"/>
          <w:color w:val="000000"/>
          <w:lang w:eastAsia="ru-RU"/>
        </w:rPr>
        <w:br/>
        <w:t>И глядит </w:t>
      </w:r>
      <w:r w:rsidR="00900E7D" w:rsidRPr="00900E7D">
        <w:rPr>
          <w:rFonts w:eastAsia="Times New Roman" w:cs="Times New Roman CYR"/>
          <w:color w:val="000000"/>
          <w:lang w:eastAsia="ru-RU"/>
        </w:rPr>
        <w:br/>
      </w:r>
      <w:r>
        <w:rPr>
          <w:rFonts w:eastAsia="Times New Roman" w:cs="Times New Roman CYR"/>
          <w:color w:val="000000"/>
          <w:lang w:eastAsia="ru-RU"/>
        </w:rPr>
        <w:t xml:space="preserve">      к</w:t>
      </w:r>
      <w:r w:rsidR="00900E7D" w:rsidRPr="00900E7D">
        <w:rPr>
          <w:rFonts w:eastAsia="Times New Roman" w:cs="Times New Roman CYR"/>
          <w:color w:val="000000"/>
          <w:lang w:eastAsia="ru-RU"/>
        </w:rPr>
        <w:t>ак больной</w:t>
      </w:r>
    </w:p>
    <w:p w:rsidR="00495EFB" w:rsidRDefault="00115D2A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>
        <w:rPr>
          <w:rFonts w:eastAsia="Times New Roman" w:cs="Times New Roman CYR"/>
          <w:color w:val="000000"/>
          <w:lang w:eastAsia="ru-RU"/>
        </w:rPr>
        <w:t xml:space="preserve">                      </w:t>
      </w:r>
      <w:r w:rsidR="00900E7D" w:rsidRPr="00900E7D">
        <w:rPr>
          <w:rFonts w:eastAsia="Times New Roman" w:cs="Times New Roman CYR"/>
          <w:color w:val="000000"/>
          <w:lang w:eastAsia="ru-RU"/>
        </w:rPr>
        <w:t xml:space="preserve"> недвижимый отец.</w:t>
      </w:r>
      <w:r w:rsidR="00900E7D" w:rsidRPr="00900E7D">
        <w:rPr>
          <w:rFonts w:eastAsia="Times New Roman" w:cs="Times New Roman CYR"/>
          <w:color w:val="000000"/>
          <w:lang w:eastAsia="ru-RU"/>
        </w:rPr>
        <w:br/>
      </w:r>
    </w:p>
    <w:p w:rsidR="00900E7D" w:rsidRPr="00900E7D" w:rsidRDefault="00900E7D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900E7D">
        <w:rPr>
          <w:rFonts w:eastAsia="Times New Roman" w:cs="Times New Roman CYR"/>
          <w:color w:val="000000"/>
          <w:lang w:eastAsia="ru-RU"/>
        </w:rPr>
        <w:t>Он не любит, родной. </w:t>
      </w:r>
      <w:r w:rsidRPr="00900E7D">
        <w:rPr>
          <w:rFonts w:eastAsia="Times New Roman" w:cs="Times New Roman CYR"/>
          <w:color w:val="000000"/>
          <w:lang w:eastAsia="ru-RU"/>
        </w:rPr>
        <w:br/>
      </w:r>
      <w:r w:rsidR="00115D2A">
        <w:rPr>
          <w:rFonts w:eastAsia="Times New Roman" w:cs="Times New Roman CYR"/>
          <w:color w:val="000000"/>
          <w:lang w:eastAsia="ru-RU"/>
        </w:rPr>
        <w:t xml:space="preserve">                    </w:t>
      </w:r>
      <w:r w:rsidRPr="00900E7D">
        <w:rPr>
          <w:rFonts w:eastAsia="Times New Roman" w:cs="Times New Roman CYR"/>
          <w:color w:val="000000"/>
          <w:lang w:eastAsia="ru-RU"/>
        </w:rPr>
        <w:t>Болен, но не смирится.</w:t>
      </w:r>
      <w:r w:rsidRPr="00900E7D">
        <w:rPr>
          <w:rFonts w:eastAsia="Times New Roman" w:cs="Times New Roman CYR"/>
          <w:color w:val="000000"/>
          <w:lang w:eastAsia="ru-RU"/>
        </w:rPr>
        <w:br/>
        <w:t>Слов не нужно ему, </w:t>
      </w:r>
      <w:r w:rsidRPr="00900E7D">
        <w:rPr>
          <w:rFonts w:eastAsia="Times New Roman" w:cs="Times New Roman CYR"/>
          <w:color w:val="000000"/>
          <w:lang w:eastAsia="ru-RU"/>
        </w:rPr>
        <w:br/>
      </w:r>
      <w:r w:rsidR="00115D2A">
        <w:rPr>
          <w:rFonts w:eastAsia="Times New Roman" w:cs="Times New Roman CYR"/>
          <w:color w:val="000000"/>
          <w:lang w:eastAsia="ru-RU"/>
        </w:rPr>
        <w:t xml:space="preserve">                  т</w:t>
      </w:r>
      <w:r w:rsidRPr="00900E7D">
        <w:rPr>
          <w:rFonts w:eastAsia="Times New Roman" w:cs="Times New Roman CYR"/>
          <w:color w:val="000000"/>
          <w:lang w:eastAsia="ru-RU"/>
        </w:rPr>
        <w:t>олько бережный жест:</w:t>
      </w:r>
      <w:r w:rsidRPr="00900E7D">
        <w:rPr>
          <w:rFonts w:eastAsia="Times New Roman" w:cs="Times New Roman CYR"/>
          <w:color w:val="000000"/>
          <w:lang w:eastAsia="ru-RU"/>
        </w:rPr>
        <w:br/>
        <w:t>Одеяло поправить, </w:t>
      </w:r>
      <w:r w:rsidRPr="00900E7D">
        <w:rPr>
          <w:rFonts w:eastAsia="Times New Roman" w:cs="Times New Roman CYR"/>
          <w:color w:val="000000"/>
          <w:lang w:eastAsia="ru-RU"/>
        </w:rPr>
        <w:br/>
      </w:r>
      <w:r w:rsidR="00115D2A">
        <w:rPr>
          <w:rFonts w:eastAsia="Times New Roman" w:cs="Times New Roman CYR"/>
          <w:color w:val="000000"/>
          <w:lang w:eastAsia="ru-RU"/>
        </w:rPr>
        <w:t xml:space="preserve">                       д</w:t>
      </w:r>
      <w:r w:rsidRPr="00900E7D">
        <w:rPr>
          <w:rFonts w:eastAsia="Times New Roman" w:cs="Times New Roman CYR"/>
          <w:color w:val="000000"/>
          <w:lang w:eastAsia="ru-RU"/>
        </w:rPr>
        <w:t>ать свежей водицы,</w:t>
      </w:r>
      <w:r w:rsidRPr="00900E7D">
        <w:rPr>
          <w:rFonts w:eastAsia="Times New Roman" w:cs="Times New Roman CYR"/>
          <w:color w:val="000000"/>
          <w:lang w:eastAsia="ru-RU"/>
        </w:rPr>
        <w:br/>
        <w:t>Положить в изголовье </w:t>
      </w:r>
      <w:r w:rsidRPr="00900E7D">
        <w:rPr>
          <w:rFonts w:eastAsia="Times New Roman" w:cs="Times New Roman CYR"/>
          <w:color w:val="000000"/>
          <w:lang w:eastAsia="ru-RU"/>
        </w:rPr>
        <w:br/>
      </w:r>
      <w:r w:rsidR="00115D2A">
        <w:rPr>
          <w:rFonts w:eastAsia="Times New Roman" w:cs="Times New Roman CYR"/>
          <w:color w:val="000000"/>
          <w:lang w:eastAsia="ru-RU"/>
        </w:rPr>
        <w:t xml:space="preserve">                                 н</w:t>
      </w:r>
      <w:r w:rsidRPr="00900E7D">
        <w:rPr>
          <w:rFonts w:eastAsia="Times New Roman" w:cs="Times New Roman CYR"/>
          <w:color w:val="000000"/>
          <w:lang w:eastAsia="ru-RU"/>
        </w:rPr>
        <w:t>а ниточке крест.</w:t>
      </w:r>
      <w:r w:rsidRPr="00900E7D">
        <w:rPr>
          <w:rFonts w:eastAsia="Times New Roman" w:cs="Times New Roman CYR"/>
          <w:color w:val="000000"/>
          <w:lang w:eastAsia="ru-RU"/>
        </w:rPr>
        <w:br/>
      </w:r>
      <w:r w:rsidRPr="00900E7D">
        <w:rPr>
          <w:rFonts w:eastAsia="Times New Roman" w:cs="Times New Roman CYR"/>
          <w:color w:val="000000"/>
          <w:lang w:eastAsia="ru-RU"/>
        </w:rPr>
        <w:br/>
        <w:t>Тень прогнать от лица</w:t>
      </w:r>
      <w:proofErr w:type="gramStart"/>
      <w:r w:rsidRPr="00900E7D">
        <w:rPr>
          <w:rFonts w:eastAsia="Times New Roman" w:cs="Times New Roman CYR"/>
          <w:color w:val="000000"/>
          <w:lang w:eastAsia="ru-RU"/>
        </w:rPr>
        <w:t>…</w:t>
      </w:r>
      <w:r w:rsidRPr="00900E7D">
        <w:rPr>
          <w:rFonts w:eastAsia="Times New Roman" w:cs="Times New Roman CYR"/>
          <w:color w:val="000000"/>
          <w:lang w:eastAsia="ru-RU"/>
        </w:rPr>
        <w:br/>
        <w:t>П</w:t>
      </w:r>
      <w:proofErr w:type="gramEnd"/>
      <w:r w:rsidRPr="00900E7D">
        <w:rPr>
          <w:rFonts w:eastAsia="Times New Roman" w:cs="Times New Roman CYR"/>
          <w:color w:val="000000"/>
          <w:lang w:eastAsia="ru-RU"/>
        </w:rPr>
        <w:t>отерпеть, до конца…</w:t>
      </w:r>
    </w:p>
    <w:p w:rsidR="00115D2A" w:rsidRDefault="00115D2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15D2A" w:rsidRDefault="00115D2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15D2A" w:rsidRDefault="00115D2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15D2A" w:rsidRDefault="00115D2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900E7D" w:rsidRPr="00115D2A" w:rsidRDefault="0050739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115D2A" w:rsidRDefault="00900E7D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900E7D">
        <w:rPr>
          <w:rFonts w:eastAsia="Times New Roman" w:cs="Times New Roman CYR"/>
          <w:color w:val="000000"/>
          <w:lang w:eastAsia="ru-RU"/>
        </w:rPr>
        <w:t>Как трудно держать равновесие!</w:t>
      </w:r>
      <w:r w:rsidRPr="00900E7D">
        <w:rPr>
          <w:rFonts w:eastAsia="Times New Roman" w:cs="Times New Roman CYR"/>
          <w:color w:val="000000"/>
          <w:lang w:eastAsia="ru-RU"/>
        </w:rPr>
        <w:br/>
        <w:t>Обиды, непонимания</w:t>
      </w:r>
      <w:proofErr w:type="gramStart"/>
      <w:r w:rsidRPr="00900E7D">
        <w:rPr>
          <w:rFonts w:eastAsia="Times New Roman" w:cs="Times New Roman CYR"/>
          <w:color w:val="000000"/>
          <w:lang w:eastAsia="ru-RU"/>
        </w:rPr>
        <w:br/>
        <w:t>С</w:t>
      </w:r>
      <w:proofErr w:type="gramEnd"/>
      <w:r w:rsidRPr="00900E7D">
        <w:rPr>
          <w:rFonts w:eastAsia="Times New Roman" w:cs="Times New Roman CYR"/>
          <w:color w:val="000000"/>
          <w:lang w:eastAsia="ru-RU"/>
        </w:rPr>
        <w:t>толкнуть пытаются с места,</w:t>
      </w:r>
      <w:r w:rsidRPr="00900E7D">
        <w:rPr>
          <w:rFonts w:eastAsia="Times New Roman" w:cs="Times New Roman CYR"/>
          <w:color w:val="000000"/>
          <w:lang w:eastAsia="ru-RU"/>
        </w:rPr>
        <w:br/>
        <w:t>О том сговорившись заранее.</w:t>
      </w:r>
      <w:r w:rsidRPr="00900E7D">
        <w:rPr>
          <w:rFonts w:eastAsia="Times New Roman" w:cs="Times New Roman CYR"/>
          <w:color w:val="000000"/>
          <w:lang w:eastAsia="ru-RU"/>
        </w:rPr>
        <w:br/>
      </w:r>
    </w:p>
    <w:p w:rsidR="00115D2A" w:rsidRDefault="00900E7D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900E7D">
        <w:rPr>
          <w:rFonts w:eastAsia="Times New Roman" w:cs="Times New Roman CYR"/>
          <w:color w:val="000000"/>
          <w:lang w:eastAsia="ru-RU"/>
        </w:rPr>
        <w:t>А я не держусь за землю.</w:t>
      </w:r>
      <w:r w:rsidRPr="00900E7D">
        <w:rPr>
          <w:rFonts w:eastAsia="Times New Roman" w:cs="Times New Roman CYR"/>
          <w:color w:val="000000"/>
          <w:lang w:eastAsia="ru-RU"/>
        </w:rPr>
        <w:br/>
        <w:t>Держусь за веревочку тонкую.</w:t>
      </w:r>
      <w:r w:rsidRPr="00900E7D">
        <w:rPr>
          <w:rFonts w:eastAsia="Times New Roman" w:cs="Times New Roman CYR"/>
          <w:color w:val="000000"/>
          <w:lang w:eastAsia="ru-RU"/>
        </w:rPr>
        <w:br/>
        <w:t>Речам, самым разным, внемлю,</w:t>
      </w:r>
      <w:r w:rsidRPr="00900E7D">
        <w:rPr>
          <w:rFonts w:eastAsia="Times New Roman" w:cs="Times New Roman CYR"/>
          <w:color w:val="000000"/>
          <w:lang w:eastAsia="ru-RU"/>
        </w:rPr>
        <w:br/>
        <w:t>Раскачиваясь потихоньку.</w:t>
      </w:r>
      <w:r w:rsidRPr="00900E7D">
        <w:rPr>
          <w:rFonts w:eastAsia="Times New Roman" w:cs="Times New Roman CYR"/>
          <w:color w:val="000000"/>
          <w:lang w:eastAsia="ru-RU"/>
        </w:rPr>
        <w:br/>
      </w:r>
    </w:p>
    <w:p w:rsidR="00115D2A" w:rsidRDefault="00900E7D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900E7D">
        <w:rPr>
          <w:rFonts w:eastAsia="Times New Roman" w:cs="Times New Roman CYR"/>
          <w:color w:val="000000"/>
          <w:lang w:eastAsia="ru-RU"/>
        </w:rPr>
        <w:t>Пусть рушатся все опоры,</w:t>
      </w:r>
      <w:r w:rsidRPr="00900E7D">
        <w:rPr>
          <w:rFonts w:eastAsia="Times New Roman" w:cs="Times New Roman CYR"/>
          <w:color w:val="000000"/>
          <w:lang w:eastAsia="ru-RU"/>
        </w:rPr>
        <w:br/>
        <w:t>Пусть сердце куда-то падает,</w:t>
      </w:r>
      <w:r w:rsidRPr="00900E7D">
        <w:rPr>
          <w:rFonts w:eastAsia="Times New Roman" w:cs="Times New Roman CYR"/>
          <w:color w:val="000000"/>
          <w:lang w:eastAsia="ru-RU"/>
        </w:rPr>
        <w:br/>
        <w:t>Оно не мечтает о "скорой",</w:t>
      </w:r>
      <w:r w:rsidRPr="00900E7D">
        <w:rPr>
          <w:rFonts w:eastAsia="Times New Roman" w:cs="Times New Roman CYR"/>
          <w:color w:val="000000"/>
          <w:lang w:eastAsia="ru-RU"/>
        </w:rPr>
        <w:br/>
        <w:t>Спасается запахом ладана.</w:t>
      </w:r>
      <w:r w:rsidRPr="00900E7D">
        <w:rPr>
          <w:rFonts w:eastAsia="Times New Roman" w:cs="Times New Roman CYR"/>
          <w:color w:val="000000"/>
          <w:lang w:eastAsia="ru-RU"/>
        </w:rPr>
        <w:br/>
      </w:r>
    </w:p>
    <w:p w:rsidR="00900E7D" w:rsidRPr="00900E7D" w:rsidRDefault="00900E7D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900E7D">
        <w:rPr>
          <w:rFonts w:eastAsia="Times New Roman" w:cs="Times New Roman CYR"/>
          <w:color w:val="000000"/>
          <w:lang w:eastAsia="ru-RU"/>
        </w:rPr>
        <w:t>И в храме пусть душу мучают,</w:t>
      </w:r>
      <w:r w:rsidRPr="00900E7D">
        <w:rPr>
          <w:rFonts w:eastAsia="Times New Roman" w:cs="Times New Roman CYR"/>
          <w:color w:val="000000"/>
          <w:lang w:eastAsia="ru-RU"/>
        </w:rPr>
        <w:br/>
        <w:t>Пусть скорби согнут... </w:t>
      </w:r>
      <w:r w:rsidRPr="00900E7D">
        <w:rPr>
          <w:rFonts w:eastAsia="Times New Roman" w:cs="Times New Roman CYR"/>
          <w:color w:val="000000"/>
          <w:lang w:eastAsia="ru-RU"/>
        </w:rPr>
        <w:br/>
        <w:t>Тем не менее,</w:t>
      </w:r>
      <w:r w:rsidRPr="00900E7D">
        <w:rPr>
          <w:rFonts w:eastAsia="Times New Roman" w:cs="Times New Roman CYR"/>
          <w:color w:val="000000"/>
          <w:lang w:eastAsia="ru-RU"/>
        </w:rPr>
        <w:br/>
        <w:t>Господь из любого случая</w:t>
      </w:r>
      <w:r w:rsidRPr="00900E7D">
        <w:rPr>
          <w:rFonts w:eastAsia="Times New Roman" w:cs="Times New Roman CYR"/>
          <w:color w:val="000000"/>
          <w:lang w:eastAsia="ru-RU"/>
        </w:rPr>
        <w:br/>
        <w:t xml:space="preserve">Нас выведет </w:t>
      </w:r>
      <w:proofErr w:type="gramStart"/>
      <w:r w:rsidRPr="00900E7D">
        <w:rPr>
          <w:rFonts w:eastAsia="Times New Roman" w:cs="Times New Roman CYR"/>
          <w:color w:val="000000"/>
          <w:lang w:eastAsia="ru-RU"/>
        </w:rPr>
        <w:t>ко</w:t>
      </w:r>
      <w:proofErr w:type="gramEnd"/>
      <w:r w:rsidRPr="00900E7D">
        <w:rPr>
          <w:rFonts w:eastAsia="Times New Roman" w:cs="Times New Roman CYR"/>
          <w:color w:val="000000"/>
          <w:lang w:eastAsia="ru-RU"/>
        </w:rPr>
        <w:t xml:space="preserve"> спасению.</w:t>
      </w:r>
    </w:p>
    <w:p w:rsidR="00115D2A" w:rsidRDefault="00115D2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15D2A" w:rsidRDefault="00115D2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15D2A" w:rsidRDefault="00115D2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15D2A" w:rsidRDefault="00115D2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15D2A" w:rsidRDefault="00115D2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05227F" w:rsidRPr="00115D2A" w:rsidRDefault="0050739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115D2A" w:rsidRDefault="0005227F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05227F">
        <w:rPr>
          <w:rFonts w:eastAsia="Times New Roman" w:cs="Times New Roman CYR"/>
          <w:color w:val="000000"/>
          <w:lang w:eastAsia="ru-RU"/>
        </w:rPr>
        <w:t>Я себя считала доброю.</w:t>
      </w:r>
      <w:r w:rsidRPr="0005227F">
        <w:rPr>
          <w:rFonts w:eastAsia="Times New Roman" w:cs="Times New Roman CYR"/>
          <w:color w:val="000000"/>
          <w:lang w:eastAsia="ru-RU"/>
        </w:rPr>
        <w:br/>
        <w:t>Но унизили меня.</w:t>
      </w:r>
      <w:r w:rsidRPr="0005227F">
        <w:rPr>
          <w:rFonts w:eastAsia="Times New Roman" w:cs="Times New Roman CYR"/>
          <w:color w:val="000000"/>
          <w:lang w:eastAsia="ru-RU"/>
        </w:rPr>
        <w:br/>
        <w:t>Поднялась обида коброю,</w:t>
      </w:r>
      <w:r w:rsidRPr="0005227F">
        <w:rPr>
          <w:rFonts w:eastAsia="Times New Roman" w:cs="Times New Roman CYR"/>
          <w:color w:val="000000"/>
          <w:lang w:eastAsia="ru-RU"/>
        </w:rPr>
        <w:br/>
        <w:t>Изготовилась, змея,</w:t>
      </w:r>
      <w:r w:rsidRPr="0005227F">
        <w:rPr>
          <w:rFonts w:eastAsia="Times New Roman" w:cs="Times New Roman CYR"/>
          <w:color w:val="000000"/>
          <w:lang w:eastAsia="ru-RU"/>
        </w:rPr>
        <w:br/>
      </w:r>
    </w:p>
    <w:p w:rsidR="00115D2A" w:rsidRDefault="0005227F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05227F">
        <w:rPr>
          <w:rFonts w:eastAsia="Times New Roman" w:cs="Times New Roman CYR"/>
          <w:color w:val="000000"/>
          <w:lang w:eastAsia="ru-RU"/>
        </w:rPr>
        <w:t>Чтоб расправиться с обидчиком,</w:t>
      </w:r>
      <w:r w:rsidRPr="0005227F">
        <w:rPr>
          <w:rFonts w:eastAsia="Times New Roman" w:cs="Times New Roman CYR"/>
          <w:color w:val="000000"/>
          <w:lang w:eastAsia="ru-RU"/>
        </w:rPr>
        <w:br/>
        <w:t>Покусать и наказать.</w:t>
      </w:r>
      <w:r w:rsidRPr="0005227F">
        <w:rPr>
          <w:rFonts w:eastAsia="Times New Roman" w:cs="Times New Roman CYR"/>
          <w:color w:val="000000"/>
          <w:lang w:eastAsia="ru-RU"/>
        </w:rPr>
        <w:br/>
        <w:t>Своё истинное личико</w:t>
      </w:r>
      <w:r w:rsidRPr="0005227F">
        <w:rPr>
          <w:rFonts w:eastAsia="Times New Roman" w:cs="Times New Roman CYR"/>
          <w:color w:val="000000"/>
          <w:lang w:eastAsia="ru-RU"/>
        </w:rPr>
        <w:br/>
      </w:r>
      <w:proofErr w:type="gramStart"/>
      <w:r w:rsidRPr="0005227F">
        <w:rPr>
          <w:rFonts w:eastAsia="Times New Roman" w:cs="Times New Roman CYR"/>
          <w:color w:val="000000"/>
          <w:lang w:eastAsia="ru-RU"/>
        </w:rPr>
        <w:t>Супостату</w:t>
      </w:r>
      <w:proofErr w:type="gramEnd"/>
      <w:r w:rsidRPr="0005227F">
        <w:rPr>
          <w:rFonts w:eastAsia="Times New Roman" w:cs="Times New Roman CYR"/>
          <w:color w:val="000000"/>
          <w:lang w:eastAsia="ru-RU"/>
        </w:rPr>
        <w:t xml:space="preserve"> показать.</w:t>
      </w:r>
      <w:r w:rsidRPr="0005227F">
        <w:rPr>
          <w:rFonts w:eastAsia="Times New Roman" w:cs="Times New Roman CYR"/>
          <w:color w:val="000000"/>
          <w:lang w:eastAsia="ru-RU"/>
        </w:rPr>
        <w:br/>
      </w:r>
    </w:p>
    <w:p w:rsidR="0005227F" w:rsidRPr="0005227F" w:rsidRDefault="0005227F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05227F">
        <w:rPr>
          <w:rFonts w:eastAsia="Times New Roman" w:cs="Times New Roman CYR"/>
          <w:color w:val="000000"/>
          <w:lang w:eastAsia="ru-RU"/>
        </w:rPr>
        <w:t>И хотя взорваться проще нам,</w:t>
      </w:r>
      <w:r w:rsidRPr="0005227F">
        <w:rPr>
          <w:rFonts w:eastAsia="Times New Roman" w:cs="Times New Roman CYR"/>
          <w:color w:val="000000"/>
          <w:lang w:eastAsia="ru-RU"/>
        </w:rPr>
        <w:br/>
        <w:t>Погасила злобный взгляд.</w:t>
      </w:r>
      <w:r w:rsidRPr="0005227F">
        <w:rPr>
          <w:rFonts w:eastAsia="Times New Roman" w:cs="Times New Roman CYR"/>
          <w:color w:val="000000"/>
          <w:lang w:eastAsia="ru-RU"/>
        </w:rPr>
        <w:br/>
        <w:t>Свой родной, свой доморощенный</w:t>
      </w:r>
      <w:proofErr w:type="gramStart"/>
      <w:r w:rsidRPr="0005227F">
        <w:rPr>
          <w:rFonts w:eastAsia="Times New Roman" w:cs="Times New Roman CYR"/>
          <w:color w:val="000000"/>
          <w:lang w:eastAsia="ru-RU"/>
        </w:rPr>
        <w:br/>
        <w:t>О</w:t>
      </w:r>
      <w:proofErr w:type="gramEnd"/>
      <w:r w:rsidRPr="0005227F">
        <w:rPr>
          <w:rFonts w:eastAsia="Times New Roman" w:cs="Times New Roman CYR"/>
          <w:color w:val="000000"/>
          <w:lang w:eastAsia="ru-RU"/>
        </w:rPr>
        <w:t>безвреживаю яд.</w:t>
      </w:r>
    </w:p>
    <w:p w:rsidR="00115D2A" w:rsidRDefault="00115D2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15D2A" w:rsidRDefault="00115D2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15D2A" w:rsidRDefault="00115D2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15D2A" w:rsidRDefault="00115D2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15D2A" w:rsidRDefault="00115D2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15D2A" w:rsidRDefault="00115D2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15D2A" w:rsidRDefault="00115D2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15D2A" w:rsidRDefault="00115D2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15D2A" w:rsidRDefault="00115D2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05227F" w:rsidRPr="00115D2A" w:rsidRDefault="00507390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***</w:t>
      </w:r>
    </w:p>
    <w:p w:rsidR="0005227F" w:rsidRPr="0005227F" w:rsidRDefault="0005227F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05227F">
        <w:rPr>
          <w:rFonts w:eastAsia="Times New Roman" w:cs="Times New Roman CYR"/>
          <w:color w:val="000000"/>
          <w:lang w:eastAsia="ru-RU"/>
        </w:rPr>
        <w:t xml:space="preserve">Что ж ты </w:t>
      </w:r>
      <w:proofErr w:type="gramStart"/>
      <w:r w:rsidRPr="0005227F">
        <w:rPr>
          <w:rFonts w:eastAsia="Times New Roman" w:cs="Times New Roman CYR"/>
          <w:color w:val="000000"/>
          <w:lang w:eastAsia="ru-RU"/>
        </w:rPr>
        <w:t>маешься</w:t>
      </w:r>
      <w:proofErr w:type="gramEnd"/>
      <w:r w:rsidRPr="0005227F">
        <w:rPr>
          <w:rFonts w:eastAsia="Times New Roman" w:cs="Times New Roman CYR"/>
          <w:color w:val="000000"/>
          <w:lang w:eastAsia="ru-RU"/>
        </w:rPr>
        <w:t>, душу ломаешь в тоске,</w:t>
      </w:r>
      <w:r w:rsidRPr="0005227F">
        <w:rPr>
          <w:rFonts w:eastAsia="Times New Roman" w:cs="Times New Roman CYR"/>
          <w:color w:val="000000"/>
          <w:lang w:eastAsia="ru-RU"/>
        </w:rPr>
        <w:br/>
        <w:t>Силы тратишь на войны и битвы?</w:t>
      </w:r>
      <w:r w:rsidRPr="0005227F">
        <w:rPr>
          <w:rFonts w:eastAsia="Times New Roman" w:cs="Times New Roman CYR"/>
          <w:color w:val="000000"/>
          <w:lang w:eastAsia="ru-RU"/>
        </w:rPr>
        <w:br/>
        <w:t>Жилы рвёшь – дико мечется жилка в виске,</w:t>
      </w:r>
      <w:r w:rsidRPr="0005227F">
        <w:rPr>
          <w:rFonts w:eastAsia="Times New Roman" w:cs="Times New Roman CYR"/>
          <w:color w:val="000000"/>
          <w:lang w:eastAsia="ru-RU"/>
        </w:rPr>
        <w:br/>
        <w:t>Забывая о силе молитвы?</w:t>
      </w:r>
      <w:r w:rsidRPr="0005227F">
        <w:rPr>
          <w:rFonts w:eastAsia="Times New Roman" w:cs="Times New Roman CYR"/>
          <w:color w:val="000000"/>
          <w:lang w:eastAsia="ru-RU"/>
        </w:rPr>
        <w:br/>
      </w:r>
      <w:r w:rsidRPr="0005227F">
        <w:rPr>
          <w:rFonts w:eastAsia="Times New Roman" w:cs="Times New Roman CYR"/>
          <w:color w:val="000000"/>
          <w:lang w:eastAsia="ru-RU"/>
        </w:rPr>
        <w:br/>
        <w:t>В стены-окна колотишься птицей слепой,</w:t>
      </w:r>
      <w:r w:rsidRPr="0005227F">
        <w:rPr>
          <w:rFonts w:eastAsia="Times New Roman" w:cs="Times New Roman CYR"/>
          <w:color w:val="000000"/>
          <w:lang w:eastAsia="ru-RU"/>
        </w:rPr>
        <w:br/>
        <w:t>Сам себя убиваешь и мучишь,</w:t>
      </w:r>
      <w:r w:rsidRPr="0005227F">
        <w:rPr>
          <w:rFonts w:eastAsia="Times New Roman" w:cs="Times New Roman CYR"/>
          <w:color w:val="000000"/>
          <w:lang w:eastAsia="ru-RU"/>
        </w:rPr>
        <w:br/>
        <w:t>Свои крылья бинтуешь, бунтуешь – не пой</w:t>
      </w:r>
      <w:proofErr w:type="gramStart"/>
      <w:r w:rsidRPr="0005227F">
        <w:rPr>
          <w:rFonts w:eastAsia="Times New Roman" w:cs="Times New Roman CYR"/>
          <w:color w:val="000000"/>
          <w:lang w:eastAsia="ru-RU"/>
        </w:rPr>
        <w:t>!</w:t>
      </w:r>
      <w:r w:rsidR="009E42CD">
        <w:rPr>
          <w:rFonts w:eastAsia="Times New Roman" w:cs="Times New Roman CYR"/>
          <w:color w:val="000000"/>
          <w:lang w:eastAsia="ru-RU"/>
        </w:rPr>
        <w:t>,</w:t>
      </w:r>
      <w:r w:rsidR="009E42CD" w:rsidRPr="0005227F">
        <w:rPr>
          <w:rFonts w:eastAsia="Times New Roman" w:cs="Times New Roman CYR"/>
          <w:color w:val="000000"/>
          <w:lang w:eastAsia="ru-RU"/>
        </w:rPr>
        <w:t xml:space="preserve"> </w:t>
      </w:r>
      <w:r w:rsidRPr="0005227F">
        <w:rPr>
          <w:rFonts w:eastAsia="Times New Roman" w:cs="Times New Roman CYR"/>
          <w:color w:val="000000"/>
          <w:lang w:eastAsia="ru-RU"/>
        </w:rPr>
        <w:br/>
      </w:r>
      <w:proofErr w:type="gramEnd"/>
      <w:r w:rsidRPr="0005227F">
        <w:rPr>
          <w:rFonts w:eastAsia="Times New Roman" w:cs="Times New Roman CYR"/>
          <w:color w:val="000000"/>
          <w:lang w:eastAsia="ru-RU"/>
        </w:rPr>
        <w:t xml:space="preserve">Сам себя </w:t>
      </w:r>
      <w:proofErr w:type="spellStart"/>
      <w:r w:rsidRPr="0005227F">
        <w:rPr>
          <w:rFonts w:eastAsia="Times New Roman" w:cs="Times New Roman CYR"/>
          <w:color w:val="000000"/>
          <w:lang w:eastAsia="ru-RU"/>
        </w:rPr>
        <w:t>сверхсмирению</w:t>
      </w:r>
      <w:proofErr w:type="spellEnd"/>
      <w:r w:rsidRPr="0005227F">
        <w:rPr>
          <w:rFonts w:eastAsia="Times New Roman" w:cs="Times New Roman CYR"/>
          <w:color w:val="000000"/>
          <w:lang w:eastAsia="ru-RU"/>
        </w:rPr>
        <w:t xml:space="preserve"> учишь.</w:t>
      </w:r>
      <w:r w:rsidRPr="0005227F">
        <w:rPr>
          <w:rFonts w:eastAsia="Times New Roman" w:cs="Times New Roman CYR"/>
          <w:color w:val="000000"/>
          <w:lang w:eastAsia="ru-RU"/>
        </w:rPr>
        <w:br/>
      </w:r>
      <w:r w:rsidRPr="0005227F">
        <w:rPr>
          <w:rFonts w:eastAsia="Times New Roman" w:cs="Times New Roman CYR"/>
          <w:color w:val="000000"/>
          <w:lang w:eastAsia="ru-RU"/>
        </w:rPr>
        <w:br/>
        <w:t>Ох, когда ж ты научишься тихо любить,</w:t>
      </w:r>
      <w:r w:rsidRPr="0005227F">
        <w:rPr>
          <w:rFonts w:eastAsia="Times New Roman" w:cs="Times New Roman CYR"/>
          <w:color w:val="000000"/>
          <w:lang w:eastAsia="ru-RU"/>
        </w:rPr>
        <w:br/>
        <w:t>Не судить этот мир уходящий,</w:t>
      </w:r>
      <w:r w:rsidRPr="0005227F">
        <w:rPr>
          <w:rFonts w:eastAsia="Times New Roman" w:cs="Times New Roman CYR"/>
          <w:color w:val="000000"/>
          <w:lang w:eastAsia="ru-RU"/>
        </w:rPr>
        <w:br/>
        <w:t>Осуждением косточки птичьи не бить,</w:t>
      </w:r>
      <w:r w:rsidRPr="0005227F">
        <w:rPr>
          <w:rFonts w:eastAsia="Times New Roman" w:cs="Times New Roman CYR"/>
          <w:color w:val="000000"/>
          <w:lang w:eastAsia="ru-RU"/>
        </w:rPr>
        <w:br/>
        <w:t xml:space="preserve">И покой твоё сердце </w:t>
      </w:r>
      <w:proofErr w:type="spellStart"/>
      <w:r w:rsidRPr="0005227F">
        <w:rPr>
          <w:rFonts w:eastAsia="Times New Roman" w:cs="Times New Roman CYR"/>
          <w:color w:val="000000"/>
          <w:lang w:eastAsia="ru-RU"/>
        </w:rPr>
        <w:t>обрящет</w:t>
      </w:r>
      <w:proofErr w:type="spellEnd"/>
      <w:r w:rsidRPr="0005227F">
        <w:rPr>
          <w:rFonts w:eastAsia="Times New Roman" w:cs="Times New Roman CYR"/>
          <w:color w:val="000000"/>
          <w:lang w:eastAsia="ru-RU"/>
        </w:rPr>
        <w:t>?</w:t>
      </w:r>
    </w:p>
    <w:p w:rsidR="00115D2A" w:rsidRDefault="00115D2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15D2A" w:rsidRDefault="00115D2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15D2A" w:rsidRDefault="00115D2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15D2A" w:rsidRDefault="00115D2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15D2A" w:rsidRDefault="00115D2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15D2A" w:rsidRDefault="00115D2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15D2A" w:rsidRDefault="00115D2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15D2A" w:rsidRDefault="00115D2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9E42CD" w:rsidRDefault="009E42CD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900E7D" w:rsidRPr="00115D2A" w:rsidRDefault="00900E7D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115D2A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19 августа</w:t>
      </w:r>
    </w:p>
    <w:p w:rsidR="00900E7D" w:rsidRPr="00900E7D" w:rsidRDefault="00900E7D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900E7D">
        <w:rPr>
          <w:rFonts w:eastAsia="Times New Roman" w:cs="Times New Roman CYR"/>
          <w:color w:val="000000"/>
          <w:lang w:eastAsia="ru-RU"/>
        </w:rPr>
        <w:t>           «</w:t>
      </w:r>
      <w:proofErr w:type="spellStart"/>
      <w:r w:rsidRPr="00900E7D">
        <w:rPr>
          <w:rFonts w:eastAsia="Times New Roman" w:cs="Times New Roman CYR"/>
          <w:color w:val="000000"/>
          <w:lang w:eastAsia="ru-RU"/>
        </w:rPr>
        <w:t>Первее</w:t>
      </w:r>
      <w:proofErr w:type="spellEnd"/>
      <w:r w:rsidRPr="00900E7D">
        <w:rPr>
          <w:rFonts w:eastAsia="Times New Roman" w:cs="Times New Roman CYR"/>
          <w:color w:val="000000"/>
          <w:lang w:eastAsia="ru-RU"/>
        </w:rPr>
        <w:t xml:space="preserve"> </w:t>
      </w:r>
      <w:proofErr w:type="spellStart"/>
      <w:r w:rsidRPr="00900E7D">
        <w:rPr>
          <w:rFonts w:eastAsia="Times New Roman" w:cs="Times New Roman CYR"/>
          <w:color w:val="000000"/>
          <w:lang w:eastAsia="ru-RU"/>
        </w:rPr>
        <w:t>примирися</w:t>
      </w:r>
      <w:proofErr w:type="spellEnd"/>
      <w:r w:rsidRPr="00900E7D">
        <w:rPr>
          <w:rFonts w:eastAsia="Times New Roman" w:cs="Times New Roman CYR"/>
          <w:color w:val="000000"/>
          <w:lang w:eastAsia="ru-RU"/>
        </w:rPr>
        <w:t> </w:t>
      </w:r>
      <w:r w:rsidRPr="00900E7D">
        <w:rPr>
          <w:rFonts w:eastAsia="Times New Roman" w:cs="Times New Roman CYR"/>
          <w:color w:val="000000"/>
          <w:lang w:eastAsia="ru-RU"/>
        </w:rPr>
        <w:br/>
        <w:t xml:space="preserve">                   </w:t>
      </w:r>
      <w:proofErr w:type="spellStart"/>
      <w:r w:rsidRPr="00900E7D">
        <w:rPr>
          <w:rFonts w:eastAsia="Times New Roman" w:cs="Times New Roman CYR"/>
          <w:color w:val="000000"/>
          <w:lang w:eastAsia="ru-RU"/>
        </w:rPr>
        <w:t>тя</w:t>
      </w:r>
      <w:proofErr w:type="spellEnd"/>
      <w:r w:rsidRPr="00900E7D">
        <w:rPr>
          <w:rFonts w:eastAsia="Times New Roman" w:cs="Times New Roman CYR"/>
          <w:color w:val="000000"/>
          <w:lang w:eastAsia="ru-RU"/>
        </w:rPr>
        <w:t xml:space="preserve"> </w:t>
      </w:r>
      <w:proofErr w:type="gramStart"/>
      <w:r w:rsidRPr="00900E7D">
        <w:rPr>
          <w:rFonts w:eastAsia="Times New Roman" w:cs="Times New Roman CYR"/>
          <w:color w:val="000000"/>
          <w:lang w:eastAsia="ru-RU"/>
        </w:rPr>
        <w:t>опечалившим</w:t>
      </w:r>
      <w:proofErr w:type="gramEnd"/>
      <w:r w:rsidRPr="00900E7D">
        <w:rPr>
          <w:rFonts w:eastAsia="Times New Roman" w:cs="Times New Roman CYR"/>
          <w:color w:val="000000"/>
          <w:lang w:eastAsia="ru-RU"/>
        </w:rPr>
        <w:t>…»</w:t>
      </w:r>
      <w:r w:rsidRPr="00900E7D">
        <w:rPr>
          <w:rFonts w:eastAsia="Times New Roman" w:cs="Times New Roman CYR"/>
          <w:color w:val="000000"/>
          <w:lang w:eastAsia="ru-RU"/>
        </w:rPr>
        <w:br/>
        <w:t>                         Из молитвослова.</w:t>
      </w:r>
      <w:r w:rsidRPr="00900E7D">
        <w:rPr>
          <w:rFonts w:eastAsia="Times New Roman" w:cs="Times New Roman CYR"/>
          <w:color w:val="000000"/>
          <w:lang w:eastAsia="ru-RU"/>
        </w:rPr>
        <w:br/>
        <w:t>1.</w:t>
      </w:r>
      <w:r w:rsidRPr="00900E7D">
        <w:rPr>
          <w:rFonts w:eastAsia="Times New Roman" w:cs="Times New Roman CYR"/>
          <w:color w:val="000000"/>
          <w:lang w:eastAsia="ru-RU"/>
        </w:rPr>
        <w:br/>
        <w:t>Сегодня ехала по лужам.</w:t>
      </w:r>
      <w:r w:rsidRPr="00900E7D">
        <w:rPr>
          <w:rFonts w:eastAsia="Times New Roman" w:cs="Times New Roman CYR"/>
          <w:color w:val="000000"/>
          <w:lang w:eastAsia="ru-RU"/>
        </w:rPr>
        <w:br/>
        <w:t>Измокла юбка. Дождик льёт.</w:t>
      </w:r>
      <w:r w:rsidRPr="00900E7D">
        <w:rPr>
          <w:rFonts w:eastAsia="Times New Roman" w:cs="Times New Roman CYR"/>
          <w:color w:val="000000"/>
          <w:lang w:eastAsia="ru-RU"/>
        </w:rPr>
        <w:br/>
        <w:t>И в церкви чувствовала стужу –</w:t>
      </w:r>
      <w:r w:rsidRPr="00900E7D">
        <w:rPr>
          <w:rFonts w:eastAsia="Times New Roman" w:cs="Times New Roman CYR"/>
          <w:color w:val="000000"/>
          <w:lang w:eastAsia="ru-RU"/>
        </w:rPr>
        <w:br/>
        <w:t>Как холод по спине идёт.</w:t>
      </w:r>
      <w:r w:rsidRPr="00900E7D">
        <w:rPr>
          <w:rFonts w:eastAsia="Times New Roman" w:cs="Times New Roman CYR"/>
          <w:color w:val="000000"/>
          <w:lang w:eastAsia="ru-RU"/>
        </w:rPr>
        <w:br/>
      </w:r>
      <w:r w:rsidRPr="00900E7D">
        <w:rPr>
          <w:rFonts w:eastAsia="Times New Roman" w:cs="Times New Roman CYR"/>
          <w:color w:val="000000"/>
          <w:lang w:eastAsia="ru-RU"/>
        </w:rPr>
        <w:br/>
        <w:t>Татьяна, видя, что я в куртку</w:t>
      </w:r>
      <w:proofErr w:type="gramStart"/>
      <w:r w:rsidRPr="00900E7D">
        <w:rPr>
          <w:rFonts w:eastAsia="Times New Roman" w:cs="Times New Roman CYR"/>
          <w:color w:val="000000"/>
          <w:lang w:eastAsia="ru-RU"/>
        </w:rPr>
        <w:br/>
        <w:t>З</w:t>
      </w:r>
      <w:proofErr w:type="gramEnd"/>
      <w:r w:rsidRPr="00900E7D">
        <w:rPr>
          <w:rFonts w:eastAsia="Times New Roman" w:cs="Times New Roman CYR"/>
          <w:color w:val="000000"/>
          <w:lang w:eastAsia="ru-RU"/>
        </w:rPr>
        <w:t>акуталась, закрыла дверь.</w:t>
      </w:r>
      <w:r w:rsidRPr="00900E7D">
        <w:rPr>
          <w:rFonts w:eastAsia="Times New Roman" w:cs="Times New Roman CYR"/>
          <w:color w:val="000000"/>
          <w:lang w:eastAsia="ru-RU"/>
        </w:rPr>
        <w:br/>
        <w:t>И я забыла на минутку,</w:t>
      </w:r>
      <w:r w:rsidRPr="00900E7D">
        <w:rPr>
          <w:rFonts w:eastAsia="Times New Roman" w:cs="Times New Roman CYR"/>
          <w:color w:val="000000"/>
          <w:lang w:eastAsia="ru-RU"/>
        </w:rPr>
        <w:br/>
        <w:t>О том, что в ссоре мы теперь.</w:t>
      </w:r>
      <w:r w:rsidRPr="00900E7D">
        <w:rPr>
          <w:rFonts w:eastAsia="Times New Roman" w:cs="Times New Roman CYR"/>
          <w:color w:val="000000"/>
          <w:lang w:eastAsia="ru-RU"/>
        </w:rPr>
        <w:br/>
      </w:r>
      <w:r w:rsidRPr="00900E7D">
        <w:rPr>
          <w:rFonts w:eastAsia="Times New Roman" w:cs="Times New Roman CYR"/>
          <w:color w:val="000000"/>
          <w:lang w:eastAsia="ru-RU"/>
        </w:rPr>
        <w:br/>
        <w:t>Стихийно как-то помирились:</w:t>
      </w:r>
      <w:r w:rsidRPr="00900E7D">
        <w:rPr>
          <w:rFonts w:eastAsia="Times New Roman" w:cs="Times New Roman CYR"/>
          <w:color w:val="000000"/>
          <w:lang w:eastAsia="ru-RU"/>
        </w:rPr>
        <w:br/>
        <w:t>Прости! – Прости! – шепча взахлёб,</w:t>
      </w:r>
      <w:r w:rsidRPr="00900E7D">
        <w:rPr>
          <w:rFonts w:eastAsia="Times New Roman" w:cs="Times New Roman CYR"/>
          <w:color w:val="000000"/>
          <w:lang w:eastAsia="ru-RU"/>
        </w:rPr>
        <w:br/>
        <w:t>А дождевые капли били</w:t>
      </w:r>
      <w:proofErr w:type="gramStart"/>
      <w:r w:rsidRPr="00900E7D">
        <w:rPr>
          <w:rFonts w:eastAsia="Times New Roman" w:cs="Times New Roman CYR"/>
          <w:color w:val="000000"/>
          <w:lang w:eastAsia="ru-RU"/>
        </w:rPr>
        <w:br/>
        <w:t>В</w:t>
      </w:r>
      <w:proofErr w:type="gramEnd"/>
      <w:r w:rsidRPr="00900E7D">
        <w:rPr>
          <w:rFonts w:eastAsia="Times New Roman" w:cs="Times New Roman CYR"/>
          <w:color w:val="000000"/>
          <w:lang w:eastAsia="ru-RU"/>
        </w:rPr>
        <w:t xml:space="preserve"> окно, там велик в луже топ…</w:t>
      </w:r>
      <w:r w:rsidRPr="00900E7D">
        <w:rPr>
          <w:rFonts w:eastAsia="Times New Roman" w:cs="Times New Roman CYR"/>
          <w:color w:val="000000"/>
          <w:lang w:eastAsia="ru-RU"/>
        </w:rPr>
        <w:br/>
      </w:r>
      <w:r w:rsidRPr="00900E7D">
        <w:rPr>
          <w:rFonts w:eastAsia="Times New Roman" w:cs="Times New Roman CYR"/>
          <w:color w:val="000000"/>
          <w:lang w:eastAsia="ru-RU"/>
        </w:rPr>
        <w:br/>
        <w:t>2.</w:t>
      </w:r>
      <w:r w:rsidRPr="00900E7D">
        <w:rPr>
          <w:rFonts w:eastAsia="Times New Roman" w:cs="Times New Roman CYR"/>
          <w:color w:val="000000"/>
          <w:lang w:eastAsia="ru-RU"/>
        </w:rPr>
        <w:br/>
        <w:t>Служба была чистая, пустынная.</w:t>
      </w:r>
      <w:r w:rsidRPr="00900E7D">
        <w:rPr>
          <w:rFonts w:eastAsia="Times New Roman" w:cs="Times New Roman CYR"/>
          <w:color w:val="000000"/>
          <w:lang w:eastAsia="ru-RU"/>
        </w:rPr>
        <w:br/>
        <w:t>По свече – прозрачная слеза… </w:t>
      </w:r>
      <w:r w:rsidRPr="00900E7D">
        <w:rPr>
          <w:rFonts w:eastAsia="Times New Roman" w:cs="Times New Roman CYR"/>
          <w:color w:val="000000"/>
          <w:lang w:eastAsia="ru-RU"/>
        </w:rPr>
        <w:br/>
        <w:t>Исповедь – домашняя, недлинная.</w:t>
      </w:r>
      <w:r w:rsidRPr="00900E7D">
        <w:rPr>
          <w:rFonts w:eastAsia="Times New Roman" w:cs="Times New Roman CYR"/>
          <w:color w:val="000000"/>
          <w:lang w:eastAsia="ru-RU"/>
        </w:rPr>
        <w:br/>
        <w:t>Отошла, и вытерла глаза</w:t>
      </w:r>
      <w:proofErr w:type="gramStart"/>
      <w:r w:rsidRPr="00900E7D">
        <w:rPr>
          <w:rFonts w:eastAsia="Times New Roman" w:cs="Times New Roman CYR"/>
          <w:color w:val="000000"/>
          <w:lang w:eastAsia="ru-RU"/>
        </w:rPr>
        <w:t>…</w:t>
      </w:r>
      <w:r w:rsidRPr="00900E7D">
        <w:rPr>
          <w:rFonts w:eastAsia="Times New Roman" w:cs="Times New Roman CYR"/>
          <w:color w:val="000000"/>
          <w:lang w:eastAsia="ru-RU"/>
        </w:rPr>
        <w:br/>
      </w:r>
      <w:r w:rsidRPr="00900E7D">
        <w:rPr>
          <w:rFonts w:eastAsia="Times New Roman" w:cs="Times New Roman CYR"/>
          <w:color w:val="000000"/>
          <w:lang w:eastAsia="ru-RU"/>
        </w:rPr>
        <w:br/>
        <w:t>П</w:t>
      </w:r>
      <w:proofErr w:type="gramEnd"/>
      <w:r w:rsidRPr="00900E7D">
        <w:rPr>
          <w:rFonts w:eastAsia="Times New Roman" w:cs="Times New Roman CYR"/>
          <w:color w:val="000000"/>
          <w:lang w:eastAsia="ru-RU"/>
        </w:rPr>
        <w:t>еред ней направилась на клирос.</w:t>
      </w:r>
      <w:r w:rsidRPr="00900E7D">
        <w:rPr>
          <w:rFonts w:eastAsia="Times New Roman" w:cs="Times New Roman CYR"/>
          <w:color w:val="000000"/>
          <w:lang w:eastAsia="ru-RU"/>
        </w:rPr>
        <w:br/>
        <w:t>Удивлённый, осторожный взор. </w:t>
      </w:r>
      <w:r w:rsidRPr="00900E7D">
        <w:rPr>
          <w:rFonts w:eastAsia="Times New Roman" w:cs="Times New Roman CYR"/>
          <w:color w:val="000000"/>
          <w:lang w:eastAsia="ru-RU"/>
        </w:rPr>
        <w:br/>
      </w:r>
      <w:r w:rsidRPr="00900E7D">
        <w:rPr>
          <w:rFonts w:eastAsia="Times New Roman" w:cs="Times New Roman CYR"/>
          <w:color w:val="000000"/>
          <w:lang w:eastAsia="ru-RU"/>
        </w:rPr>
        <w:lastRenderedPageBreak/>
        <w:t>Обнялись, и сердце больно билось…</w:t>
      </w:r>
      <w:r w:rsidRPr="00900E7D">
        <w:rPr>
          <w:rFonts w:eastAsia="Times New Roman" w:cs="Times New Roman CYR"/>
          <w:color w:val="000000"/>
          <w:lang w:eastAsia="ru-RU"/>
        </w:rPr>
        <w:br/>
        <w:t>Торопливый, тихий разговор…</w:t>
      </w:r>
      <w:r w:rsidRPr="00900E7D">
        <w:rPr>
          <w:rFonts w:eastAsia="Times New Roman" w:cs="Times New Roman CYR"/>
          <w:color w:val="000000"/>
          <w:lang w:eastAsia="ru-RU"/>
        </w:rPr>
        <w:br/>
      </w:r>
      <w:r w:rsidRPr="00900E7D">
        <w:rPr>
          <w:rFonts w:eastAsia="Times New Roman" w:cs="Times New Roman CYR"/>
          <w:color w:val="000000"/>
          <w:lang w:eastAsia="ru-RU"/>
        </w:rPr>
        <w:br/>
        <w:t xml:space="preserve">Господи! </w:t>
      </w:r>
      <w:proofErr w:type="gramStart"/>
      <w:r w:rsidRPr="00900E7D">
        <w:rPr>
          <w:rFonts w:eastAsia="Times New Roman" w:cs="Times New Roman CYR"/>
          <w:color w:val="000000"/>
          <w:lang w:eastAsia="ru-RU"/>
        </w:rPr>
        <w:t>Неужто</w:t>
      </w:r>
      <w:proofErr w:type="gramEnd"/>
      <w:r w:rsidRPr="00900E7D">
        <w:rPr>
          <w:rFonts w:eastAsia="Times New Roman" w:cs="Times New Roman CYR"/>
          <w:color w:val="000000"/>
          <w:lang w:eastAsia="ru-RU"/>
        </w:rPr>
        <w:t xml:space="preserve"> примирились?!</w:t>
      </w:r>
      <w:r w:rsidRPr="00900E7D">
        <w:rPr>
          <w:rFonts w:eastAsia="Times New Roman" w:cs="Times New Roman CYR"/>
          <w:color w:val="000000"/>
          <w:lang w:eastAsia="ru-RU"/>
        </w:rPr>
        <w:br/>
        <w:t>Я поверить, гордая, боюсь.</w:t>
      </w:r>
      <w:r w:rsidRPr="00900E7D">
        <w:rPr>
          <w:rFonts w:eastAsia="Times New Roman" w:cs="Times New Roman CYR"/>
          <w:color w:val="000000"/>
          <w:lang w:eastAsia="ru-RU"/>
        </w:rPr>
        <w:br/>
        <w:t>Царские Врата легко открылись,</w:t>
      </w:r>
      <w:r w:rsidRPr="00900E7D">
        <w:rPr>
          <w:rFonts w:eastAsia="Times New Roman" w:cs="Times New Roman CYR"/>
          <w:color w:val="000000"/>
          <w:lang w:eastAsia="ru-RU"/>
        </w:rPr>
        <w:br/>
        <w:t>Отчего ж – растерянность и грусть?</w:t>
      </w:r>
      <w:r w:rsidRPr="00900E7D">
        <w:rPr>
          <w:rFonts w:eastAsia="Times New Roman" w:cs="Times New Roman CYR"/>
          <w:color w:val="000000"/>
          <w:lang w:eastAsia="ru-RU"/>
        </w:rPr>
        <w:br/>
      </w:r>
      <w:r w:rsidRPr="00900E7D">
        <w:rPr>
          <w:rFonts w:eastAsia="Times New Roman" w:cs="Times New Roman CYR"/>
          <w:color w:val="000000"/>
          <w:lang w:eastAsia="ru-RU"/>
        </w:rPr>
        <w:br/>
        <w:t>Как законсервировать мгновенье,</w:t>
      </w:r>
      <w:r w:rsidRPr="00900E7D">
        <w:rPr>
          <w:rFonts w:eastAsia="Times New Roman" w:cs="Times New Roman CYR"/>
          <w:color w:val="000000"/>
          <w:lang w:eastAsia="ru-RU"/>
        </w:rPr>
        <w:br/>
        <w:t xml:space="preserve">Чтобы вечно  </w:t>
      </w:r>
      <w:proofErr w:type="gramStart"/>
      <w:r w:rsidRPr="00900E7D">
        <w:rPr>
          <w:rFonts w:eastAsia="Times New Roman" w:cs="Times New Roman CYR"/>
          <w:color w:val="000000"/>
          <w:lang w:eastAsia="ru-RU"/>
        </w:rPr>
        <w:t>примирённым</w:t>
      </w:r>
      <w:proofErr w:type="gramEnd"/>
      <w:r w:rsidRPr="00900E7D">
        <w:rPr>
          <w:rFonts w:eastAsia="Times New Roman" w:cs="Times New Roman CYR"/>
          <w:color w:val="000000"/>
          <w:lang w:eastAsia="ru-RU"/>
        </w:rPr>
        <w:t xml:space="preserve"> жить?</w:t>
      </w:r>
      <w:r w:rsidRPr="00900E7D">
        <w:rPr>
          <w:rFonts w:eastAsia="Times New Roman" w:cs="Times New Roman CYR"/>
          <w:color w:val="000000"/>
          <w:lang w:eastAsia="ru-RU"/>
        </w:rPr>
        <w:br/>
        <w:t>Не сражаться с выдуманной тенью,</w:t>
      </w:r>
      <w:r w:rsidRPr="00900E7D">
        <w:rPr>
          <w:rFonts w:eastAsia="Times New Roman" w:cs="Times New Roman CYR"/>
          <w:color w:val="000000"/>
          <w:lang w:eastAsia="ru-RU"/>
        </w:rPr>
        <w:br/>
        <w:t xml:space="preserve">Копья, стрелы – всё в костёр </w:t>
      </w:r>
      <w:proofErr w:type="gramStart"/>
      <w:r w:rsidRPr="00900E7D">
        <w:rPr>
          <w:rFonts w:eastAsia="Times New Roman" w:cs="Times New Roman CYR"/>
          <w:color w:val="000000"/>
          <w:lang w:eastAsia="ru-RU"/>
        </w:rPr>
        <w:t>сложить</w:t>
      </w:r>
      <w:proofErr w:type="gramEnd"/>
      <w:r w:rsidRPr="00900E7D">
        <w:rPr>
          <w:rFonts w:eastAsia="Times New Roman" w:cs="Times New Roman CYR"/>
          <w:color w:val="000000"/>
          <w:lang w:eastAsia="ru-RU"/>
        </w:rPr>
        <w:t>…</w:t>
      </w:r>
      <w:r w:rsidRPr="00900E7D">
        <w:rPr>
          <w:rFonts w:eastAsia="Times New Roman" w:cs="Times New Roman CYR"/>
          <w:color w:val="000000"/>
          <w:lang w:eastAsia="ru-RU"/>
        </w:rPr>
        <w:br/>
      </w:r>
      <w:r w:rsidRPr="00900E7D">
        <w:rPr>
          <w:rFonts w:eastAsia="Times New Roman" w:cs="Times New Roman CYR"/>
          <w:color w:val="000000"/>
          <w:lang w:eastAsia="ru-RU"/>
        </w:rPr>
        <w:br/>
        <w:t>Слава Богу. Мы преобразились.</w:t>
      </w:r>
      <w:r w:rsidRPr="00900E7D">
        <w:rPr>
          <w:rFonts w:eastAsia="Times New Roman" w:cs="Times New Roman CYR"/>
          <w:color w:val="000000"/>
          <w:lang w:eastAsia="ru-RU"/>
        </w:rPr>
        <w:br/>
        <w:t>Плохо, слабо, всё-таки – всерьёз.</w:t>
      </w:r>
      <w:r w:rsidRPr="00900E7D">
        <w:rPr>
          <w:rFonts w:eastAsia="Times New Roman" w:cs="Times New Roman CYR"/>
          <w:color w:val="000000"/>
          <w:lang w:eastAsia="ru-RU"/>
        </w:rPr>
        <w:br/>
        <w:t>Мучаясь, чему-то научились.</w:t>
      </w:r>
      <w:r w:rsidRPr="00900E7D">
        <w:rPr>
          <w:rFonts w:eastAsia="Times New Roman" w:cs="Times New Roman CYR"/>
          <w:color w:val="000000"/>
          <w:lang w:eastAsia="ru-RU"/>
        </w:rPr>
        <w:br/>
        <w:t>Обойди нас, отчуждения мороз…</w:t>
      </w:r>
      <w:r w:rsidRPr="00900E7D">
        <w:rPr>
          <w:rFonts w:eastAsia="Times New Roman" w:cs="Times New Roman CYR"/>
          <w:color w:val="000000"/>
          <w:lang w:eastAsia="ru-RU"/>
        </w:rPr>
        <w:br/>
      </w:r>
      <w:r w:rsidRPr="00900E7D">
        <w:rPr>
          <w:rFonts w:eastAsia="Times New Roman" w:cs="Times New Roman CYR"/>
          <w:color w:val="000000"/>
          <w:lang w:eastAsia="ru-RU"/>
        </w:rPr>
        <w:br/>
        <w:t>3.</w:t>
      </w:r>
      <w:r w:rsidRPr="00900E7D">
        <w:rPr>
          <w:rFonts w:eastAsia="Times New Roman" w:cs="Times New Roman CYR"/>
          <w:color w:val="000000"/>
          <w:lang w:eastAsia="ru-RU"/>
        </w:rPr>
        <w:br/>
        <w:t>Как хорошо без всяческих условий</w:t>
      </w:r>
      <w:r w:rsidRPr="00900E7D">
        <w:rPr>
          <w:rFonts w:eastAsia="Times New Roman" w:cs="Times New Roman CYR"/>
          <w:color w:val="000000"/>
          <w:lang w:eastAsia="ru-RU"/>
        </w:rPr>
        <w:br/>
        <w:t>Друг с другом рядом находиться.</w:t>
      </w:r>
      <w:r w:rsidRPr="00900E7D">
        <w:rPr>
          <w:rFonts w:eastAsia="Times New Roman" w:cs="Times New Roman CYR"/>
          <w:color w:val="000000"/>
          <w:lang w:eastAsia="ru-RU"/>
        </w:rPr>
        <w:br/>
        <w:t>И, слушая поток молитвословий,</w:t>
      </w:r>
      <w:r w:rsidRPr="00900E7D">
        <w:rPr>
          <w:rFonts w:eastAsia="Times New Roman" w:cs="Times New Roman CYR"/>
          <w:color w:val="000000"/>
          <w:lang w:eastAsia="ru-RU"/>
        </w:rPr>
        <w:br/>
        <w:t>Вникать в них, и, забыв себя, молиться.</w:t>
      </w:r>
    </w:p>
    <w:p w:rsidR="00115D2A" w:rsidRDefault="00115D2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15D2A" w:rsidRDefault="00115D2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15D2A" w:rsidRDefault="00115D2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05227F" w:rsidRPr="00115D2A" w:rsidRDefault="0005227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115D2A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 xml:space="preserve">Ведут меня на суд </w:t>
      </w:r>
    </w:p>
    <w:p w:rsidR="0005227F" w:rsidRPr="0005227F" w:rsidRDefault="0005227F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05227F">
        <w:rPr>
          <w:rFonts w:eastAsia="Times New Roman" w:cs="Times New Roman CYR"/>
          <w:color w:val="000000"/>
          <w:lang w:eastAsia="ru-RU"/>
        </w:rPr>
        <w:t>Ведут меня на суд к себе самой… </w:t>
      </w:r>
      <w:r w:rsidRPr="0005227F">
        <w:rPr>
          <w:rFonts w:eastAsia="Times New Roman" w:cs="Times New Roman CYR"/>
          <w:color w:val="000000"/>
          <w:lang w:eastAsia="ru-RU"/>
        </w:rPr>
        <w:br/>
        <w:t>Я – молода, язык – острее жала.</w:t>
      </w:r>
      <w:r w:rsidRPr="0005227F">
        <w:rPr>
          <w:rFonts w:eastAsia="Times New Roman" w:cs="Times New Roman CYR"/>
          <w:color w:val="000000"/>
          <w:lang w:eastAsia="ru-RU"/>
        </w:rPr>
        <w:br/>
      </w:r>
      <w:proofErr w:type="spellStart"/>
      <w:r w:rsidRPr="0005227F">
        <w:rPr>
          <w:rFonts w:eastAsia="Times New Roman" w:cs="Times New Roman CYR"/>
          <w:color w:val="000000"/>
          <w:lang w:eastAsia="ru-RU"/>
        </w:rPr>
        <w:t>Бомжиха</w:t>
      </w:r>
      <w:proofErr w:type="spellEnd"/>
      <w:r w:rsidRPr="0005227F">
        <w:rPr>
          <w:rFonts w:eastAsia="Times New Roman" w:cs="Times New Roman CYR"/>
          <w:color w:val="000000"/>
          <w:lang w:eastAsia="ru-RU"/>
        </w:rPr>
        <w:t xml:space="preserve"> </w:t>
      </w:r>
      <w:proofErr w:type="gramStart"/>
      <w:r w:rsidRPr="0005227F">
        <w:rPr>
          <w:rFonts w:eastAsia="Times New Roman" w:cs="Times New Roman CYR"/>
          <w:color w:val="000000"/>
          <w:lang w:eastAsia="ru-RU"/>
        </w:rPr>
        <w:t>старая</w:t>
      </w:r>
      <w:proofErr w:type="gramEnd"/>
      <w:r w:rsidRPr="0005227F">
        <w:rPr>
          <w:rFonts w:eastAsia="Times New Roman" w:cs="Times New Roman CYR"/>
          <w:color w:val="000000"/>
          <w:lang w:eastAsia="ru-RU"/>
        </w:rPr>
        <w:t xml:space="preserve"> стоит передо мной. </w:t>
      </w:r>
      <w:r w:rsidRPr="0005227F">
        <w:rPr>
          <w:rFonts w:eastAsia="Times New Roman" w:cs="Times New Roman CYR"/>
          <w:color w:val="000000"/>
          <w:lang w:eastAsia="ru-RU"/>
        </w:rPr>
        <w:br/>
        <w:t>Я в ней саму себя и не узнала</w:t>
      </w:r>
      <w:proofErr w:type="gramStart"/>
      <w:r w:rsidRPr="0005227F">
        <w:rPr>
          <w:rFonts w:eastAsia="Times New Roman" w:cs="Times New Roman CYR"/>
          <w:color w:val="000000"/>
          <w:lang w:eastAsia="ru-RU"/>
        </w:rPr>
        <w:t>… </w:t>
      </w:r>
      <w:r w:rsidRPr="0005227F">
        <w:rPr>
          <w:rFonts w:eastAsia="Times New Roman" w:cs="Times New Roman CYR"/>
          <w:color w:val="000000"/>
          <w:lang w:eastAsia="ru-RU"/>
        </w:rPr>
        <w:br/>
      </w:r>
      <w:r w:rsidRPr="0005227F">
        <w:rPr>
          <w:rFonts w:eastAsia="Times New Roman" w:cs="Times New Roman CYR"/>
          <w:color w:val="000000"/>
          <w:lang w:eastAsia="ru-RU"/>
        </w:rPr>
        <w:br/>
        <w:t>Р</w:t>
      </w:r>
      <w:proofErr w:type="gramEnd"/>
      <w:r w:rsidRPr="0005227F">
        <w:rPr>
          <w:rFonts w:eastAsia="Times New Roman" w:cs="Times New Roman CYR"/>
          <w:color w:val="000000"/>
          <w:lang w:eastAsia="ru-RU"/>
        </w:rPr>
        <w:t>азгневалась на смрадный, жалкий вид. </w:t>
      </w:r>
      <w:r w:rsidRPr="0005227F">
        <w:rPr>
          <w:rFonts w:eastAsia="Times New Roman" w:cs="Times New Roman CYR"/>
          <w:color w:val="000000"/>
          <w:lang w:eastAsia="ru-RU"/>
        </w:rPr>
        <w:br/>
        <w:t>И рассудила, как могла – от сердца. </w:t>
      </w:r>
      <w:r w:rsidRPr="0005227F">
        <w:rPr>
          <w:rFonts w:eastAsia="Times New Roman" w:cs="Times New Roman CYR"/>
          <w:color w:val="000000"/>
          <w:lang w:eastAsia="ru-RU"/>
        </w:rPr>
        <w:br/>
        <w:t>«Она виновна!»… Но душа болит, </w:t>
      </w:r>
      <w:r w:rsidRPr="0005227F">
        <w:rPr>
          <w:rFonts w:eastAsia="Times New Roman" w:cs="Times New Roman CYR"/>
          <w:color w:val="000000"/>
          <w:lang w:eastAsia="ru-RU"/>
        </w:rPr>
        <w:br/>
        <w:t>И ей я в Рай открыть велела дверцу…</w:t>
      </w:r>
      <w:r w:rsidRPr="0005227F">
        <w:rPr>
          <w:rFonts w:eastAsia="Times New Roman" w:cs="Times New Roman CYR"/>
          <w:color w:val="000000"/>
          <w:lang w:eastAsia="ru-RU"/>
        </w:rPr>
        <w:br/>
      </w:r>
      <w:r w:rsidRPr="0005227F">
        <w:rPr>
          <w:rFonts w:eastAsia="Times New Roman" w:cs="Times New Roman CYR"/>
          <w:color w:val="000000"/>
          <w:lang w:eastAsia="ru-RU"/>
        </w:rPr>
        <w:br/>
        <w:t>Я много позже в ужасе пойму, </w:t>
      </w:r>
      <w:r w:rsidRPr="0005227F">
        <w:rPr>
          <w:rFonts w:eastAsia="Times New Roman" w:cs="Times New Roman CYR"/>
          <w:color w:val="000000"/>
          <w:lang w:eastAsia="ru-RU"/>
        </w:rPr>
        <w:br/>
        <w:t>Что от жестокосердия, бывало, </w:t>
      </w:r>
      <w:r w:rsidRPr="0005227F">
        <w:rPr>
          <w:rFonts w:eastAsia="Times New Roman" w:cs="Times New Roman CYR"/>
          <w:color w:val="000000"/>
          <w:lang w:eastAsia="ru-RU"/>
        </w:rPr>
        <w:br/>
        <w:t>Себя неумолимо шлют во тьму.</w:t>
      </w:r>
      <w:r w:rsidRPr="0005227F">
        <w:rPr>
          <w:rFonts w:eastAsia="Times New Roman" w:cs="Times New Roman CYR"/>
          <w:color w:val="000000"/>
          <w:lang w:eastAsia="ru-RU"/>
        </w:rPr>
        <w:br/>
        <w:t>Иль в огненное ада поддувало…</w:t>
      </w:r>
    </w:p>
    <w:p w:rsidR="007D189E" w:rsidRPr="00BE29D4" w:rsidRDefault="007D189E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115D2A" w:rsidRDefault="00115D2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15D2A" w:rsidRDefault="00115D2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15D2A" w:rsidRDefault="00115D2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15D2A" w:rsidRDefault="00115D2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15D2A" w:rsidRDefault="00115D2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15D2A" w:rsidRDefault="00115D2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15D2A" w:rsidRDefault="00115D2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115D2A" w:rsidRDefault="00115D2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05227F" w:rsidRPr="00115D2A" w:rsidRDefault="0005227F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115D2A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Я стала бабушкой из храма</w:t>
      </w:r>
    </w:p>
    <w:p w:rsidR="0005227F" w:rsidRPr="0005227F" w:rsidRDefault="0005227F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05227F">
        <w:rPr>
          <w:rFonts w:eastAsia="Times New Roman" w:cs="Times New Roman CYR"/>
          <w:color w:val="000000"/>
          <w:lang w:eastAsia="ru-RU"/>
        </w:rPr>
        <w:t>Я стала «бабушкой из храма».</w:t>
      </w:r>
      <w:r w:rsidRPr="0005227F">
        <w:rPr>
          <w:rFonts w:eastAsia="Times New Roman" w:cs="Times New Roman CYR"/>
          <w:color w:val="000000"/>
          <w:lang w:eastAsia="ru-RU"/>
        </w:rPr>
        <w:br/>
        <w:t>Тушу огарки, пол скребу.</w:t>
      </w:r>
      <w:r w:rsidRPr="0005227F">
        <w:rPr>
          <w:rFonts w:eastAsia="Times New Roman" w:cs="Times New Roman CYR"/>
          <w:color w:val="000000"/>
          <w:lang w:eastAsia="ru-RU"/>
        </w:rPr>
        <w:br/>
        <w:t>Была я гордой и упрям</w:t>
      </w:r>
      <w:r w:rsidR="00C419AA">
        <w:rPr>
          <w:rFonts w:eastAsia="Times New Roman" w:cs="Times New Roman CYR"/>
          <w:color w:val="000000"/>
          <w:lang w:eastAsia="ru-RU"/>
        </w:rPr>
        <w:t>ой,</w:t>
      </w:r>
      <w:r w:rsidR="00C419AA">
        <w:rPr>
          <w:rFonts w:eastAsia="Times New Roman" w:cs="Times New Roman CYR"/>
          <w:color w:val="000000"/>
          <w:lang w:eastAsia="ru-RU"/>
        </w:rPr>
        <w:br/>
        <w:t>Теперь душа живёт в гробу.</w:t>
      </w:r>
      <w:r w:rsidR="00C419AA">
        <w:rPr>
          <w:rFonts w:eastAsia="Times New Roman" w:cs="Times New Roman CYR"/>
          <w:color w:val="000000"/>
          <w:lang w:eastAsia="ru-RU"/>
        </w:rPr>
        <w:br/>
      </w:r>
      <w:r w:rsidRPr="0005227F">
        <w:rPr>
          <w:rFonts w:eastAsia="Times New Roman" w:cs="Times New Roman CYR"/>
          <w:color w:val="000000"/>
          <w:lang w:eastAsia="ru-RU"/>
        </w:rPr>
        <w:t>В неё гляжу я – ни кровинки.</w:t>
      </w:r>
      <w:r w:rsidRPr="0005227F">
        <w:rPr>
          <w:rFonts w:eastAsia="Times New Roman" w:cs="Times New Roman CYR"/>
          <w:color w:val="000000"/>
          <w:lang w:eastAsia="ru-RU"/>
        </w:rPr>
        <w:br/>
        <w:t>В лохмотьях, но гордыня – есть.</w:t>
      </w:r>
      <w:r w:rsidRPr="0005227F">
        <w:rPr>
          <w:rFonts w:eastAsia="Times New Roman" w:cs="Times New Roman CYR"/>
          <w:color w:val="000000"/>
          <w:lang w:eastAsia="ru-RU"/>
        </w:rPr>
        <w:br/>
        <w:t>Всё лью и лью над ней слезинки,</w:t>
      </w:r>
      <w:r w:rsidRPr="0005227F">
        <w:rPr>
          <w:rFonts w:eastAsia="Times New Roman" w:cs="Times New Roman CYR"/>
          <w:color w:val="000000"/>
          <w:lang w:eastAsia="ru-RU"/>
        </w:rPr>
        <w:br/>
        <w:t>Но до сих пор грехов – не счесть...</w:t>
      </w:r>
      <w:r w:rsidRPr="0005227F">
        <w:rPr>
          <w:rFonts w:eastAsia="Times New Roman" w:cs="Times New Roman CYR"/>
          <w:color w:val="000000"/>
          <w:lang w:eastAsia="ru-RU"/>
        </w:rPr>
        <w:br/>
      </w:r>
      <w:r w:rsidRPr="0005227F">
        <w:rPr>
          <w:rFonts w:eastAsia="Times New Roman" w:cs="Times New Roman CYR"/>
          <w:color w:val="000000"/>
          <w:lang w:eastAsia="ru-RU"/>
        </w:rPr>
        <w:br/>
        <w:t>Но до сих пор она – хвастлива,</w:t>
      </w:r>
      <w:r w:rsidRPr="0005227F">
        <w:rPr>
          <w:rFonts w:eastAsia="Times New Roman" w:cs="Times New Roman CYR"/>
          <w:color w:val="000000"/>
          <w:lang w:eastAsia="ru-RU"/>
        </w:rPr>
        <w:br/>
        <w:t>Тщеславна, в грёзах и мечтах.</w:t>
      </w:r>
      <w:r w:rsidRPr="0005227F">
        <w:rPr>
          <w:rFonts w:eastAsia="Times New Roman" w:cs="Times New Roman CYR"/>
          <w:color w:val="000000"/>
          <w:lang w:eastAsia="ru-RU"/>
        </w:rPr>
        <w:br/>
        <w:t xml:space="preserve">Порой - </w:t>
      </w:r>
      <w:proofErr w:type="gramStart"/>
      <w:r w:rsidRPr="0005227F">
        <w:rPr>
          <w:rFonts w:eastAsia="Times New Roman" w:cs="Times New Roman CYR"/>
          <w:color w:val="000000"/>
          <w:lang w:eastAsia="ru-RU"/>
        </w:rPr>
        <w:t>капризна</w:t>
      </w:r>
      <w:proofErr w:type="gramEnd"/>
      <w:r w:rsidRPr="0005227F">
        <w:rPr>
          <w:rFonts w:eastAsia="Times New Roman" w:cs="Times New Roman CYR"/>
          <w:color w:val="000000"/>
          <w:lang w:eastAsia="ru-RU"/>
        </w:rPr>
        <w:t xml:space="preserve"> и лени</w:t>
      </w:r>
      <w:r w:rsidR="00C419AA">
        <w:rPr>
          <w:rFonts w:eastAsia="Times New Roman" w:cs="Times New Roman CYR"/>
          <w:color w:val="000000"/>
          <w:lang w:eastAsia="ru-RU"/>
        </w:rPr>
        <w:t>ва,</w:t>
      </w:r>
      <w:r w:rsidR="00C419AA">
        <w:rPr>
          <w:rFonts w:eastAsia="Times New Roman" w:cs="Times New Roman CYR"/>
          <w:color w:val="000000"/>
          <w:lang w:eastAsia="ru-RU"/>
        </w:rPr>
        <w:br/>
        <w:t>Порой – обуревает страх...</w:t>
      </w:r>
      <w:r w:rsidR="00C419AA">
        <w:rPr>
          <w:rFonts w:eastAsia="Times New Roman" w:cs="Times New Roman CYR"/>
          <w:color w:val="000000"/>
          <w:lang w:eastAsia="ru-RU"/>
        </w:rPr>
        <w:br/>
      </w:r>
      <w:proofErr w:type="gramStart"/>
      <w:r w:rsidRPr="0005227F">
        <w:rPr>
          <w:rFonts w:eastAsia="Times New Roman" w:cs="Times New Roman CYR"/>
          <w:color w:val="000000"/>
          <w:lang w:eastAsia="ru-RU"/>
        </w:rPr>
        <w:t>Пустое</w:t>
      </w:r>
      <w:proofErr w:type="gramEnd"/>
      <w:r w:rsidRPr="0005227F">
        <w:rPr>
          <w:rFonts w:eastAsia="Times New Roman" w:cs="Times New Roman CYR"/>
          <w:color w:val="000000"/>
          <w:lang w:eastAsia="ru-RU"/>
        </w:rPr>
        <w:t>… Страх – от маловерья,</w:t>
      </w:r>
      <w:r w:rsidRPr="0005227F">
        <w:rPr>
          <w:rFonts w:eastAsia="Times New Roman" w:cs="Times New Roman CYR"/>
          <w:color w:val="000000"/>
          <w:lang w:eastAsia="ru-RU"/>
        </w:rPr>
        <w:br/>
        <w:t>От самолюбия – хандра...</w:t>
      </w:r>
      <w:r w:rsidRPr="0005227F">
        <w:rPr>
          <w:rFonts w:eastAsia="Times New Roman" w:cs="Times New Roman CYR"/>
          <w:color w:val="000000"/>
          <w:lang w:eastAsia="ru-RU"/>
        </w:rPr>
        <w:br/>
        <w:t>А гордость – выбросить за двери,</w:t>
      </w:r>
      <w:r w:rsidRPr="0005227F">
        <w:rPr>
          <w:rFonts w:eastAsia="Times New Roman" w:cs="Times New Roman CYR"/>
          <w:color w:val="000000"/>
          <w:lang w:eastAsia="ru-RU"/>
        </w:rPr>
        <w:br/>
        <w:t>Метлой бы выгнать со двора.</w:t>
      </w:r>
      <w:r w:rsidRPr="0005227F">
        <w:rPr>
          <w:rFonts w:eastAsia="Times New Roman" w:cs="Times New Roman CYR"/>
          <w:color w:val="000000"/>
          <w:lang w:eastAsia="ru-RU"/>
        </w:rPr>
        <w:br/>
      </w:r>
      <w:r w:rsidRPr="0005227F">
        <w:rPr>
          <w:rFonts w:eastAsia="Times New Roman" w:cs="Times New Roman CYR"/>
          <w:color w:val="000000"/>
          <w:lang w:eastAsia="ru-RU"/>
        </w:rPr>
        <w:br/>
        <w:t>...Учу креститься, ставить свечки,</w:t>
      </w:r>
      <w:r w:rsidRPr="0005227F">
        <w:rPr>
          <w:rFonts w:eastAsia="Times New Roman" w:cs="Times New Roman CYR"/>
          <w:color w:val="000000"/>
          <w:lang w:eastAsia="ru-RU"/>
        </w:rPr>
        <w:br/>
        <w:t>Иконы, книги продаю...</w:t>
      </w:r>
      <w:r w:rsidRPr="0005227F">
        <w:rPr>
          <w:rFonts w:eastAsia="Times New Roman" w:cs="Times New Roman CYR"/>
          <w:color w:val="000000"/>
          <w:lang w:eastAsia="ru-RU"/>
        </w:rPr>
        <w:br/>
        <w:t>Мету церковное кры</w:t>
      </w:r>
      <w:r w:rsidR="00C419AA">
        <w:rPr>
          <w:rFonts w:eastAsia="Times New Roman" w:cs="Times New Roman CYR"/>
          <w:color w:val="000000"/>
          <w:lang w:eastAsia="ru-RU"/>
        </w:rPr>
        <w:t>лечко...</w:t>
      </w:r>
      <w:r w:rsidR="00C419AA">
        <w:rPr>
          <w:rFonts w:eastAsia="Times New Roman" w:cs="Times New Roman CYR"/>
          <w:color w:val="000000"/>
          <w:lang w:eastAsia="ru-RU"/>
        </w:rPr>
        <w:br/>
        <w:t>Душа застыла на краю.</w:t>
      </w:r>
      <w:r w:rsidR="00C419AA">
        <w:rPr>
          <w:rFonts w:eastAsia="Times New Roman" w:cs="Times New Roman CYR"/>
          <w:color w:val="000000"/>
          <w:lang w:eastAsia="ru-RU"/>
        </w:rPr>
        <w:br/>
      </w:r>
      <w:r w:rsidRPr="0005227F">
        <w:rPr>
          <w:rFonts w:eastAsia="Times New Roman" w:cs="Times New Roman CYR"/>
          <w:color w:val="000000"/>
          <w:lang w:eastAsia="ru-RU"/>
        </w:rPr>
        <w:t>Глядит в себя, глядит на Небо,</w:t>
      </w:r>
      <w:r w:rsidRPr="0005227F">
        <w:rPr>
          <w:rFonts w:eastAsia="Times New Roman" w:cs="Times New Roman CYR"/>
          <w:color w:val="000000"/>
          <w:lang w:eastAsia="ru-RU"/>
        </w:rPr>
        <w:br/>
        <w:t>Не смеет к Ликам взор поднять...</w:t>
      </w:r>
      <w:r w:rsidRPr="0005227F">
        <w:rPr>
          <w:rFonts w:eastAsia="Times New Roman" w:cs="Times New Roman CYR"/>
          <w:color w:val="000000"/>
          <w:lang w:eastAsia="ru-RU"/>
        </w:rPr>
        <w:br/>
        <w:t>Молитвы просит, словно хлеба,</w:t>
      </w:r>
      <w:r w:rsidRPr="0005227F">
        <w:rPr>
          <w:rFonts w:eastAsia="Times New Roman" w:cs="Times New Roman CYR"/>
          <w:color w:val="000000"/>
          <w:lang w:eastAsia="ru-RU"/>
        </w:rPr>
        <w:br/>
        <w:t>И снова учится летать...</w:t>
      </w:r>
    </w:p>
    <w:p w:rsidR="00C419AA" w:rsidRDefault="00C419A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9E42CD" w:rsidRPr="00115D2A" w:rsidRDefault="009E42CD" w:rsidP="009E42CD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115D2A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День, и час вечерний</w:t>
      </w:r>
    </w:p>
    <w:p w:rsidR="009E42CD" w:rsidRDefault="009E42CD" w:rsidP="009E42CD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05227F">
        <w:rPr>
          <w:rFonts w:eastAsia="Times New Roman" w:cs="Times New Roman CYR"/>
          <w:color w:val="000000"/>
          <w:lang w:eastAsia="ru-RU"/>
        </w:rPr>
        <w:t>Пространство мыслями и волнами забито.</w:t>
      </w:r>
      <w:r w:rsidRPr="0005227F">
        <w:rPr>
          <w:rFonts w:eastAsia="Times New Roman" w:cs="Times New Roman CYR"/>
          <w:color w:val="000000"/>
          <w:lang w:eastAsia="ru-RU"/>
        </w:rPr>
        <w:br/>
        <w:t>Невидимые сущности кружат</w:t>
      </w:r>
      <w:proofErr w:type="gramStart"/>
      <w:r w:rsidRPr="0005227F">
        <w:rPr>
          <w:rFonts w:eastAsia="Times New Roman" w:cs="Times New Roman CYR"/>
          <w:color w:val="000000"/>
          <w:lang w:eastAsia="ru-RU"/>
        </w:rPr>
        <w:br/>
        <w:t>В</w:t>
      </w:r>
      <w:proofErr w:type="gramEnd"/>
      <w:r w:rsidRPr="0005227F">
        <w:rPr>
          <w:rFonts w:eastAsia="Times New Roman" w:cs="Times New Roman CYR"/>
          <w:color w:val="000000"/>
          <w:lang w:eastAsia="ru-RU"/>
        </w:rPr>
        <w:t>круг головы бредовой, словно свита.</w:t>
      </w:r>
      <w:r w:rsidRPr="0005227F">
        <w:rPr>
          <w:rFonts w:eastAsia="Times New Roman" w:cs="Times New Roman CYR"/>
          <w:color w:val="000000"/>
          <w:lang w:eastAsia="ru-RU"/>
        </w:rPr>
        <w:br/>
        <w:t>Ты, временем своим не дорожа,</w:t>
      </w:r>
      <w:r w:rsidRPr="0005227F">
        <w:rPr>
          <w:rFonts w:eastAsia="Times New Roman" w:cs="Times New Roman CYR"/>
          <w:color w:val="000000"/>
          <w:lang w:eastAsia="ru-RU"/>
        </w:rPr>
        <w:br/>
      </w:r>
    </w:p>
    <w:p w:rsidR="009E42CD" w:rsidRDefault="009E42CD" w:rsidP="009E42CD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05227F">
        <w:rPr>
          <w:rFonts w:eastAsia="Times New Roman" w:cs="Times New Roman CYR"/>
          <w:color w:val="000000"/>
          <w:lang w:eastAsia="ru-RU"/>
        </w:rPr>
        <w:t>Швыряешь пригоршни переживаний, </w:t>
      </w:r>
      <w:r w:rsidRPr="0005227F">
        <w:rPr>
          <w:rFonts w:eastAsia="Times New Roman" w:cs="Times New Roman CYR"/>
          <w:color w:val="000000"/>
          <w:lang w:eastAsia="ru-RU"/>
        </w:rPr>
        <w:br/>
        <w:t>Как бисер – свиньям, жемчугом соришь.</w:t>
      </w:r>
      <w:r w:rsidRPr="0005227F">
        <w:rPr>
          <w:rFonts w:eastAsia="Times New Roman" w:cs="Times New Roman CYR"/>
          <w:color w:val="000000"/>
          <w:lang w:eastAsia="ru-RU"/>
        </w:rPr>
        <w:br/>
        <w:t>Тебя терзают образы желаний,</w:t>
      </w:r>
      <w:r w:rsidRPr="0005227F">
        <w:rPr>
          <w:rFonts w:eastAsia="Times New Roman" w:cs="Times New Roman CYR"/>
          <w:color w:val="000000"/>
          <w:lang w:eastAsia="ru-RU"/>
        </w:rPr>
        <w:br/>
        <w:t>Незримо в тихом пламени горишь…</w:t>
      </w:r>
      <w:r w:rsidRPr="0005227F">
        <w:rPr>
          <w:rFonts w:eastAsia="Times New Roman" w:cs="Times New Roman CYR"/>
          <w:color w:val="000000"/>
          <w:lang w:eastAsia="ru-RU"/>
        </w:rPr>
        <w:br/>
      </w:r>
    </w:p>
    <w:p w:rsidR="009E42CD" w:rsidRDefault="009E42CD" w:rsidP="009E42CD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05227F">
        <w:rPr>
          <w:rFonts w:eastAsia="Times New Roman" w:cs="Times New Roman CYR"/>
          <w:color w:val="000000"/>
          <w:lang w:eastAsia="ru-RU"/>
        </w:rPr>
        <w:t>Но близится заветный час вечерний,</w:t>
      </w:r>
      <w:r w:rsidRPr="0005227F">
        <w:rPr>
          <w:rFonts w:eastAsia="Times New Roman" w:cs="Times New Roman CYR"/>
          <w:color w:val="000000"/>
          <w:lang w:eastAsia="ru-RU"/>
        </w:rPr>
        <w:br/>
        <w:t>Когда душа берёт молитвослов.</w:t>
      </w:r>
      <w:r w:rsidRPr="0005227F">
        <w:rPr>
          <w:rFonts w:eastAsia="Times New Roman" w:cs="Times New Roman CYR"/>
          <w:color w:val="000000"/>
          <w:lang w:eastAsia="ru-RU"/>
        </w:rPr>
        <w:br/>
        <w:t>И отползают недовольно тени.</w:t>
      </w:r>
      <w:r w:rsidRPr="0005227F">
        <w:rPr>
          <w:rFonts w:eastAsia="Times New Roman" w:cs="Times New Roman CYR"/>
          <w:color w:val="000000"/>
          <w:lang w:eastAsia="ru-RU"/>
        </w:rPr>
        <w:br/>
        <w:t>Спускается невидимый покров,</w:t>
      </w:r>
      <w:r w:rsidRPr="0005227F">
        <w:rPr>
          <w:rFonts w:eastAsia="Times New Roman" w:cs="Times New Roman CYR"/>
          <w:color w:val="000000"/>
          <w:lang w:eastAsia="ru-RU"/>
        </w:rPr>
        <w:br/>
      </w:r>
    </w:p>
    <w:p w:rsidR="009E42CD" w:rsidRPr="0005227F" w:rsidRDefault="009E42CD" w:rsidP="009E42CD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05227F">
        <w:rPr>
          <w:rFonts w:eastAsia="Times New Roman" w:cs="Times New Roman CYR"/>
          <w:color w:val="000000"/>
          <w:lang w:eastAsia="ru-RU"/>
        </w:rPr>
        <w:t>И укрывает белою фатою</w:t>
      </w:r>
      <w:r w:rsidRPr="0005227F">
        <w:rPr>
          <w:rFonts w:eastAsia="Times New Roman" w:cs="Times New Roman CYR"/>
          <w:color w:val="000000"/>
          <w:lang w:eastAsia="ru-RU"/>
        </w:rPr>
        <w:br/>
        <w:t>Измученную душу Светлый Гость.</w:t>
      </w:r>
      <w:r w:rsidRPr="0005227F">
        <w:rPr>
          <w:rFonts w:eastAsia="Times New Roman" w:cs="Times New Roman CYR"/>
          <w:color w:val="000000"/>
          <w:lang w:eastAsia="ru-RU"/>
        </w:rPr>
        <w:br/>
        <w:t>Поплачь – легко!.. Все беды – за чертою</w:t>
      </w:r>
      <w:proofErr w:type="gramStart"/>
      <w:r w:rsidRPr="0005227F">
        <w:rPr>
          <w:rFonts w:eastAsia="Times New Roman" w:cs="Times New Roman CYR"/>
          <w:color w:val="000000"/>
          <w:lang w:eastAsia="ru-RU"/>
        </w:rPr>
        <w:t>…</w:t>
      </w:r>
      <w:r w:rsidRPr="0005227F">
        <w:rPr>
          <w:rFonts w:eastAsia="Times New Roman" w:cs="Times New Roman CYR"/>
          <w:color w:val="000000"/>
          <w:lang w:eastAsia="ru-RU"/>
        </w:rPr>
        <w:br/>
        <w:t>И</w:t>
      </w:r>
      <w:proofErr w:type="gramEnd"/>
      <w:r w:rsidRPr="0005227F">
        <w:rPr>
          <w:rFonts w:eastAsia="Times New Roman" w:cs="Times New Roman CYR"/>
          <w:color w:val="000000"/>
          <w:lang w:eastAsia="ru-RU"/>
        </w:rPr>
        <w:t xml:space="preserve"> слёзы Ангел собирает в горсть…</w:t>
      </w:r>
    </w:p>
    <w:p w:rsidR="009E42CD" w:rsidRDefault="009E42CD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9E42CD" w:rsidRDefault="009E42CD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9E42CD" w:rsidRDefault="009E42CD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9E42CD" w:rsidRDefault="009E42CD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9E42CD" w:rsidRDefault="009E42CD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</w:p>
    <w:p w:rsidR="009432D2" w:rsidRPr="00C419AA" w:rsidRDefault="009432D2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C419AA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 xml:space="preserve">Ткань жизни </w:t>
      </w:r>
    </w:p>
    <w:p w:rsidR="009432D2" w:rsidRPr="00BE29D4" w:rsidRDefault="009432D2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BE29D4">
        <w:rPr>
          <w:rFonts w:eastAsia="Times New Roman" w:cs="Times New Roman CYR"/>
          <w:color w:val="000000"/>
          <w:lang w:eastAsia="ru-RU"/>
        </w:rPr>
        <w:t>Ткань жизни моей истончилась.</w:t>
      </w:r>
      <w:r w:rsidRPr="00BE29D4">
        <w:rPr>
          <w:rFonts w:eastAsia="Times New Roman" w:cs="Times New Roman CYR"/>
          <w:color w:val="000000"/>
          <w:lang w:eastAsia="ru-RU"/>
        </w:rPr>
        <w:br/>
        <w:t>Но нитки, пожалуй, крепки.</w:t>
      </w:r>
      <w:r w:rsidRPr="00BE29D4">
        <w:rPr>
          <w:rFonts w:eastAsia="Times New Roman" w:cs="Times New Roman CYR"/>
          <w:color w:val="000000"/>
          <w:lang w:eastAsia="ru-RU"/>
        </w:rPr>
        <w:br/>
        <w:t>Живу ещё, это ль не милость?</w:t>
      </w:r>
      <w:r w:rsidRPr="00BE29D4">
        <w:rPr>
          <w:rFonts w:eastAsia="Times New Roman" w:cs="Times New Roman CYR"/>
          <w:color w:val="000000"/>
          <w:lang w:eastAsia="ru-RU"/>
        </w:rPr>
        <w:br/>
        <w:t>Распутываю узелки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К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огда-то была я счастливой.</w:t>
      </w:r>
      <w:r w:rsidRPr="00BE29D4">
        <w:rPr>
          <w:rFonts w:eastAsia="Times New Roman" w:cs="Times New Roman CYR"/>
          <w:color w:val="000000"/>
          <w:lang w:eastAsia="ru-RU"/>
        </w:rPr>
        <w:br/>
        <w:t xml:space="preserve">Недолго, рывками, 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взахлёб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.</w:t>
      </w:r>
      <w:r w:rsidRPr="00BE29D4">
        <w:rPr>
          <w:rFonts w:eastAsia="Times New Roman" w:cs="Times New Roman CYR"/>
          <w:color w:val="000000"/>
          <w:lang w:eastAsia="ru-RU"/>
        </w:rPr>
        <w:br/>
        <w:t>Теперь истощаются силы,</w:t>
      </w:r>
      <w:r w:rsidRPr="00BE29D4">
        <w:rPr>
          <w:rFonts w:eastAsia="Times New Roman" w:cs="Times New Roman CYR"/>
          <w:color w:val="000000"/>
          <w:lang w:eastAsia="ru-RU"/>
        </w:rPr>
        <w:br/>
        <w:t>А время из рыси – в галоп</w:t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…</w:t>
      </w:r>
      <w:r w:rsidRPr="00BE29D4">
        <w:rPr>
          <w:rFonts w:eastAsia="Times New Roman" w:cs="Times New Roman CYR"/>
          <w:color w:val="000000"/>
          <w:lang w:eastAsia="ru-RU"/>
        </w:rPr>
        <w:br/>
      </w:r>
      <w:r w:rsidRPr="00BE29D4">
        <w:rPr>
          <w:rFonts w:eastAsia="Times New Roman" w:cs="Times New Roman CYR"/>
          <w:color w:val="000000"/>
          <w:lang w:eastAsia="ru-RU"/>
        </w:rPr>
        <w:br/>
        <w:t>П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>о кругу привычного плена</w:t>
      </w:r>
      <w:r w:rsidRPr="00BE29D4">
        <w:rPr>
          <w:rFonts w:eastAsia="Times New Roman" w:cs="Times New Roman CYR"/>
          <w:color w:val="000000"/>
          <w:lang w:eastAsia="ru-RU"/>
        </w:rPr>
        <w:br/>
        <w:t>Несёмся…  Однажды – взлетим.</w:t>
      </w:r>
      <w:r w:rsidRPr="00BE29D4">
        <w:rPr>
          <w:rFonts w:eastAsia="Times New Roman" w:cs="Times New Roman CYR"/>
          <w:color w:val="000000"/>
          <w:lang w:eastAsia="ru-RU"/>
        </w:rPr>
        <w:br/>
        <w:t>Сердечные нити – нетленны,</w:t>
      </w:r>
      <w:r w:rsidRPr="00BE29D4">
        <w:rPr>
          <w:rFonts w:eastAsia="Times New Roman" w:cs="Times New Roman CYR"/>
          <w:color w:val="000000"/>
          <w:lang w:eastAsia="ru-RU"/>
        </w:rPr>
        <w:br/>
      </w:r>
      <w:proofErr w:type="gramStart"/>
      <w:r w:rsidRPr="00BE29D4">
        <w:rPr>
          <w:rFonts w:eastAsia="Times New Roman" w:cs="Times New Roman CYR"/>
          <w:color w:val="000000"/>
          <w:lang w:eastAsia="ru-RU"/>
        </w:rPr>
        <w:t>Своих</w:t>
      </w:r>
      <w:proofErr w:type="gramEnd"/>
      <w:r w:rsidRPr="00BE29D4">
        <w:rPr>
          <w:rFonts w:eastAsia="Times New Roman" w:cs="Times New Roman CYR"/>
          <w:color w:val="000000"/>
          <w:lang w:eastAsia="ru-RU"/>
        </w:rPr>
        <w:t xml:space="preserve"> мы отыщем по ним…</w:t>
      </w:r>
    </w:p>
    <w:p w:rsidR="009432D2" w:rsidRPr="00BE29D4" w:rsidRDefault="009432D2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C419AA" w:rsidRDefault="00C419A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C419AA" w:rsidRDefault="00C419A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C419AA" w:rsidRDefault="00C419A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C419AA" w:rsidRDefault="00C419A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C419AA" w:rsidRDefault="00C419A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C419AA" w:rsidRDefault="00C419A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C419AA" w:rsidRDefault="00C419A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C419AA" w:rsidRDefault="00C419A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color w:val="000000"/>
          <w:lang w:eastAsia="ru-RU"/>
        </w:rPr>
      </w:pPr>
    </w:p>
    <w:p w:rsidR="00DB1208" w:rsidRPr="00C419AA" w:rsidRDefault="00DB120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C419AA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 xml:space="preserve">В монастыре </w:t>
      </w:r>
    </w:p>
    <w:p w:rsidR="00DB1208" w:rsidRPr="00DB1208" w:rsidRDefault="00DB1208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DB1208">
        <w:rPr>
          <w:rFonts w:eastAsia="Times New Roman" w:cs="Times New Roman CYR"/>
          <w:color w:val="000000"/>
          <w:lang w:eastAsia="ru-RU"/>
        </w:rPr>
        <w:t>В монастыре – звенящее пространство.</w:t>
      </w:r>
      <w:r w:rsidRPr="00DB1208">
        <w:rPr>
          <w:rFonts w:eastAsia="Times New Roman" w:cs="Times New Roman CYR"/>
          <w:color w:val="000000"/>
          <w:lang w:eastAsia="ru-RU"/>
        </w:rPr>
        <w:br/>
      </w:r>
      <w:proofErr w:type="gramStart"/>
      <w:r w:rsidRPr="00DB1208">
        <w:rPr>
          <w:rFonts w:eastAsia="Times New Roman" w:cs="Times New Roman CYR"/>
          <w:color w:val="000000"/>
          <w:lang w:eastAsia="ru-RU"/>
        </w:rPr>
        <w:t>Густое</w:t>
      </w:r>
      <w:proofErr w:type="gramEnd"/>
      <w:r w:rsidRPr="00DB1208">
        <w:rPr>
          <w:rFonts w:eastAsia="Times New Roman" w:cs="Times New Roman CYR"/>
          <w:color w:val="000000"/>
          <w:lang w:eastAsia="ru-RU"/>
        </w:rPr>
        <w:t xml:space="preserve"> – ни микрона пустоты.</w:t>
      </w:r>
      <w:r w:rsidRPr="00DB1208">
        <w:rPr>
          <w:rFonts w:eastAsia="Times New Roman" w:cs="Times New Roman CYR"/>
          <w:color w:val="000000"/>
          <w:lang w:eastAsia="ru-RU"/>
        </w:rPr>
        <w:br/>
        <w:t>Царит вневременное постоянство...</w:t>
      </w:r>
      <w:r w:rsidRPr="00DB1208">
        <w:rPr>
          <w:rFonts w:eastAsia="Times New Roman" w:cs="Times New Roman CYR"/>
          <w:color w:val="000000"/>
          <w:lang w:eastAsia="ru-RU"/>
        </w:rPr>
        <w:br/>
      </w:r>
      <w:proofErr w:type="spellStart"/>
      <w:r w:rsidRPr="00DB1208">
        <w:rPr>
          <w:rFonts w:eastAsia="Times New Roman" w:cs="Times New Roman CYR"/>
          <w:color w:val="000000"/>
          <w:lang w:eastAsia="ru-RU"/>
        </w:rPr>
        <w:t>Намолены</w:t>
      </w:r>
      <w:proofErr w:type="spellEnd"/>
      <w:r w:rsidRPr="00DB1208">
        <w:rPr>
          <w:rFonts w:eastAsia="Times New Roman" w:cs="Times New Roman CYR"/>
          <w:color w:val="000000"/>
          <w:lang w:eastAsia="ru-RU"/>
        </w:rPr>
        <w:t xml:space="preserve"> и стены, и цветы...</w:t>
      </w:r>
      <w:r w:rsidRPr="00DB1208">
        <w:rPr>
          <w:rFonts w:eastAsia="Times New Roman" w:cs="Times New Roman CYR"/>
          <w:color w:val="000000"/>
          <w:lang w:eastAsia="ru-RU"/>
        </w:rPr>
        <w:br/>
      </w:r>
      <w:r w:rsidRPr="00DB1208">
        <w:rPr>
          <w:rFonts w:eastAsia="Times New Roman" w:cs="Times New Roman CYR"/>
          <w:color w:val="000000"/>
          <w:lang w:eastAsia="ru-RU"/>
        </w:rPr>
        <w:br/>
        <w:t>Не люди – души бродят по дорожкам,</w:t>
      </w:r>
      <w:r w:rsidRPr="00DB1208">
        <w:rPr>
          <w:rFonts w:eastAsia="Times New Roman" w:cs="Times New Roman CYR"/>
          <w:color w:val="000000"/>
          <w:lang w:eastAsia="ru-RU"/>
        </w:rPr>
        <w:br/>
        <w:t>Течет молитва плавно и легко.</w:t>
      </w:r>
      <w:r w:rsidRPr="00DB1208">
        <w:rPr>
          <w:rFonts w:eastAsia="Times New Roman" w:cs="Times New Roman CYR"/>
          <w:color w:val="000000"/>
          <w:lang w:eastAsia="ru-RU"/>
        </w:rPr>
        <w:br/>
        <w:t>Сытней в разы еды скупая плошка,</w:t>
      </w:r>
      <w:r w:rsidRPr="00DB1208">
        <w:rPr>
          <w:rFonts w:eastAsia="Times New Roman" w:cs="Times New Roman CYR"/>
          <w:color w:val="000000"/>
          <w:lang w:eastAsia="ru-RU"/>
        </w:rPr>
        <w:br/>
        <w:t>Сон краток -  погружает глубоко.</w:t>
      </w:r>
      <w:r w:rsidRPr="00DB1208">
        <w:rPr>
          <w:rFonts w:eastAsia="Times New Roman" w:cs="Times New Roman CYR"/>
          <w:color w:val="000000"/>
          <w:lang w:eastAsia="ru-RU"/>
        </w:rPr>
        <w:br/>
      </w:r>
      <w:r w:rsidRPr="00DB1208">
        <w:rPr>
          <w:rFonts w:eastAsia="Times New Roman" w:cs="Times New Roman CYR"/>
          <w:color w:val="000000"/>
          <w:lang w:eastAsia="ru-RU"/>
        </w:rPr>
        <w:br/>
        <w:t>Здесь цели жизни – явно наизнанку.</w:t>
      </w:r>
      <w:r w:rsidRPr="00DB1208">
        <w:rPr>
          <w:rFonts w:eastAsia="Times New Roman" w:cs="Times New Roman CYR"/>
          <w:color w:val="000000"/>
          <w:lang w:eastAsia="ru-RU"/>
        </w:rPr>
        <w:br/>
        <w:t>Намеренье, что невесомый дым,</w:t>
      </w:r>
      <w:r w:rsidRPr="00DB1208">
        <w:rPr>
          <w:rFonts w:eastAsia="Times New Roman" w:cs="Times New Roman CYR"/>
          <w:color w:val="000000"/>
          <w:lang w:eastAsia="ru-RU"/>
        </w:rPr>
        <w:br/>
        <w:t>Здесь получает дивную огранку,</w:t>
      </w:r>
      <w:r w:rsidRPr="00DB1208">
        <w:rPr>
          <w:rFonts w:eastAsia="Times New Roman" w:cs="Times New Roman CYR"/>
          <w:color w:val="000000"/>
          <w:lang w:eastAsia="ru-RU"/>
        </w:rPr>
        <w:br/>
        <w:t>Становится топазом голубым.</w:t>
      </w:r>
      <w:r w:rsidRPr="00DB1208">
        <w:rPr>
          <w:rFonts w:eastAsia="Times New Roman" w:cs="Times New Roman CYR"/>
          <w:color w:val="000000"/>
          <w:lang w:eastAsia="ru-RU"/>
        </w:rPr>
        <w:br/>
      </w:r>
      <w:r w:rsidRPr="00DB1208">
        <w:rPr>
          <w:rFonts w:eastAsia="Times New Roman" w:cs="Times New Roman CYR"/>
          <w:color w:val="000000"/>
          <w:lang w:eastAsia="ru-RU"/>
        </w:rPr>
        <w:br/>
        <w:t>Здесь рай душа почувствует до срока,</w:t>
      </w:r>
      <w:r w:rsidRPr="00DB1208">
        <w:rPr>
          <w:rFonts w:eastAsia="Times New Roman" w:cs="Times New Roman CYR"/>
          <w:color w:val="000000"/>
          <w:lang w:eastAsia="ru-RU"/>
        </w:rPr>
        <w:br/>
        <w:t>Увидит язвы страшные свои,</w:t>
      </w:r>
      <w:r w:rsidRPr="00DB1208">
        <w:rPr>
          <w:rFonts w:eastAsia="Times New Roman" w:cs="Times New Roman CYR"/>
          <w:color w:val="000000"/>
          <w:lang w:eastAsia="ru-RU"/>
        </w:rPr>
        <w:br/>
        <w:t>И не уйдет отсюда без уроков</w:t>
      </w:r>
      <w:r w:rsidRPr="00DB1208">
        <w:rPr>
          <w:rFonts w:eastAsia="Times New Roman" w:cs="Times New Roman CYR"/>
          <w:color w:val="000000"/>
          <w:lang w:eastAsia="ru-RU"/>
        </w:rPr>
        <w:br/>
        <w:t>Смирения, надежды и любви.</w:t>
      </w:r>
    </w:p>
    <w:p w:rsidR="00C419AA" w:rsidRDefault="00C419A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C419AA" w:rsidRDefault="00C419A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C419AA" w:rsidRDefault="00C419A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C419AA" w:rsidRDefault="00C419A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C419AA" w:rsidRDefault="00C419AA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color w:val="606060"/>
          <w:kern w:val="36"/>
          <w:lang w:eastAsia="ru-RU"/>
        </w:rPr>
      </w:pPr>
    </w:p>
    <w:p w:rsidR="00DB1208" w:rsidRPr="00C419AA" w:rsidRDefault="00DB1208" w:rsidP="0005424F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 w:rsidRPr="00C419AA"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Небесный город</w:t>
      </w:r>
    </w:p>
    <w:p w:rsidR="00A31818" w:rsidRDefault="00DB1208" w:rsidP="00A31818">
      <w:pPr>
        <w:shd w:val="clear" w:color="auto" w:fill="FFFFFF"/>
        <w:spacing w:line="320" w:lineRule="atLeast"/>
        <w:ind w:firstLine="0"/>
        <w:jc w:val="left"/>
      </w:pPr>
      <w:r w:rsidRPr="00DB1208">
        <w:rPr>
          <w:rFonts w:eastAsia="Times New Roman" w:cs="Times New Roman CYR"/>
          <w:color w:val="000000"/>
          <w:lang w:eastAsia="ru-RU"/>
        </w:rPr>
        <w:t>Ступени боли. Новые просторы.</w:t>
      </w:r>
      <w:r w:rsidRPr="00DB1208">
        <w:rPr>
          <w:rFonts w:eastAsia="Times New Roman" w:cs="Times New Roman CYR"/>
          <w:color w:val="000000"/>
          <w:lang w:eastAsia="ru-RU"/>
        </w:rPr>
        <w:br/>
        <w:t>Терпением распахнуты врата. </w:t>
      </w:r>
      <w:r w:rsidRPr="00DB1208">
        <w:rPr>
          <w:rFonts w:eastAsia="Times New Roman" w:cs="Times New Roman CYR"/>
          <w:color w:val="000000"/>
          <w:lang w:eastAsia="ru-RU"/>
        </w:rPr>
        <w:br/>
        <w:t>Песком сквозь пальцы – споры, разговоры.</w:t>
      </w:r>
      <w:r w:rsidRPr="00DB1208">
        <w:rPr>
          <w:rFonts w:eastAsia="Times New Roman" w:cs="Times New Roman CYR"/>
          <w:color w:val="000000"/>
          <w:lang w:eastAsia="ru-RU"/>
        </w:rPr>
        <w:br/>
        <w:t>Безмолвна, необъятна красота.</w:t>
      </w:r>
      <w:r w:rsidRPr="00DB1208">
        <w:rPr>
          <w:rFonts w:eastAsia="Times New Roman" w:cs="Times New Roman CYR"/>
          <w:color w:val="000000"/>
          <w:lang w:eastAsia="ru-RU"/>
        </w:rPr>
        <w:br/>
      </w:r>
      <w:r w:rsidRPr="00DB1208">
        <w:rPr>
          <w:rFonts w:eastAsia="Times New Roman" w:cs="Times New Roman CYR"/>
          <w:color w:val="000000"/>
          <w:lang w:eastAsia="ru-RU"/>
        </w:rPr>
        <w:br/>
        <w:t>Откроется очам прекрасный город,</w:t>
      </w:r>
      <w:r w:rsidRPr="00DB1208">
        <w:rPr>
          <w:rFonts w:eastAsia="Times New Roman" w:cs="Times New Roman CYR"/>
          <w:color w:val="000000"/>
          <w:lang w:eastAsia="ru-RU"/>
        </w:rPr>
        <w:br/>
      </w:r>
      <w:r w:rsidR="00AD7698">
        <w:rPr>
          <w:rFonts w:eastAsia="Times New Roman" w:cs="Times New Roman CYR"/>
          <w:color w:val="000000"/>
          <w:lang w:eastAsia="ru-RU"/>
        </w:rPr>
        <w:t>Ограды</w:t>
      </w:r>
      <w:r w:rsidRPr="00DB1208">
        <w:rPr>
          <w:rFonts w:eastAsia="Times New Roman" w:cs="Times New Roman CYR"/>
          <w:color w:val="000000"/>
          <w:lang w:eastAsia="ru-RU"/>
        </w:rPr>
        <w:t xml:space="preserve"> </w:t>
      </w:r>
      <w:proofErr w:type="gramStart"/>
      <w:r w:rsidRPr="00DB1208">
        <w:rPr>
          <w:rFonts w:eastAsia="Times New Roman" w:cs="Times New Roman CYR"/>
          <w:color w:val="000000"/>
          <w:lang w:eastAsia="ru-RU"/>
        </w:rPr>
        <w:t>белые, увитые плющом…</w:t>
      </w:r>
      <w:r w:rsidRPr="00DB1208">
        <w:rPr>
          <w:rFonts w:eastAsia="Times New Roman" w:cs="Times New Roman CYR"/>
          <w:color w:val="000000"/>
          <w:lang w:eastAsia="ru-RU"/>
        </w:rPr>
        <w:br/>
        <w:t>Мир распахнётся</w:t>
      </w:r>
      <w:proofErr w:type="gramEnd"/>
      <w:r w:rsidRPr="00DB1208">
        <w:rPr>
          <w:rFonts w:eastAsia="Times New Roman" w:cs="Times New Roman CYR"/>
          <w:color w:val="000000"/>
          <w:lang w:eastAsia="ru-RU"/>
        </w:rPr>
        <w:t xml:space="preserve"> – вечно свеж и молод,</w:t>
      </w:r>
      <w:r w:rsidRPr="00DB1208">
        <w:rPr>
          <w:rFonts w:eastAsia="Times New Roman" w:cs="Times New Roman CYR"/>
          <w:color w:val="000000"/>
          <w:lang w:eastAsia="ru-RU"/>
        </w:rPr>
        <w:br/>
        <w:t>Присутствием небесным освящён.</w:t>
      </w:r>
      <w:r w:rsidRPr="00DB1208">
        <w:rPr>
          <w:rFonts w:eastAsia="Times New Roman" w:cs="Times New Roman CYR"/>
          <w:color w:val="000000"/>
          <w:lang w:eastAsia="ru-RU"/>
        </w:rPr>
        <w:br/>
      </w:r>
      <w:r w:rsidRPr="00DB1208">
        <w:rPr>
          <w:rFonts w:eastAsia="Times New Roman" w:cs="Times New Roman CYR"/>
          <w:color w:val="000000"/>
          <w:lang w:eastAsia="ru-RU"/>
        </w:rPr>
        <w:br/>
        <w:t>В реальность превращается набросок.</w:t>
      </w:r>
      <w:r w:rsidRPr="00DB1208">
        <w:rPr>
          <w:rFonts w:eastAsia="Times New Roman" w:cs="Times New Roman CYR"/>
          <w:color w:val="000000"/>
          <w:lang w:eastAsia="ru-RU"/>
        </w:rPr>
        <w:br/>
        <w:t>Шаги навстречу… Звон прогретых плит</w:t>
      </w:r>
      <w:proofErr w:type="gramStart"/>
      <w:r w:rsidRPr="00DB1208">
        <w:rPr>
          <w:rFonts w:eastAsia="Times New Roman" w:cs="Times New Roman CYR"/>
          <w:color w:val="000000"/>
          <w:lang w:eastAsia="ru-RU"/>
        </w:rPr>
        <w:t>…</w:t>
      </w:r>
      <w:r w:rsidRPr="00DB1208">
        <w:rPr>
          <w:rFonts w:eastAsia="Times New Roman" w:cs="Times New Roman CYR"/>
          <w:color w:val="000000"/>
          <w:lang w:eastAsia="ru-RU"/>
        </w:rPr>
        <w:br/>
        <w:t>Н</w:t>
      </w:r>
      <w:proofErr w:type="gramEnd"/>
      <w:r w:rsidRPr="00DB1208">
        <w:rPr>
          <w:rFonts w:eastAsia="Times New Roman" w:cs="Times New Roman CYR"/>
          <w:color w:val="000000"/>
          <w:lang w:eastAsia="ru-RU"/>
        </w:rPr>
        <w:t>аступит миг ответов на вопросы…</w:t>
      </w:r>
      <w:r w:rsidRPr="00DB1208">
        <w:rPr>
          <w:rFonts w:eastAsia="Times New Roman" w:cs="Times New Roman CYR"/>
          <w:color w:val="000000"/>
          <w:lang w:eastAsia="ru-RU"/>
        </w:rPr>
        <w:br/>
        <w:t>Всё лишнее огонь испепелит…</w:t>
      </w:r>
      <w:r w:rsidR="00A31818" w:rsidRPr="00A31818">
        <w:t xml:space="preserve"> </w:t>
      </w:r>
    </w:p>
    <w:p w:rsidR="00A31818" w:rsidRDefault="00A31818" w:rsidP="00A31818">
      <w:pPr>
        <w:shd w:val="clear" w:color="auto" w:fill="FFFFFF"/>
        <w:spacing w:line="320" w:lineRule="atLeast"/>
        <w:ind w:firstLine="0"/>
        <w:jc w:val="left"/>
      </w:pPr>
    </w:p>
    <w:p w:rsidR="00A31818" w:rsidRDefault="00A31818" w:rsidP="00A31818">
      <w:pPr>
        <w:shd w:val="clear" w:color="auto" w:fill="FFFFFF"/>
        <w:spacing w:line="320" w:lineRule="atLeast"/>
        <w:ind w:firstLine="0"/>
        <w:jc w:val="left"/>
      </w:pPr>
    </w:p>
    <w:p w:rsidR="00A31818" w:rsidRDefault="00A31818" w:rsidP="00A31818">
      <w:pPr>
        <w:shd w:val="clear" w:color="auto" w:fill="FFFFFF"/>
        <w:spacing w:line="320" w:lineRule="atLeast"/>
        <w:ind w:firstLine="0"/>
        <w:jc w:val="left"/>
      </w:pPr>
    </w:p>
    <w:p w:rsidR="00A31818" w:rsidRDefault="00A31818" w:rsidP="00A31818">
      <w:pPr>
        <w:shd w:val="clear" w:color="auto" w:fill="FFFFFF"/>
        <w:spacing w:line="320" w:lineRule="atLeast"/>
        <w:ind w:firstLine="0"/>
        <w:jc w:val="left"/>
      </w:pPr>
    </w:p>
    <w:p w:rsidR="00A31818" w:rsidRDefault="00A31818" w:rsidP="00A31818">
      <w:pPr>
        <w:shd w:val="clear" w:color="auto" w:fill="FFFFFF"/>
        <w:spacing w:line="320" w:lineRule="atLeast"/>
        <w:ind w:firstLine="0"/>
        <w:jc w:val="left"/>
      </w:pPr>
    </w:p>
    <w:p w:rsidR="00A31818" w:rsidRDefault="00A31818" w:rsidP="00A31818">
      <w:pPr>
        <w:shd w:val="clear" w:color="auto" w:fill="FFFFFF"/>
        <w:spacing w:line="320" w:lineRule="atLeast"/>
        <w:ind w:firstLine="0"/>
        <w:jc w:val="left"/>
      </w:pPr>
    </w:p>
    <w:p w:rsidR="00A31818" w:rsidRDefault="00A31818" w:rsidP="00A31818">
      <w:pPr>
        <w:shd w:val="clear" w:color="auto" w:fill="FFFFFF"/>
        <w:spacing w:line="320" w:lineRule="atLeast"/>
        <w:ind w:firstLine="0"/>
        <w:jc w:val="left"/>
      </w:pPr>
    </w:p>
    <w:p w:rsidR="00A31818" w:rsidRDefault="00A31818" w:rsidP="00A31818">
      <w:pPr>
        <w:shd w:val="clear" w:color="auto" w:fill="FFFFFF"/>
        <w:spacing w:line="320" w:lineRule="atLeast"/>
        <w:ind w:firstLine="0"/>
        <w:jc w:val="left"/>
      </w:pPr>
    </w:p>
    <w:p w:rsidR="00A31818" w:rsidRDefault="00A31818" w:rsidP="00A31818">
      <w:pPr>
        <w:shd w:val="clear" w:color="auto" w:fill="FFFFFF"/>
        <w:spacing w:line="320" w:lineRule="atLeast"/>
        <w:ind w:firstLine="0"/>
        <w:jc w:val="left"/>
      </w:pPr>
    </w:p>
    <w:p w:rsidR="00A31818" w:rsidRDefault="00A31818" w:rsidP="00A31818">
      <w:pPr>
        <w:shd w:val="clear" w:color="auto" w:fill="FFFFFF"/>
        <w:spacing w:line="320" w:lineRule="atLeast"/>
        <w:ind w:firstLine="0"/>
        <w:jc w:val="left"/>
      </w:pPr>
    </w:p>
    <w:p w:rsidR="00A31818" w:rsidRDefault="00A31818" w:rsidP="00A31818">
      <w:pPr>
        <w:shd w:val="clear" w:color="auto" w:fill="FFFFFF"/>
        <w:spacing w:line="320" w:lineRule="atLeast"/>
        <w:ind w:firstLine="0"/>
        <w:jc w:val="left"/>
      </w:pPr>
    </w:p>
    <w:p w:rsidR="00A31818" w:rsidRDefault="00A31818" w:rsidP="00A31818">
      <w:pPr>
        <w:shd w:val="clear" w:color="auto" w:fill="FFFFFF"/>
        <w:spacing w:line="320" w:lineRule="atLeast"/>
        <w:ind w:firstLine="0"/>
        <w:jc w:val="left"/>
      </w:pPr>
    </w:p>
    <w:p w:rsidR="00A31818" w:rsidRDefault="00A31818" w:rsidP="00A31818">
      <w:pPr>
        <w:shd w:val="clear" w:color="auto" w:fill="FFFFFF"/>
        <w:spacing w:line="320" w:lineRule="atLeast"/>
        <w:ind w:firstLine="0"/>
        <w:jc w:val="left"/>
      </w:pPr>
    </w:p>
    <w:p w:rsidR="00A31818" w:rsidRPr="00C419AA" w:rsidRDefault="00A31818" w:rsidP="00A31818">
      <w:pPr>
        <w:shd w:val="clear" w:color="auto" w:fill="FFFFFF"/>
        <w:spacing w:before="225" w:after="75" w:line="240" w:lineRule="auto"/>
        <w:ind w:firstLine="0"/>
        <w:jc w:val="left"/>
        <w:outlineLvl w:val="0"/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</w:pPr>
      <w:r>
        <w:rPr>
          <w:rFonts w:eastAsia="Times New Roman" w:cs="Times New Roman CYR"/>
          <w:b/>
          <w:bCs/>
          <w:i/>
          <w:kern w:val="36"/>
          <w:sz w:val="28"/>
          <w:szCs w:val="28"/>
          <w:lang w:eastAsia="ru-RU"/>
        </w:rPr>
        <w:lastRenderedPageBreak/>
        <w:t>Попросишь тишину</w:t>
      </w:r>
    </w:p>
    <w:p w:rsidR="00A31818" w:rsidRPr="00A31818" w:rsidRDefault="00A31818" w:rsidP="00A3181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A31818">
        <w:rPr>
          <w:rFonts w:eastAsia="Times New Roman" w:cs="Times New Roman CYR"/>
          <w:color w:val="000000"/>
          <w:lang w:eastAsia="ru-RU"/>
        </w:rPr>
        <w:t>Штормит Россию – так нам говорят,</w:t>
      </w:r>
    </w:p>
    <w:p w:rsidR="00A31818" w:rsidRPr="00A31818" w:rsidRDefault="00A31818" w:rsidP="00A3181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A31818">
        <w:rPr>
          <w:rFonts w:eastAsia="Times New Roman" w:cs="Times New Roman CYR"/>
          <w:color w:val="000000"/>
          <w:lang w:eastAsia="ru-RU"/>
        </w:rPr>
        <w:t>Показывают страшные сюжеты…</w:t>
      </w:r>
    </w:p>
    <w:p w:rsidR="00A31818" w:rsidRPr="00A31818" w:rsidRDefault="00A31818" w:rsidP="00A3181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A31818">
        <w:rPr>
          <w:rFonts w:eastAsia="Times New Roman" w:cs="Times New Roman CYR"/>
          <w:color w:val="000000"/>
          <w:lang w:eastAsia="ru-RU"/>
        </w:rPr>
        <w:t>А мы работаем, и верим, что не зря….</w:t>
      </w:r>
    </w:p>
    <w:p w:rsidR="00A31818" w:rsidRPr="00A31818" w:rsidRDefault="00A31818" w:rsidP="00A3181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A31818">
        <w:rPr>
          <w:rFonts w:eastAsia="Times New Roman" w:cs="Times New Roman CYR"/>
          <w:color w:val="000000"/>
          <w:lang w:eastAsia="ru-RU"/>
        </w:rPr>
        <w:t>И дети заняты – они живут в инете.</w:t>
      </w:r>
    </w:p>
    <w:p w:rsidR="00A31818" w:rsidRPr="00A31818" w:rsidRDefault="00A31818" w:rsidP="00A3181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A31818" w:rsidRPr="00A31818" w:rsidRDefault="00A31818" w:rsidP="00A3181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A31818">
        <w:rPr>
          <w:rFonts w:eastAsia="Times New Roman" w:cs="Times New Roman CYR"/>
          <w:color w:val="000000"/>
          <w:lang w:eastAsia="ru-RU"/>
        </w:rPr>
        <w:t>Мы планы строим, коль здоровье есть.</w:t>
      </w:r>
    </w:p>
    <w:p w:rsidR="00A31818" w:rsidRPr="00A31818" w:rsidRDefault="00A31818" w:rsidP="00A3181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A31818">
        <w:rPr>
          <w:rFonts w:eastAsia="Times New Roman" w:cs="Times New Roman CYR"/>
          <w:color w:val="000000"/>
          <w:lang w:eastAsia="ru-RU"/>
        </w:rPr>
        <w:t xml:space="preserve">Здоровья нет – кочуем по больницам… </w:t>
      </w:r>
    </w:p>
    <w:p w:rsidR="00A31818" w:rsidRPr="00A31818" w:rsidRDefault="00A31818" w:rsidP="00A3181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A31818">
        <w:rPr>
          <w:rFonts w:eastAsia="Times New Roman" w:cs="Times New Roman CYR"/>
          <w:color w:val="000000"/>
          <w:lang w:eastAsia="ru-RU"/>
        </w:rPr>
        <w:t>А дома -  то прибраться, то поесть.</w:t>
      </w:r>
    </w:p>
    <w:p w:rsidR="00A31818" w:rsidRPr="00A31818" w:rsidRDefault="00A31818" w:rsidP="00A3181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A31818">
        <w:rPr>
          <w:rFonts w:eastAsia="Times New Roman" w:cs="Times New Roman CYR"/>
          <w:color w:val="000000"/>
          <w:lang w:eastAsia="ru-RU"/>
        </w:rPr>
        <w:t>Мелькнут соседей замкнутые лица.</w:t>
      </w:r>
    </w:p>
    <w:p w:rsidR="00A31818" w:rsidRPr="00A31818" w:rsidRDefault="00A31818" w:rsidP="00A3181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A31818" w:rsidRPr="00A31818" w:rsidRDefault="00A31818" w:rsidP="00A3181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A31818">
        <w:rPr>
          <w:rFonts w:eastAsia="Times New Roman" w:cs="Times New Roman CYR"/>
          <w:color w:val="000000"/>
          <w:lang w:eastAsia="ru-RU"/>
        </w:rPr>
        <w:t>Казалось – устоявшийся мирок</w:t>
      </w:r>
    </w:p>
    <w:p w:rsidR="00A31818" w:rsidRPr="00A31818" w:rsidRDefault="00A31818" w:rsidP="00A3181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A31818">
        <w:rPr>
          <w:rFonts w:eastAsia="Times New Roman" w:cs="Times New Roman CYR"/>
          <w:color w:val="000000"/>
          <w:lang w:eastAsia="ru-RU"/>
        </w:rPr>
        <w:t>Храни, оберегай, и будет счастье.</w:t>
      </w:r>
    </w:p>
    <w:p w:rsidR="00A31818" w:rsidRPr="00A31818" w:rsidRDefault="00A31818" w:rsidP="00A3181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A31818">
        <w:rPr>
          <w:rFonts w:eastAsia="Times New Roman" w:cs="Times New Roman CYR"/>
          <w:color w:val="000000"/>
          <w:lang w:eastAsia="ru-RU"/>
        </w:rPr>
        <w:t>Но как-то тихо выйдешь за порог,</w:t>
      </w:r>
    </w:p>
    <w:p w:rsidR="00A31818" w:rsidRPr="00A31818" w:rsidRDefault="00A31818" w:rsidP="00A3181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A31818">
        <w:rPr>
          <w:rFonts w:eastAsia="Times New Roman" w:cs="Times New Roman CYR"/>
          <w:color w:val="000000"/>
          <w:lang w:eastAsia="ru-RU"/>
        </w:rPr>
        <w:t>В липучий снег, весеннее ненастье,</w:t>
      </w:r>
    </w:p>
    <w:p w:rsidR="00A31818" w:rsidRPr="00A31818" w:rsidRDefault="00A31818" w:rsidP="00A3181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A31818" w:rsidRPr="00A31818" w:rsidRDefault="00A31818" w:rsidP="00A3181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A31818">
        <w:rPr>
          <w:rFonts w:eastAsia="Times New Roman" w:cs="Times New Roman CYR"/>
          <w:color w:val="000000"/>
          <w:lang w:eastAsia="ru-RU"/>
        </w:rPr>
        <w:t>Надышишься, до ломоты в груди.</w:t>
      </w:r>
    </w:p>
    <w:p w:rsidR="00A31818" w:rsidRPr="00A31818" w:rsidRDefault="00A31818" w:rsidP="00A3181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A31818">
        <w:rPr>
          <w:rFonts w:eastAsia="Times New Roman" w:cs="Times New Roman CYR"/>
          <w:color w:val="000000"/>
          <w:lang w:eastAsia="ru-RU"/>
        </w:rPr>
        <w:t>Насмотришься на мокрые деревья…</w:t>
      </w:r>
    </w:p>
    <w:p w:rsidR="00A31818" w:rsidRPr="00A31818" w:rsidRDefault="00A31818" w:rsidP="00A3181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A31818">
        <w:rPr>
          <w:rFonts w:eastAsia="Times New Roman" w:cs="Times New Roman CYR"/>
          <w:color w:val="000000"/>
          <w:lang w:eastAsia="ru-RU"/>
        </w:rPr>
        <w:t>Попросишь тишину – не уходи,</w:t>
      </w:r>
    </w:p>
    <w:p w:rsidR="00A31818" w:rsidRPr="00A31818" w:rsidRDefault="00A31818" w:rsidP="00A3181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A31818">
        <w:rPr>
          <w:rFonts w:eastAsia="Times New Roman" w:cs="Times New Roman CYR"/>
          <w:color w:val="000000"/>
          <w:lang w:eastAsia="ru-RU"/>
        </w:rPr>
        <w:t>Побудь во мне, прибавь покоя, веры…</w:t>
      </w:r>
    </w:p>
    <w:p w:rsidR="00A31818" w:rsidRPr="00A31818" w:rsidRDefault="00A31818" w:rsidP="00A3181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A31818" w:rsidRPr="00A31818" w:rsidRDefault="00A31818" w:rsidP="00A3181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A31818">
        <w:rPr>
          <w:rFonts w:eastAsia="Times New Roman" w:cs="Times New Roman CYR"/>
          <w:color w:val="000000"/>
          <w:lang w:eastAsia="ru-RU"/>
        </w:rPr>
        <w:t>И научи вот так же – воскресать.</w:t>
      </w:r>
    </w:p>
    <w:p w:rsidR="00A31818" w:rsidRPr="00A31818" w:rsidRDefault="00A31818" w:rsidP="00A3181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A31818">
        <w:rPr>
          <w:rFonts w:eastAsia="Times New Roman" w:cs="Times New Roman CYR"/>
          <w:color w:val="000000"/>
          <w:lang w:eastAsia="ru-RU"/>
        </w:rPr>
        <w:t>Весною каждой к жизни просыпаться…</w:t>
      </w:r>
    </w:p>
    <w:p w:rsidR="00A31818" w:rsidRPr="00A31818" w:rsidRDefault="00A31818" w:rsidP="00A3181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A31818">
        <w:rPr>
          <w:rFonts w:eastAsia="Times New Roman" w:cs="Times New Roman CYR"/>
          <w:color w:val="000000"/>
          <w:lang w:eastAsia="ru-RU"/>
        </w:rPr>
        <w:t>Снежинки будут медленно слетать…</w:t>
      </w:r>
    </w:p>
    <w:p w:rsidR="00DB1208" w:rsidRPr="00DB1208" w:rsidRDefault="00A31818" w:rsidP="00A31818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  <w:r w:rsidRPr="00A31818">
        <w:rPr>
          <w:rFonts w:eastAsia="Times New Roman" w:cs="Times New Roman CYR"/>
          <w:color w:val="000000"/>
          <w:lang w:eastAsia="ru-RU"/>
        </w:rPr>
        <w:t>И щёк с неслышной нежностью касаться…</w:t>
      </w:r>
    </w:p>
    <w:p w:rsidR="00BD4B10" w:rsidRDefault="00BD4B10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D14C6E" w:rsidRDefault="00D14C6E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9E1C50" w:rsidRDefault="009E1C50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tbl>
      <w:tblPr>
        <w:tblStyle w:val="afc"/>
        <w:tblW w:w="620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535"/>
        <w:gridCol w:w="669"/>
      </w:tblGrid>
      <w:tr w:rsidR="00BD4B10" w:rsidRPr="009E1C50" w:rsidTr="00BD4B10">
        <w:tc>
          <w:tcPr>
            <w:tcW w:w="5535" w:type="dxa"/>
          </w:tcPr>
          <w:p w:rsidR="00BD4B10" w:rsidRPr="00D21E67" w:rsidRDefault="00BD4B10" w:rsidP="00D14C6E">
            <w:pPr>
              <w:ind w:firstLine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21E67">
              <w:rPr>
                <w:rFonts w:ascii="Times New Roman" w:hAnsi="Times New Roman"/>
                <w:sz w:val="28"/>
                <w:szCs w:val="28"/>
              </w:rPr>
              <w:lastRenderedPageBreak/>
              <w:t>Содержание</w:t>
            </w:r>
          </w:p>
        </w:tc>
        <w:tc>
          <w:tcPr>
            <w:tcW w:w="669" w:type="dxa"/>
          </w:tcPr>
          <w:p w:rsidR="00BD4B10" w:rsidRPr="009E1C50" w:rsidRDefault="00BD4B10" w:rsidP="00BD4B10">
            <w:pPr>
              <w:ind w:firstLine="0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В огромном и богатом мире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Дороги есть такие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Трещат сороки в перелеске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Русь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Воскресные зарисовки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 xml:space="preserve">В городе чужом 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Папка из архива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Страницы дела кровью пахнут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Офицер с молодыми глазами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Поэт 30-х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 xml:space="preserve">Дороги есть такие – </w:t>
            </w:r>
            <w:proofErr w:type="gramStart"/>
            <w:r w:rsidRPr="00D14C6E">
              <w:rPr>
                <w:rFonts w:ascii="Times New Roman" w:hAnsi="Times New Roman"/>
                <w:sz w:val="20"/>
                <w:szCs w:val="20"/>
              </w:rPr>
              <w:t>в</w:t>
            </w:r>
            <w:proofErr w:type="gramEnd"/>
            <w:r w:rsidRPr="00D14C6E">
              <w:rPr>
                <w:rFonts w:ascii="Times New Roman" w:hAnsi="Times New Roman"/>
                <w:sz w:val="20"/>
                <w:szCs w:val="20"/>
              </w:rPr>
              <w:t xml:space="preserve"> никуда…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Серый день, и пахнет снегом…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Встреча с ветераном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21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Вокзал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22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В пути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23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Из повседневности – да в бесприютность,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24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D14C6E">
              <w:rPr>
                <w:rFonts w:ascii="Times New Roman" w:hAnsi="Times New Roman"/>
                <w:sz w:val="20"/>
                <w:szCs w:val="20"/>
              </w:rPr>
              <w:t>Интернетные</w:t>
            </w:r>
            <w:proofErr w:type="spellEnd"/>
            <w:r w:rsidRPr="00D14C6E">
              <w:rPr>
                <w:rFonts w:ascii="Times New Roman" w:hAnsi="Times New Roman"/>
                <w:sz w:val="20"/>
                <w:szCs w:val="20"/>
              </w:rPr>
              <w:t xml:space="preserve"> страдания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Телевизор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29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Не имею телевизора, не читаю я газет…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30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Родники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Люблю уют осенних перелесков…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32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Осеннее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33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Ах, сентябрь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34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>Погоде по-осеннему взгрустнулось…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35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Осень в городе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36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Первый снег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37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Тучи снеговые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3</w:t>
            </w:r>
            <w:r w:rsidR="00B12C9E" w:rsidRPr="00D14C6E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Осень и зима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3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Осенние письма</w:t>
            </w:r>
          </w:p>
        </w:tc>
        <w:tc>
          <w:tcPr>
            <w:tcW w:w="669" w:type="dxa"/>
          </w:tcPr>
          <w:p w:rsidR="00BD4B10" w:rsidRPr="00D14C6E" w:rsidRDefault="00B50F8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39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>Зимний день – синицы посвист…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4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Какие сильные морозы!..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4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Плывет по дому запах хвои…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4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Тишина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4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lastRenderedPageBreak/>
              <w:t>Морозный туман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4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Ветры гулкие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4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Забайкальская весна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4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Степняки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4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Сосна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4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Дарован день</w:t>
            </w:r>
          </w:p>
        </w:tc>
        <w:tc>
          <w:tcPr>
            <w:tcW w:w="669" w:type="dxa"/>
          </w:tcPr>
          <w:p w:rsidR="00BD4B10" w:rsidRPr="00D14C6E" w:rsidRDefault="00B50F8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49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К обеду небо – выгоревшей сини…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5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После дождя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5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Подарок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5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Соскучилась по лесу я. Любому…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5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Подмосковный лес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5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Август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5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Который час? Ни день, ни вечер…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5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Романс августа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5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Больничная тетрадь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Бабка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6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Беременные мамочки в халатиках…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6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На операционном, уносясь…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6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Мой август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6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 xml:space="preserve">Утром встала – не </w:t>
            </w:r>
            <w:proofErr w:type="spellStart"/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встаётся</w:t>
            </w:r>
            <w:proofErr w:type="spellEnd"/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6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Жду, когда подействует таблетка…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6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Я взгляд бросаю в зеркало…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6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Болею. Отрываюсь от земли…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6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Больничные зарисовки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6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Троица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7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В больничной палате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7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Родные люди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Дочка спит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7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Неумолчный шум больницы…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7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>Дома скучно, серо, пыльно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7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Сыну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7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>Отрадой для души – одно словечко…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7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Благодарю, о Боже, за разлуку…</w:t>
            </w:r>
          </w:p>
        </w:tc>
        <w:tc>
          <w:tcPr>
            <w:tcW w:w="669" w:type="dxa"/>
          </w:tcPr>
          <w:p w:rsidR="00BD4B10" w:rsidRPr="00D14C6E" w:rsidRDefault="00B50F8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79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Заплачено тревогою родных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8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lastRenderedPageBreak/>
              <w:t>Лечу я над землёй, раскинув руки…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8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Снятся дети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8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Рождественским постом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8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>Я радуюсь, во сне увидев сына…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8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Осень капли на ветки нижет…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8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 xml:space="preserve">Моя душа </w:t>
            </w:r>
            <w:proofErr w:type="spellStart"/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располовинена</w:t>
            </w:r>
            <w:proofErr w:type="spellEnd"/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8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Далёкий лес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8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Моя капризная душа…</w:t>
            </w:r>
          </w:p>
        </w:tc>
        <w:tc>
          <w:tcPr>
            <w:tcW w:w="669" w:type="dxa"/>
          </w:tcPr>
          <w:p w:rsidR="00BD4B10" w:rsidRPr="00D14C6E" w:rsidRDefault="00B50F8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89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Письмо отцу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9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Гитара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9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Слетаю я в печальные места…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9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Портрет на стене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9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Меж тобою и мной связи – не оборваться…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9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На другом берегу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9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Пресвятая Богородица, как ТАМ?..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9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Ты знаешь, как в Раю?.. 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9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jc w:val="left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 xml:space="preserve">Денег нет, успеха тоже </w:t>
            </w:r>
            <w:proofErr w:type="gramStart"/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нету</w:t>
            </w:r>
            <w:proofErr w:type="gramEnd"/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9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Иные миры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Поэт коснётся быстрою рукою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10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Тоска – поэзии сестра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10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Гроза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10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Во мраке грозовом…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10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Выдувают ветры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10</w:t>
            </w:r>
            <w:r w:rsidR="00A92F65" w:rsidRPr="00D14C6E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Огонь и вешняя трава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10</w:t>
            </w:r>
            <w:r w:rsidR="00A92F65" w:rsidRPr="00D14C6E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Жизнь - река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10</w:t>
            </w:r>
            <w:r w:rsidR="00A92F65" w:rsidRPr="00D14C6E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Мне раньше Бродский был не по зубам…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10</w:t>
            </w:r>
            <w:r w:rsidR="00A92F65" w:rsidRPr="00D14C6E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Куда везёшь, полуслепая лошадь?..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10</w:t>
            </w:r>
            <w:r w:rsidR="00A92F65" w:rsidRPr="00D14C6E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Реальность густа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0</w:t>
            </w:r>
            <w:r w:rsidR="00A92F65" w:rsidRPr="00D14C6E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Приснилась школа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</w:t>
            </w:r>
            <w:r w:rsidR="00A92F65" w:rsidRPr="00D14C6E">
              <w:rPr>
                <w:rFonts w:ascii="Times New Roman" w:hAnsi="Times New Roman"/>
                <w:sz w:val="20"/>
                <w:szCs w:val="20"/>
              </w:rPr>
              <w:t>09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Хорошо бы последнюю связь оборвать…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11</w:t>
            </w:r>
            <w:r w:rsidR="00A92F65" w:rsidRPr="00D14C6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Тайны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11</w:t>
            </w:r>
            <w:r w:rsidR="00A92F65" w:rsidRPr="00D14C6E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Клетка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11</w:t>
            </w:r>
            <w:r w:rsidR="00A92F65" w:rsidRPr="00D14C6E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А душа задумала побег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Дни сентября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11</w:t>
            </w:r>
            <w:r w:rsidR="00B50F80" w:rsidRPr="00D14C6E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lastRenderedPageBreak/>
              <w:t>Брак наш честен. Ложе непорочно…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11</w:t>
            </w:r>
            <w:r w:rsidR="00A92F65" w:rsidRPr="00D14C6E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Боюсь нарушить Божью волю…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11</w:t>
            </w:r>
            <w:r w:rsidR="00A92F65" w:rsidRPr="00D14C6E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Когда со всех сторон обложат…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11</w:t>
            </w:r>
            <w:r w:rsidR="00A92F65" w:rsidRPr="00D14C6E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За мною вздыбились деревья…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</w:t>
            </w:r>
            <w:r w:rsidR="00A92F65" w:rsidRPr="00D14C6E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О надежде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</w:t>
            </w:r>
            <w:r w:rsidR="00A92F65" w:rsidRPr="00D14C6E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Надежды луч, как золотая шпага…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12</w:t>
            </w:r>
            <w:r w:rsidR="00A92F65" w:rsidRPr="00D14C6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Мне говорят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12</w:t>
            </w:r>
            <w:r w:rsidR="00A92F65" w:rsidRPr="00D14C6E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Голуби воркуют на балконе…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12</w:t>
            </w:r>
            <w:r w:rsidR="00A92F65" w:rsidRPr="00D14C6E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Я прошла через огненный лес…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12</w:t>
            </w:r>
            <w:r w:rsidR="00A92F65" w:rsidRPr="00D14C6E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С разбитым сердцем ухожу я от тебя…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12</w:t>
            </w:r>
            <w:r w:rsidR="00A92F65" w:rsidRPr="00D14C6E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7F696A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Имя навеки в сердце впечатано…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12</w:t>
            </w:r>
            <w:r w:rsidR="00A92F65" w:rsidRPr="00D14C6E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7F696A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Грустное-грустное</w:t>
            </w: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12</w:t>
            </w:r>
            <w:r w:rsidR="007F696A" w:rsidRPr="00D14C6E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Тоскую по жёсткой траве…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</w:t>
            </w:r>
            <w:r w:rsidR="00A92F65" w:rsidRPr="00D14C6E">
              <w:rPr>
                <w:rFonts w:ascii="Times New Roman" w:hAnsi="Times New Roman"/>
                <w:sz w:val="20"/>
                <w:szCs w:val="20"/>
              </w:rPr>
              <w:t>28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Стараюсь я не жечь мостов...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13</w:t>
            </w:r>
            <w:r w:rsidR="00A92F65" w:rsidRPr="00D14C6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</w:tr>
      <w:tr w:rsidR="008F5AF1" w:rsidRPr="009E1C50" w:rsidTr="00BD4B10">
        <w:tc>
          <w:tcPr>
            <w:tcW w:w="5535" w:type="dxa"/>
          </w:tcPr>
          <w:p w:rsidR="008F5AF1" w:rsidRPr="00D14C6E" w:rsidRDefault="00251A0A" w:rsidP="00D14C6E">
            <w:pPr>
              <w:spacing w:line="276" w:lineRule="auto"/>
              <w:ind w:firstLine="0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Пусть глядит с тоскою, уходя...</w:t>
            </w:r>
          </w:p>
        </w:tc>
        <w:tc>
          <w:tcPr>
            <w:tcW w:w="669" w:type="dxa"/>
          </w:tcPr>
          <w:p w:rsidR="008F5AF1" w:rsidRPr="00D14C6E" w:rsidRDefault="008F5AF1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131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Я в дом вошла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13</w:t>
            </w:r>
            <w:r w:rsidR="008F5AF1" w:rsidRPr="00D14C6E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Колыбельная для любимого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Всё хорошо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13</w:t>
            </w:r>
            <w:r w:rsidR="003F5399" w:rsidRPr="00D14C6E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Лето тянется паутинкой тонкой…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13</w:t>
            </w:r>
            <w:r w:rsidR="003F5399" w:rsidRPr="00D14C6E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Утренний туман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13</w:t>
            </w:r>
            <w:r w:rsidR="003F5399" w:rsidRPr="00D14C6E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Хочу быть на шее твоей – медальоном…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13</w:t>
            </w:r>
            <w:r w:rsidR="003F5399" w:rsidRPr="00D14C6E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То далёк, то близок ты ко мне…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13</w:t>
            </w:r>
            <w:r w:rsidR="003F5399" w:rsidRPr="00D14C6E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Теперь ты будешь долго, крепко спать…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</w:t>
            </w:r>
            <w:r w:rsidR="003F5399" w:rsidRPr="00D14C6E">
              <w:rPr>
                <w:rFonts w:ascii="Times New Roman" w:hAnsi="Times New Roman"/>
                <w:sz w:val="20"/>
                <w:szCs w:val="20"/>
              </w:rPr>
              <w:t>39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Твой голос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14</w:t>
            </w:r>
            <w:r w:rsidR="003F5399" w:rsidRPr="00D14C6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Я знаю – ждут меня твои ладони…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14</w:t>
            </w:r>
            <w:r w:rsidR="003F5399" w:rsidRPr="00D14C6E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Твой образ стал объёмнее и ближе…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14</w:t>
            </w:r>
            <w:r w:rsidR="003F5399" w:rsidRPr="00D14C6E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Твоя любовь – что дерево в тумане…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14</w:t>
            </w:r>
            <w:r w:rsidR="003F5399" w:rsidRPr="00D14C6E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Зерна золотистые, доспелые…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14</w:t>
            </w:r>
            <w:r w:rsidR="003F5399" w:rsidRPr="00D14C6E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 xml:space="preserve">Зимнее время </w:t>
            </w:r>
            <w:proofErr w:type="spellStart"/>
            <w:r w:rsidRPr="00D14C6E">
              <w:rPr>
                <w:rFonts w:ascii="Times New Roman" w:hAnsi="Times New Roman"/>
                <w:sz w:val="20"/>
                <w:szCs w:val="20"/>
              </w:rPr>
              <w:t>игнора</w:t>
            </w:r>
            <w:proofErr w:type="spellEnd"/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14</w:t>
            </w:r>
            <w:r w:rsidR="003F5399" w:rsidRPr="00D14C6E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Рифмуются - любовь и боль…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14</w:t>
            </w:r>
            <w:r w:rsidR="003F5399" w:rsidRPr="00D14C6E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Утро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14</w:t>
            </w:r>
            <w:r w:rsidR="003F5399" w:rsidRPr="00D14C6E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Излечи меня, любовь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14</w:t>
            </w:r>
            <w:r w:rsidR="003F5399" w:rsidRPr="00D14C6E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Много ремонтировал по жизни…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</w:t>
            </w:r>
            <w:r w:rsidR="003F5399" w:rsidRPr="00D14C6E">
              <w:rPr>
                <w:rFonts w:ascii="Times New Roman" w:hAnsi="Times New Roman"/>
                <w:sz w:val="20"/>
                <w:szCs w:val="20"/>
              </w:rPr>
              <w:t>49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Уснувший город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15</w:t>
            </w:r>
            <w:r w:rsidR="003F5399" w:rsidRPr="00D14C6E"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lastRenderedPageBreak/>
              <w:t>Печальный мальчик мой</w:t>
            </w:r>
            <w:r w:rsidR="00251A0A" w:rsidRPr="00D14C6E">
              <w:rPr>
                <w:rFonts w:ascii="Times New Roman" w:hAnsi="Times New Roman"/>
                <w:sz w:val="20"/>
                <w:szCs w:val="20"/>
              </w:rPr>
              <w:t>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15</w:t>
            </w:r>
            <w:r w:rsidR="003F5399" w:rsidRPr="00D14C6E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Колыбельная для любимого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15</w:t>
            </w:r>
            <w:r w:rsidR="003F5399" w:rsidRPr="00D14C6E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Небесный город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 xml:space="preserve">Ангеле </w:t>
            </w:r>
            <w:proofErr w:type="gramStart"/>
            <w:r w:rsidRPr="00D14C6E">
              <w:rPr>
                <w:rFonts w:ascii="Times New Roman" w:hAnsi="Times New Roman"/>
                <w:sz w:val="20"/>
                <w:szCs w:val="20"/>
              </w:rPr>
              <w:t>мой</w:t>
            </w:r>
            <w:proofErr w:type="gramEnd"/>
            <w:r w:rsidRPr="00D14C6E">
              <w:rPr>
                <w:rFonts w:ascii="Times New Roman" w:hAnsi="Times New Roman"/>
                <w:sz w:val="20"/>
                <w:szCs w:val="20"/>
              </w:rPr>
              <w:t xml:space="preserve"> светлый</w:t>
            </w:r>
            <w:r w:rsidR="00251A0A" w:rsidRPr="00D14C6E">
              <w:rPr>
                <w:rFonts w:ascii="Times New Roman" w:hAnsi="Times New Roman"/>
                <w:sz w:val="20"/>
                <w:szCs w:val="20"/>
              </w:rPr>
              <w:t>...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15</w:t>
            </w:r>
            <w:r w:rsidR="003F5399" w:rsidRPr="00D14C6E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</w:tr>
      <w:tr w:rsidR="009E1C50" w:rsidRPr="009E1C50" w:rsidTr="00BD4B10">
        <w:tc>
          <w:tcPr>
            <w:tcW w:w="5535" w:type="dxa"/>
          </w:tcPr>
          <w:p w:rsidR="009E1C50" w:rsidRPr="00D14C6E" w:rsidRDefault="009E1C5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Божьи Ангелы – чистый свет</w:t>
            </w:r>
            <w:r w:rsidR="00251A0A"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…</w:t>
            </w:r>
          </w:p>
        </w:tc>
        <w:tc>
          <w:tcPr>
            <w:tcW w:w="669" w:type="dxa"/>
          </w:tcPr>
          <w:p w:rsidR="009E1C50" w:rsidRPr="00D14C6E" w:rsidRDefault="009E1C5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155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Хранитель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15</w:t>
            </w:r>
            <w:r w:rsidR="009E1C50" w:rsidRPr="00D14C6E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Тихо свечи догорали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15</w:t>
            </w:r>
            <w:r w:rsidR="009E1C50" w:rsidRPr="00D14C6E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Метель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15</w:t>
            </w:r>
            <w:r w:rsidR="009E1C50" w:rsidRPr="00D14C6E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Во время полёта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15</w:t>
            </w:r>
            <w:r w:rsidR="009E1C50" w:rsidRPr="00D14C6E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В журналах глянцевых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</w:t>
            </w:r>
            <w:r w:rsidR="009E1C50" w:rsidRPr="00D14C6E">
              <w:rPr>
                <w:rFonts w:ascii="Times New Roman" w:hAnsi="Times New Roman"/>
                <w:sz w:val="20"/>
                <w:szCs w:val="20"/>
              </w:rPr>
              <w:t>60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Казалось…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16</w:t>
            </w:r>
            <w:r w:rsidR="009E1C50" w:rsidRPr="00D14C6E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Уже Господь грядёт в Иерусалим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16</w:t>
            </w:r>
            <w:r w:rsidR="009E1C50" w:rsidRPr="00D14C6E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Великий пост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16</w:t>
            </w:r>
            <w:r w:rsidR="009E1C50" w:rsidRPr="00D14C6E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Надо на исповедь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16</w:t>
            </w:r>
            <w:r w:rsidR="009E1C50" w:rsidRPr="00D14C6E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После исповеди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16</w:t>
            </w:r>
            <w:r w:rsidR="009E1C50" w:rsidRPr="00D14C6E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Встреча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16</w:t>
            </w:r>
            <w:r w:rsidR="009E1C50" w:rsidRPr="00D14C6E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В лучезарно-радостной дали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16</w:t>
            </w:r>
            <w:r w:rsidR="009E1C50" w:rsidRPr="00D14C6E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Выбраковка стада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16</w:t>
            </w:r>
            <w:r w:rsidR="009E1C50" w:rsidRPr="00D14C6E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Нам так хотелось пошуметь!..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16</w:t>
            </w:r>
            <w:r w:rsidR="009E1C50" w:rsidRPr="00D14C6E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Даже если никто нас не услышит…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</w:t>
            </w:r>
            <w:r w:rsidR="009E1C50" w:rsidRPr="00D14C6E">
              <w:rPr>
                <w:rFonts w:ascii="Times New Roman" w:hAnsi="Times New Roman"/>
                <w:sz w:val="20"/>
                <w:szCs w:val="20"/>
              </w:rPr>
              <w:t>70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Как трудно держать равновесие!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17</w:t>
            </w:r>
            <w:r w:rsidR="009E1C50" w:rsidRPr="00D14C6E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Я себя считала доброю…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17</w:t>
            </w:r>
            <w:r w:rsidR="009E1C50" w:rsidRPr="00D14C6E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 xml:space="preserve">Что ж ты </w:t>
            </w:r>
            <w:proofErr w:type="gramStart"/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маешься</w:t>
            </w:r>
            <w:proofErr w:type="gramEnd"/>
            <w:r w:rsidRPr="00D14C6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, душу ломаешь в тоске…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17</w:t>
            </w:r>
            <w:r w:rsidR="009E1C50" w:rsidRPr="00D14C6E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9E42CD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19 августа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17</w:t>
            </w:r>
            <w:r w:rsidR="009E1C50" w:rsidRPr="00D14C6E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9E42CD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Ведут меня на суд…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17</w:t>
            </w:r>
            <w:r w:rsidR="009E42CD" w:rsidRPr="00D14C6E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9E42CD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Я стала бабушкой из храма…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17</w:t>
            </w:r>
            <w:r w:rsidR="009E1C50" w:rsidRPr="00D14C6E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AD7698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День, и час вечерний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17</w:t>
            </w:r>
            <w:r w:rsidR="009E1C50" w:rsidRPr="00D14C6E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Ткань жизни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17</w:t>
            </w:r>
            <w:r w:rsidR="009E1C50" w:rsidRPr="00D14C6E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В монастыре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</w:t>
            </w:r>
            <w:r w:rsidR="009E1C50" w:rsidRPr="00D14C6E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</w:tr>
      <w:tr w:rsidR="00BD4B10" w:rsidRPr="009E1C50" w:rsidTr="00BD4B10">
        <w:tc>
          <w:tcPr>
            <w:tcW w:w="5535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Небесный город</w:t>
            </w:r>
          </w:p>
        </w:tc>
        <w:tc>
          <w:tcPr>
            <w:tcW w:w="669" w:type="dxa"/>
          </w:tcPr>
          <w:p w:rsidR="00BD4B10" w:rsidRPr="00D14C6E" w:rsidRDefault="00BD4B1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18</w:t>
            </w:r>
            <w:r w:rsidR="009E1C50" w:rsidRPr="00D14C6E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</w:tr>
      <w:tr w:rsidR="00EE58A0" w:rsidRPr="009E1C50" w:rsidTr="00BD4B10">
        <w:tc>
          <w:tcPr>
            <w:tcW w:w="5535" w:type="dxa"/>
          </w:tcPr>
          <w:p w:rsidR="00EE58A0" w:rsidRPr="00D14C6E" w:rsidRDefault="00D14C6E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Попросишь тишину</w:t>
            </w:r>
          </w:p>
        </w:tc>
        <w:tc>
          <w:tcPr>
            <w:tcW w:w="669" w:type="dxa"/>
          </w:tcPr>
          <w:p w:rsidR="00EE58A0" w:rsidRPr="00D14C6E" w:rsidRDefault="00EE58A0" w:rsidP="00D14C6E">
            <w:pPr>
              <w:spacing w:line="276" w:lineRule="auto"/>
              <w:ind w:firstLine="0"/>
              <w:rPr>
                <w:rFonts w:ascii="Times New Roman" w:hAnsi="Times New Roman"/>
                <w:sz w:val="20"/>
                <w:szCs w:val="20"/>
              </w:rPr>
            </w:pPr>
            <w:r w:rsidRPr="00D14C6E">
              <w:rPr>
                <w:rFonts w:ascii="Times New Roman" w:hAnsi="Times New Roman"/>
                <w:sz w:val="20"/>
                <w:szCs w:val="20"/>
              </w:rPr>
              <w:t>182</w:t>
            </w:r>
          </w:p>
        </w:tc>
      </w:tr>
    </w:tbl>
    <w:p w:rsidR="00BD4B10" w:rsidRPr="009E1C50" w:rsidRDefault="00BD4B10" w:rsidP="00BD4B10">
      <w:pPr>
        <w:rPr>
          <w:rFonts w:ascii="Times New Roman" w:hAnsi="Times New Roman"/>
          <w:sz w:val="18"/>
          <w:szCs w:val="18"/>
        </w:rPr>
      </w:pPr>
    </w:p>
    <w:p w:rsidR="00BD4B10" w:rsidRDefault="00BD4B10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D21E67" w:rsidRDefault="00D21E67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D21E67" w:rsidRDefault="00D21E67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D21E67" w:rsidRDefault="00D21E67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D21E67" w:rsidRDefault="00D21E67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D21E67" w:rsidRDefault="00D21E67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D21E67" w:rsidRDefault="00D21E67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D21E67" w:rsidRDefault="00D21E67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D21E67" w:rsidRDefault="00D21E67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D21E67" w:rsidRDefault="00D21E67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D21E67" w:rsidRDefault="00D21E67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D21E67" w:rsidRDefault="00D21E67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p w:rsidR="00D21E67" w:rsidRPr="00BE29D4" w:rsidRDefault="00D21E67" w:rsidP="0005424F">
      <w:pPr>
        <w:shd w:val="clear" w:color="auto" w:fill="FFFFFF"/>
        <w:spacing w:line="320" w:lineRule="atLeast"/>
        <w:ind w:firstLine="0"/>
        <w:jc w:val="left"/>
        <w:rPr>
          <w:rFonts w:eastAsia="Times New Roman" w:cs="Times New Roman CYR"/>
          <w:color w:val="000000"/>
          <w:lang w:eastAsia="ru-RU"/>
        </w:rPr>
      </w:pPr>
    </w:p>
    <w:sectPr w:rsidR="00D21E67" w:rsidRPr="00BE29D4" w:rsidSect="00870103">
      <w:footerReference w:type="even" r:id="rId17"/>
      <w:footerReference w:type="default" r:id="rId18"/>
      <w:footerReference w:type="first" r:id="rId19"/>
      <w:pgSz w:w="7938" w:h="11340" w:code="295"/>
      <w:pgMar w:top="964" w:right="851" w:bottom="1134" w:left="1191" w:header="709" w:footer="73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73534" w:rsidRDefault="00673534" w:rsidP="00CA7A05">
      <w:r>
        <w:separator/>
      </w:r>
    </w:p>
    <w:p w:rsidR="00673534" w:rsidRDefault="00673534" w:rsidP="00CA7A05"/>
  </w:endnote>
  <w:endnote w:type="continuationSeparator" w:id="0">
    <w:p w:rsidR="00673534" w:rsidRDefault="00673534" w:rsidP="00CA7A05">
      <w:r>
        <w:continuationSeparator/>
      </w:r>
    </w:p>
    <w:p w:rsidR="00673534" w:rsidRDefault="00673534" w:rsidP="00CA7A0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Times New Roman CYR">
    <w:panose1 w:val="02020603050405020304"/>
    <w:charset w:val="CC"/>
    <w:family w:val="roman"/>
    <w:pitch w:val="variable"/>
    <w:sig w:usb0="20002A87" w:usb1="80000000" w:usb2="00000008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3A5A" w:rsidRPr="00CA7A05" w:rsidRDefault="00363A5A" w:rsidP="00CA7A05">
    <w:pPr>
      <w:pStyle w:val="a5"/>
      <w:rPr>
        <w:lang w:val="en-US"/>
      </w:rPr>
    </w:pPr>
    <w:r>
      <w:fldChar w:fldCharType="begin"/>
    </w:r>
    <w:r>
      <w:instrText xml:space="preserve"> PAGE   \* MERGEFORMAT </w:instrText>
    </w:r>
    <w:r>
      <w:fldChar w:fldCharType="separate"/>
    </w:r>
    <w:r w:rsidR="00A45D39">
      <w:rPr>
        <w:noProof/>
      </w:rPr>
      <w:t>188</w:t>
    </w:r>
    <w:r>
      <w:rPr>
        <w:noProof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4267235"/>
      <w:docPartObj>
        <w:docPartGallery w:val="Page Numbers (Bottom of Page)"/>
        <w:docPartUnique/>
      </w:docPartObj>
    </w:sdtPr>
    <w:sdtContent>
      <w:p w:rsidR="00363A5A" w:rsidRPr="00CA7A05" w:rsidRDefault="00363A5A" w:rsidP="00CA7A05">
        <w:pPr>
          <w:pStyle w:val="a5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45D39">
          <w:rPr>
            <w:noProof/>
          </w:rPr>
          <w:t>187</w:t>
        </w:r>
        <w:r>
          <w:rPr>
            <w:noProof/>
          </w:rP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928641819"/>
      <w:docPartObj>
        <w:docPartGallery w:val="Page Numbers (Bottom of Page)"/>
        <w:docPartUnique/>
      </w:docPartObj>
    </w:sdtPr>
    <w:sdtContent>
      <w:p w:rsidR="00363A5A" w:rsidRDefault="00363A5A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</w:t>
        </w:r>
        <w:r>
          <w:fldChar w:fldCharType="end"/>
        </w:r>
      </w:p>
    </w:sdtContent>
  </w:sdt>
  <w:p w:rsidR="00363A5A" w:rsidRPr="00CA7A05" w:rsidRDefault="00363A5A" w:rsidP="00CA7A05">
    <w:pPr>
      <w:pStyle w:val="a5"/>
      <w:rPr>
        <w:lang w:val="en-US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73534" w:rsidRDefault="00673534" w:rsidP="00CA7A05">
      <w:r>
        <w:separator/>
      </w:r>
    </w:p>
    <w:p w:rsidR="00673534" w:rsidRDefault="00673534" w:rsidP="00CA7A05"/>
  </w:footnote>
  <w:footnote w:type="continuationSeparator" w:id="0">
    <w:p w:rsidR="00673534" w:rsidRDefault="00673534" w:rsidP="00CA7A05">
      <w:r>
        <w:continuationSeparator/>
      </w:r>
    </w:p>
    <w:p w:rsidR="00673534" w:rsidRDefault="00673534" w:rsidP="00CA7A05"/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6C67BA7"/>
    <w:multiLevelType w:val="hybridMultilevel"/>
    <w:tmpl w:val="FABED036"/>
    <w:lvl w:ilvl="0" w:tplc="0B4A667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mirrorMargins/>
  <w:proofState w:spelling="clean" w:grammar="clean"/>
  <w:attachedTemplate r:id="rId1"/>
  <w:defaultTabStop w:val="708"/>
  <w:autoHyphenation/>
  <w:evenAndOddHeaders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27793"/>
    <w:rsid w:val="000159A2"/>
    <w:rsid w:val="00031FAB"/>
    <w:rsid w:val="00036092"/>
    <w:rsid w:val="00044639"/>
    <w:rsid w:val="0005227F"/>
    <w:rsid w:val="0005424F"/>
    <w:rsid w:val="00063841"/>
    <w:rsid w:val="00082BB0"/>
    <w:rsid w:val="000A50EB"/>
    <w:rsid w:val="000E7B4F"/>
    <w:rsid w:val="00115D2A"/>
    <w:rsid w:val="001162BE"/>
    <w:rsid w:val="00124B73"/>
    <w:rsid w:val="00125B33"/>
    <w:rsid w:val="00144830"/>
    <w:rsid w:val="0016752D"/>
    <w:rsid w:val="0019165F"/>
    <w:rsid w:val="00195F09"/>
    <w:rsid w:val="001A6B57"/>
    <w:rsid w:val="001A7039"/>
    <w:rsid w:val="001B3CCB"/>
    <w:rsid w:val="001D0CBF"/>
    <w:rsid w:val="001D540F"/>
    <w:rsid w:val="001E5401"/>
    <w:rsid w:val="001F06D3"/>
    <w:rsid w:val="00201E30"/>
    <w:rsid w:val="002048C1"/>
    <w:rsid w:val="00207110"/>
    <w:rsid w:val="00216D87"/>
    <w:rsid w:val="00216F54"/>
    <w:rsid w:val="0022237E"/>
    <w:rsid w:val="00230B70"/>
    <w:rsid w:val="00230E55"/>
    <w:rsid w:val="00241CBF"/>
    <w:rsid w:val="0025019D"/>
    <w:rsid w:val="00251A0A"/>
    <w:rsid w:val="002C2558"/>
    <w:rsid w:val="002D6164"/>
    <w:rsid w:val="002F09FB"/>
    <w:rsid w:val="003421E8"/>
    <w:rsid w:val="003525BB"/>
    <w:rsid w:val="00354D93"/>
    <w:rsid w:val="003578F8"/>
    <w:rsid w:val="00363A5A"/>
    <w:rsid w:val="00364B9A"/>
    <w:rsid w:val="00365A60"/>
    <w:rsid w:val="003777CB"/>
    <w:rsid w:val="003C26F6"/>
    <w:rsid w:val="003D4D1B"/>
    <w:rsid w:val="003E30EF"/>
    <w:rsid w:val="003E52A4"/>
    <w:rsid w:val="003F5399"/>
    <w:rsid w:val="00404ECA"/>
    <w:rsid w:val="00412A53"/>
    <w:rsid w:val="00414983"/>
    <w:rsid w:val="00416019"/>
    <w:rsid w:val="00425EDC"/>
    <w:rsid w:val="0042679E"/>
    <w:rsid w:val="004303D7"/>
    <w:rsid w:val="004335E8"/>
    <w:rsid w:val="00434A47"/>
    <w:rsid w:val="00435B81"/>
    <w:rsid w:val="00472C7A"/>
    <w:rsid w:val="00477C94"/>
    <w:rsid w:val="00482D78"/>
    <w:rsid w:val="00495EFB"/>
    <w:rsid w:val="00496439"/>
    <w:rsid w:val="004B43FE"/>
    <w:rsid w:val="004C696A"/>
    <w:rsid w:val="004D0879"/>
    <w:rsid w:val="004D3213"/>
    <w:rsid w:val="004D4053"/>
    <w:rsid w:val="004E0B88"/>
    <w:rsid w:val="004E71CF"/>
    <w:rsid w:val="004E7448"/>
    <w:rsid w:val="004F0BC1"/>
    <w:rsid w:val="004F3518"/>
    <w:rsid w:val="00506A21"/>
    <w:rsid w:val="00506C56"/>
    <w:rsid w:val="00507390"/>
    <w:rsid w:val="00510AD9"/>
    <w:rsid w:val="00517909"/>
    <w:rsid w:val="00533E6E"/>
    <w:rsid w:val="00534025"/>
    <w:rsid w:val="0055553F"/>
    <w:rsid w:val="00560BC5"/>
    <w:rsid w:val="00573BC1"/>
    <w:rsid w:val="0058625E"/>
    <w:rsid w:val="005873D9"/>
    <w:rsid w:val="00594CF0"/>
    <w:rsid w:val="005C38FE"/>
    <w:rsid w:val="005C5F61"/>
    <w:rsid w:val="005D3AFC"/>
    <w:rsid w:val="005D3C3C"/>
    <w:rsid w:val="005D5ED1"/>
    <w:rsid w:val="005D7B8E"/>
    <w:rsid w:val="006125C4"/>
    <w:rsid w:val="006215AA"/>
    <w:rsid w:val="006277E8"/>
    <w:rsid w:val="00632BF6"/>
    <w:rsid w:val="00635F3F"/>
    <w:rsid w:val="00660130"/>
    <w:rsid w:val="00672126"/>
    <w:rsid w:val="00673534"/>
    <w:rsid w:val="00685B4E"/>
    <w:rsid w:val="0069680E"/>
    <w:rsid w:val="006A0708"/>
    <w:rsid w:val="006B4034"/>
    <w:rsid w:val="006C5578"/>
    <w:rsid w:val="006F7137"/>
    <w:rsid w:val="00705A6B"/>
    <w:rsid w:val="00744AC5"/>
    <w:rsid w:val="00760539"/>
    <w:rsid w:val="007607D6"/>
    <w:rsid w:val="007729E0"/>
    <w:rsid w:val="0078487B"/>
    <w:rsid w:val="00785EBB"/>
    <w:rsid w:val="007950DF"/>
    <w:rsid w:val="007957A2"/>
    <w:rsid w:val="007A39A9"/>
    <w:rsid w:val="007A62B8"/>
    <w:rsid w:val="007B4E9E"/>
    <w:rsid w:val="007C7AAC"/>
    <w:rsid w:val="007D189E"/>
    <w:rsid w:val="007E22C9"/>
    <w:rsid w:val="007F1064"/>
    <w:rsid w:val="007F13BC"/>
    <w:rsid w:val="007F696A"/>
    <w:rsid w:val="008204ED"/>
    <w:rsid w:val="00821DCC"/>
    <w:rsid w:val="008262B8"/>
    <w:rsid w:val="0083691D"/>
    <w:rsid w:val="00845743"/>
    <w:rsid w:val="00854C60"/>
    <w:rsid w:val="00861D0D"/>
    <w:rsid w:val="00870032"/>
    <w:rsid w:val="00870103"/>
    <w:rsid w:val="00871EA2"/>
    <w:rsid w:val="0089254E"/>
    <w:rsid w:val="00897602"/>
    <w:rsid w:val="00897C3B"/>
    <w:rsid w:val="008A4489"/>
    <w:rsid w:val="008B5FFF"/>
    <w:rsid w:val="008C79F7"/>
    <w:rsid w:val="008F1E8B"/>
    <w:rsid w:val="008F50A4"/>
    <w:rsid w:val="008F5AF1"/>
    <w:rsid w:val="00900E7D"/>
    <w:rsid w:val="009013F5"/>
    <w:rsid w:val="00924E5F"/>
    <w:rsid w:val="009406A6"/>
    <w:rsid w:val="00942004"/>
    <w:rsid w:val="009432D2"/>
    <w:rsid w:val="009445E8"/>
    <w:rsid w:val="00945452"/>
    <w:rsid w:val="009567B7"/>
    <w:rsid w:val="00975BCA"/>
    <w:rsid w:val="00991677"/>
    <w:rsid w:val="009922D5"/>
    <w:rsid w:val="00995E11"/>
    <w:rsid w:val="009A69D2"/>
    <w:rsid w:val="009B0DB8"/>
    <w:rsid w:val="009C5BA9"/>
    <w:rsid w:val="009D43D9"/>
    <w:rsid w:val="009E1C50"/>
    <w:rsid w:val="009E42CD"/>
    <w:rsid w:val="009E4B36"/>
    <w:rsid w:val="009F1AE8"/>
    <w:rsid w:val="009F31E2"/>
    <w:rsid w:val="009F572D"/>
    <w:rsid w:val="00A00793"/>
    <w:rsid w:val="00A145A4"/>
    <w:rsid w:val="00A166FC"/>
    <w:rsid w:val="00A21DBA"/>
    <w:rsid w:val="00A31818"/>
    <w:rsid w:val="00A45D39"/>
    <w:rsid w:val="00A86592"/>
    <w:rsid w:val="00A918B9"/>
    <w:rsid w:val="00A91D34"/>
    <w:rsid w:val="00A92F65"/>
    <w:rsid w:val="00A97BBC"/>
    <w:rsid w:val="00AA46F2"/>
    <w:rsid w:val="00AA5BEB"/>
    <w:rsid w:val="00AD7698"/>
    <w:rsid w:val="00AE01B2"/>
    <w:rsid w:val="00AE1283"/>
    <w:rsid w:val="00AE760C"/>
    <w:rsid w:val="00B12C9E"/>
    <w:rsid w:val="00B30BEE"/>
    <w:rsid w:val="00B4074C"/>
    <w:rsid w:val="00B50F80"/>
    <w:rsid w:val="00B60BB3"/>
    <w:rsid w:val="00B62FA1"/>
    <w:rsid w:val="00B64083"/>
    <w:rsid w:val="00B715EA"/>
    <w:rsid w:val="00B7695B"/>
    <w:rsid w:val="00B80E56"/>
    <w:rsid w:val="00B86E55"/>
    <w:rsid w:val="00B94282"/>
    <w:rsid w:val="00BA03CA"/>
    <w:rsid w:val="00BA14A8"/>
    <w:rsid w:val="00BA5DED"/>
    <w:rsid w:val="00BB5827"/>
    <w:rsid w:val="00BD4B10"/>
    <w:rsid w:val="00BD5A3E"/>
    <w:rsid w:val="00BE0291"/>
    <w:rsid w:val="00BE29D4"/>
    <w:rsid w:val="00BE6FBF"/>
    <w:rsid w:val="00C05361"/>
    <w:rsid w:val="00C05564"/>
    <w:rsid w:val="00C27793"/>
    <w:rsid w:val="00C32655"/>
    <w:rsid w:val="00C32D16"/>
    <w:rsid w:val="00C419AA"/>
    <w:rsid w:val="00C53690"/>
    <w:rsid w:val="00C65B4C"/>
    <w:rsid w:val="00C8000C"/>
    <w:rsid w:val="00C8186B"/>
    <w:rsid w:val="00CA7A05"/>
    <w:rsid w:val="00CB0DDF"/>
    <w:rsid w:val="00CE2A3D"/>
    <w:rsid w:val="00CF4C88"/>
    <w:rsid w:val="00D147CD"/>
    <w:rsid w:val="00D14C6E"/>
    <w:rsid w:val="00D1764A"/>
    <w:rsid w:val="00D215F1"/>
    <w:rsid w:val="00D21E67"/>
    <w:rsid w:val="00D25A18"/>
    <w:rsid w:val="00D451BD"/>
    <w:rsid w:val="00D451C9"/>
    <w:rsid w:val="00D80C7A"/>
    <w:rsid w:val="00D854D6"/>
    <w:rsid w:val="00D92EE4"/>
    <w:rsid w:val="00D9620E"/>
    <w:rsid w:val="00D97533"/>
    <w:rsid w:val="00D9760A"/>
    <w:rsid w:val="00DA17B4"/>
    <w:rsid w:val="00DA2291"/>
    <w:rsid w:val="00DB1208"/>
    <w:rsid w:val="00DB1282"/>
    <w:rsid w:val="00DB39D3"/>
    <w:rsid w:val="00DB4662"/>
    <w:rsid w:val="00DD7A85"/>
    <w:rsid w:val="00DF6F78"/>
    <w:rsid w:val="00E10C88"/>
    <w:rsid w:val="00E11384"/>
    <w:rsid w:val="00E124B8"/>
    <w:rsid w:val="00E51402"/>
    <w:rsid w:val="00E5551C"/>
    <w:rsid w:val="00E77B38"/>
    <w:rsid w:val="00EA4C1A"/>
    <w:rsid w:val="00EB3A5C"/>
    <w:rsid w:val="00EB402E"/>
    <w:rsid w:val="00EB6E2E"/>
    <w:rsid w:val="00EC2274"/>
    <w:rsid w:val="00EC23BC"/>
    <w:rsid w:val="00EC6C04"/>
    <w:rsid w:val="00EC7BD5"/>
    <w:rsid w:val="00ED6AFD"/>
    <w:rsid w:val="00ED6E04"/>
    <w:rsid w:val="00EE2EB2"/>
    <w:rsid w:val="00EE58A0"/>
    <w:rsid w:val="00EF1175"/>
    <w:rsid w:val="00EF5563"/>
    <w:rsid w:val="00F12541"/>
    <w:rsid w:val="00F32FC8"/>
    <w:rsid w:val="00F40DF5"/>
    <w:rsid w:val="00F53879"/>
    <w:rsid w:val="00F57967"/>
    <w:rsid w:val="00F74A5E"/>
    <w:rsid w:val="00F8394A"/>
    <w:rsid w:val="00F84240"/>
    <w:rsid w:val="00F87460"/>
    <w:rsid w:val="00F97548"/>
    <w:rsid w:val="00FA3785"/>
    <w:rsid w:val="00FA6BAE"/>
    <w:rsid w:val="00FB267C"/>
    <w:rsid w:val="00FB3078"/>
    <w:rsid w:val="00FB7249"/>
    <w:rsid w:val="00FC3D2A"/>
    <w:rsid w:val="00FD3F0C"/>
    <w:rsid w:val="00FD40EF"/>
    <w:rsid w:val="00FE3816"/>
    <w:rsid w:val="00FF54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9"/>
    <w:lsdException w:name="heading 4" w:uiPriority="9"/>
    <w:lsdException w:name="heading 5" w:uiPriority="9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a">
    <w:name w:val="Normal"/>
    <w:rsid w:val="00B80E56"/>
    <w:pPr>
      <w:spacing w:line="288" w:lineRule="auto"/>
      <w:ind w:firstLine="851"/>
      <w:jc w:val="both"/>
    </w:pPr>
    <w:rPr>
      <w:rFonts w:ascii="Georgia" w:hAnsi="Georgia"/>
      <w:sz w:val="22"/>
      <w:szCs w:val="22"/>
      <w:lang w:eastAsia="en-US"/>
    </w:rPr>
  </w:style>
  <w:style w:type="paragraph" w:styleId="1">
    <w:name w:val="heading 1"/>
    <w:aliases w:val="НазвГлавыРассказа"/>
    <w:next w:val="a"/>
    <w:link w:val="10"/>
    <w:autoRedefine/>
    <w:uiPriority w:val="9"/>
    <w:rsid w:val="00CA7A05"/>
    <w:pPr>
      <w:keepNext/>
      <w:spacing w:after="480"/>
      <w:jc w:val="center"/>
      <w:outlineLvl w:val="0"/>
    </w:pPr>
    <w:rPr>
      <w:rFonts w:ascii="Georgia" w:eastAsia="Times New Roman" w:hAnsi="Georgia"/>
      <w:b/>
      <w:bCs/>
      <w:kern w:val="32"/>
      <w:sz w:val="24"/>
      <w:szCs w:val="24"/>
      <w:lang w:eastAsia="en-US"/>
    </w:rPr>
  </w:style>
  <w:style w:type="paragraph" w:styleId="2">
    <w:name w:val="heading 2"/>
    <w:aliases w:val="Заголовок Книги для Титула"/>
    <w:basedOn w:val="a"/>
    <w:next w:val="a"/>
    <w:link w:val="20"/>
    <w:autoRedefine/>
    <w:uiPriority w:val="9"/>
    <w:unhideWhenUsed/>
    <w:rsid w:val="00BA5DED"/>
    <w:pPr>
      <w:keepNext/>
      <w:spacing w:before="240" w:after="60"/>
      <w:jc w:val="center"/>
      <w:outlineLvl w:val="1"/>
    </w:pPr>
    <w:rPr>
      <w:rFonts w:eastAsia="Times New Roman"/>
      <w:b/>
      <w:bCs/>
      <w:iCs/>
      <w:sz w:val="36"/>
      <w:szCs w:val="28"/>
    </w:rPr>
  </w:style>
  <w:style w:type="paragraph" w:styleId="3">
    <w:name w:val="heading 3"/>
    <w:basedOn w:val="a"/>
    <w:next w:val="a"/>
    <w:link w:val="30"/>
    <w:uiPriority w:val="9"/>
    <w:unhideWhenUsed/>
    <w:rsid w:val="00BA5DED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"/>
    <w:unhideWhenUsed/>
    <w:rsid w:val="00BA5DED"/>
    <w:pPr>
      <w:keepNext/>
      <w:spacing w:before="240" w:after="60"/>
      <w:outlineLvl w:val="3"/>
    </w:pPr>
    <w:rPr>
      <w:rFonts w:ascii="Calibri" w:eastAsia="Times New Roman" w:hAnsi="Calibr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A5DED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BA5DED"/>
    <w:rPr>
      <w:sz w:val="22"/>
      <w:szCs w:val="22"/>
      <w:lang w:eastAsia="en-US"/>
    </w:rPr>
  </w:style>
  <w:style w:type="paragraph" w:styleId="a5">
    <w:name w:val="footer"/>
    <w:link w:val="a6"/>
    <w:autoRedefine/>
    <w:uiPriority w:val="99"/>
    <w:unhideWhenUsed/>
    <w:rsid w:val="002C2558"/>
    <w:pPr>
      <w:tabs>
        <w:tab w:val="center" w:pos="4677"/>
        <w:tab w:val="right" w:pos="9355"/>
      </w:tabs>
    </w:pPr>
    <w:rPr>
      <w:rFonts w:ascii="Times New Roman" w:hAnsi="Times New Roman"/>
      <w:sz w:val="22"/>
      <w:szCs w:val="22"/>
      <w:lang w:eastAsia="en-US"/>
    </w:rPr>
  </w:style>
  <w:style w:type="character" w:customStyle="1" w:styleId="a6">
    <w:name w:val="Нижний колонтитул Знак"/>
    <w:basedOn w:val="a0"/>
    <w:link w:val="a5"/>
    <w:uiPriority w:val="99"/>
    <w:rsid w:val="002C2558"/>
    <w:rPr>
      <w:rFonts w:ascii="Times New Roman" w:hAnsi="Times New Roman"/>
      <w:sz w:val="22"/>
      <w:szCs w:val="22"/>
      <w:lang w:eastAsia="en-US"/>
    </w:rPr>
  </w:style>
  <w:style w:type="character" w:customStyle="1" w:styleId="10">
    <w:name w:val="Заголовок 1 Знак"/>
    <w:aliases w:val="НазвГлавыРассказа Знак"/>
    <w:basedOn w:val="a0"/>
    <w:link w:val="1"/>
    <w:uiPriority w:val="9"/>
    <w:rsid w:val="00CA7A05"/>
    <w:rPr>
      <w:rFonts w:ascii="Georgia" w:eastAsia="Times New Roman" w:hAnsi="Georgia"/>
      <w:b/>
      <w:bCs/>
      <w:kern w:val="32"/>
      <w:sz w:val="24"/>
      <w:szCs w:val="24"/>
      <w:lang w:eastAsia="en-US"/>
    </w:rPr>
  </w:style>
  <w:style w:type="character" w:customStyle="1" w:styleId="20">
    <w:name w:val="Заголовок 2 Знак"/>
    <w:aliases w:val="Заголовок Книги для Титула Знак"/>
    <w:basedOn w:val="a0"/>
    <w:link w:val="2"/>
    <w:uiPriority w:val="9"/>
    <w:rsid w:val="00BA5DED"/>
    <w:rPr>
      <w:rFonts w:ascii="Georgia" w:eastAsia="Times New Roman" w:hAnsi="Georgia" w:cs="Times New Roman"/>
      <w:b/>
      <w:bCs/>
      <w:iCs/>
      <w:sz w:val="36"/>
      <w:szCs w:val="28"/>
      <w:lang w:eastAsia="en-US"/>
    </w:rPr>
  </w:style>
  <w:style w:type="character" w:customStyle="1" w:styleId="30">
    <w:name w:val="Заголовок 3 Знак"/>
    <w:basedOn w:val="a0"/>
    <w:link w:val="3"/>
    <w:uiPriority w:val="9"/>
    <w:rsid w:val="00BA5DED"/>
    <w:rPr>
      <w:rFonts w:ascii="Cambria" w:eastAsia="Times New Roman" w:hAnsi="Cambria" w:cs="Times New Roman"/>
      <w:b/>
      <w:bCs/>
      <w:sz w:val="26"/>
      <w:szCs w:val="26"/>
      <w:lang w:eastAsia="en-US"/>
    </w:rPr>
  </w:style>
  <w:style w:type="character" w:customStyle="1" w:styleId="40">
    <w:name w:val="Заголовок 4 Знак"/>
    <w:basedOn w:val="a0"/>
    <w:link w:val="4"/>
    <w:uiPriority w:val="9"/>
    <w:rsid w:val="00BA5DED"/>
    <w:rPr>
      <w:rFonts w:ascii="Calibri" w:eastAsia="Times New Roman" w:hAnsi="Calibri" w:cs="Times New Roman"/>
      <w:b/>
      <w:bCs/>
      <w:sz w:val="28"/>
      <w:szCs w:val="28"/>
      <w:lang w:eastAsia="en-US"/>
    </w:rPr>
  </w:style>
  <w:style w:type="paragraph" w:styleId="a7">
    <w:name w:val="Title"/>
    <w:aliases w:val="Заголовок книги на Титуле"/>
    <w:next w:val="a8"/>
    <w:link w:val="a9"/>
    <w:autoRedefine/>
    <w:uiPriority w:val="10"/>
    <w:qFormat/>
    <w:rsid w:val="00C32D16"/>
    <w:pPr>
      <w:spacing w:before="240"/>
      <w:jc w:val="center"/>
      <w:outlineLvl w:val="0"/>
    </w:pPr>
    <w:rPr>
      <w:rFonts w:ascii="Georgia" w:eastAsia="Times New Roman" w:hAnsi="Georgia"/>
      <w:bCs/>
      <w:color w:val="FF0000"/>
      <w:kern w:val="28"/>
      <w:sz w:val="16"/>
      <w:szCs w:val="16"/>
      <w:lang w:eastAsia="en-US"/>
    </w:rPr>
  </w:style>
  <w:style w:type="character" w:customStyle="1" w:styleId="a9">
    <w:name w:val="Название Знак"/>
    <w:aliases w:val="Заголовок книги на Титуле Знак"/>
    <w:basedOn w:val="a0"/>
    <w:link w:val="a7"/>
    <w:uiPriority w:val="10"/>
    <w:rsid w:val="00C32D16"/>
    <w:rPr>
      <w:rFonts w:ascii="Georgia" w:eastAsia="Times New Roman" w:hAnsi="Georgia"/>
      <w:bCs/>
      <w:color w:val="FF0000"/>
      <w:kern w:val="28"/>
      <w:sz w:val="16"/>
      <w:szCs w:val="16"/>
      <w:lang w:eastAsia="en-US"/>
    </w:rPr>
  </w:style>
  <w:style w:type="character" w:styleId="aa">
    <w:name w:val="Subtle Emphasis"/>
    <w:basedOn w:val="a0"/>
    <w:uiPriority w:val="19"/>
    <w:rsid w:val="00D854D6"/>
    <w:rPr>
      <w:i/>
      <w:iCs/>
      <w:color w:val="808080"/>
    </w:rPr>
  </w:style>
  <w:style w:type="paragraph" w:styleId="a8">
    <w:name w:val="Subtitle"/>
    <w:aliases w:val="Место издания н аТитуле"/>
    <w:next w:val="a7"/>
    <w:link w:val="ab"/>
    <w:uiPriority w:val="11"/>
    <w:qFormat/>
    <w:rsid w:val="00CA7A05"/>
    <w:pPr>
      <w:spacing w:line="360" w:lineRule="auto"/>
      <w:jc w:val="center"/>
      <w:outlineLvl w:val="1"/>
    </w:pPr>
    <w:rPr>
      <w:rFonts w:ascii="Georgia" w:eastAsia="Times New Roman" w:hAnsi="Georgia"/>
      <w:lang w:eastAsia="en-US"/>
    </w:rPr>
  </w:style>
  <w:style w:type="character" w:customStyle="1" w:styleId="ab">
    <w:name w:val="Подзаголовок Знак"/>
    <w:aliases w:val="Место издания н аТитуле Знак"/>
    <w:basedOn w:val="a0"/>
    <w:link w:val="a8"/>
    <w:uiPriority w:val="11"/>
    <w:rsid w:val="00CA7A05"/>
    <w:rPr>
      <w:rFonts w:ascii="Georgia" w:eastAsia="Times New Roman" w:hAnsi="Georgia"/>
      <w:lang w:eastAsia="en-US"/>
    </w:rPr>
  </w:style>
  <w:style w:type="character" w:styleId="ac">
    <w:name w:val="Emphasis"/>
    <w:aliases w:val="Копирайт на обороте Титула"/>
    <w:uiPriority w:val="20"/>
    <w:rsid w:val="00EC23BC"/>
  </w:style>
  <w:style w:type="character" w:styleId="ad">
    <w:name w:val="Intense Emphasis"/>
    <w:aliases w:val="Назв Главы Раздела"/>
    <w:uiPriority w:val="21"/>
    <w:rsid w:val="00EC23BC"/>
    <w:rPr>
      <w:b/>
      <w:bCs/>
      <w:iCs/>
      <w:sz w:val="28"/>
      <w:szCs w:val="28"/>
    </w:rPr>
  </w:style>
  <w:style w:type="character" w:styleId="ae">
    <w:name w:val="Strong"/>
    <w:aliases w:val="Эпиграф"/>
    <w:basedOn w:val="a0"/>
    <w:uiPriority w:val="22"/>
    <w:rsid w:val="00897C3B"/>
    <w:rPr>
      <w:b/>
      <w:bCs/>
    </w:rPr>
  </w:style>
  <w:style w:type="paragraph" w:styleId="21">
    <w:name w:val="Quote"/>
    <w:aliases w:val="ИмяАвтора на Титуле"/>
    <w:basedOn w:val="1"/>
    <w:next w:val="a7"/>
    <w:link w:val="22"/>
    <w:uiPriority w:val="29"/>
    <w:rsid w:val="00CA7A05"/>
    <w:rPr>
      <w:i/>
      <w:sz w:val="26"/>
      <w:szCs w:val="26"/>
    </w:rPr>
  </w:style>
  <w:style w:type="character" w:customStyle="1" w:styleId="22">
    <w:name w:val="Цитата 2 Знак"/>
    <w:aliases w:val="ИмяАвтора на Титуле Знак"/>
    <w:basedOn w:val="a0"/>
    <w:link w:val="21"/>
    <w:uiPriority w:val="29"/>
    <w:rsid w:val="00CA7A05"/>
    <w:rPr>
      <w:rFonts w:ascii="Georgia" w:eastAsia="Times New Roman" w:hAnsi="Georgia"/>
      <w:b/>
      <w:bCs/>
      <w:i/>
      <w:kern w:val="32"/>
      <w:sz w:val="26"/>
      <w:szCs w:val="26"/>
      <w:lang w:eastAsia="en-US"/>
    </w:rPr>
  </w:style>
  <w:style w:type="paragraph" w:styleId="af">
    <w:name w:val="Intense Quote"/>
    <w:aliases w:val="Копирайт"/>
    <w:next w:val="a"/>
    <w:link w:val="af0"/>
    <w:uiPriority w:val="30"/>
    <w:rsid w:val="00CA7A05"/>
    <w:pPr>
      <w:jc w:val="right"/>
    </w:pPr>
    <w:rPr>
      <w:rFonts w:ascii="Georgia" w:hAnsi="Georgia"/>
      <w:lang w:eastAsia="en-US"/>
    </w:rPr>
  </w:style>
  <w:style w:type="character" w:customStyle="1" w:styleId="af0">
    <w:name w:val="Выделенная цитата Знак"/>
    <w:aliases w:val="Копирайт Знак"/>
    <w:basedOn w:val="a0"/>
    <w:link w:val="af"/>
    <w:uiPriority w:val="30"/>
    <w:rsid w:val="00CA7A05"/>
    <w:rPr>
      <w:rFonts w:ascii="Georgia" w:hAnsi="Georgia"/>
      <w:lang w:eastAsia="en-US"/>
    </w:rPr>
  </w:style>
  <w:style w:type="character" w:styleId="af1">
    <w:name w:val="Subtle Reference"/>
    <w:aliases w:val="Аннотация книги"/>
    <w:uiPriority w:val="31"/>
    <w:rsid w:val="00CA7A05"/>
    <w:rPr>
      <w:sz w:val="20"/>
      <w:szCs w:val="20"/>
    </w:rPr>
  </w:style>
  <w:style w:type="paragraph" w:styleId="af2">
    <w:name w:val="Balloon Text"/>
    <w:basedOn w:val="a"/>
    <w:link w:val="af3"/>
    <w:uiPriority w:val="99"/>
    <w:semiHidden/>
    <w:unhideWhenUsed/>
    <w:rsid w:val="00AE128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AE1283"/>
    <w:rPr>
      <w:rFonts w:ascii="Tahoma" w:hAnsi="Tahoma" w:cs="Tahoma"/>
      <w:sz w:val="16"/>
      <w:szCs w:val="16"/>
      <w:lang w:eastAsia="en-US"/>
    </w:rPr>
  </w:style>
  <w:style w:type="character" w:styleId="af4">
    <w:name w:val="Book Title"/>
    <w:basedOn w:val="a0"/>
    <w:uiPriority w:val="33"/>
    <w:rsid w:val="00031FAB"/>
    <w:rPr>
      <w:b/>
      <w:bCs/>
      <w:smallCaps/>
      <w:spacing w:val="5"/>
    </w:rPr>
  </w:style>
  <w:style w:type="character" w:styleId="af5">
    <w:name w:val="Intense Reference"/>
    <w:basedOn w:val="a0"/>
    <w:uiPriority w:val="32"/>
    <w:rsid w:val="002C2558"/>
    <w:rPr>
      <w:b/>
      <w:bCs/>
      <w:smallCaps/>
      <w:color w:val="C0504D" w:themeColor="accent2"/>
      <w:spacing w:val="5"/>
      <w:u w:val="single"/>
    </w:rPr>
  </w:style>
  <w:style w:type="paragraph" w:styleId="af6">
    <w:name w:val="List Paragraph"/>
    <w:basedOn w:val="a"/>
    <w:uiPriority w:val="34"/>
    <w:rsid w:val="002C2558"/>
    <w:pPr>
      <w:ind w:left="720"/>
      <w:contextualSpacing/>
    </w:pPr>
  </w:style>
  <w:style w:type="paragraph" w:customStyle="1" w:styleId="af7">
    <w:name w:val="Текст произведения"/>
    <w:autoRedefine/>
    <w:qFormat/>
    <w:rsid w:val="00F32FC8"/>
    <w:pPr>
      <w:ind w:firstLine="709"/>
      <w:jc w:val="both"/>
    </w:pPr>
    <w:rPr>
      <w:rFonts w:ascii="Times New Roman" w:hAnsi="Times New Roman"/>
      <w:sz w:val="22"/>
      <w:szCs w:val="22"/>
      <w:lang w:eastAsia="en-US"/>
    </w:rPr>
  </w:style>
  <w:style w:type="paragraph" w:customStyle="1" w:styleId="af8">
    <w:name w:val="ЗаголовокКниги на титуле"/>
    <w:basedOn w:val="a7"/>
    <w:autoRedefine/>
    <w:qFormat/>
    <w:rsid w:val="00BE29D4"/>
    <w:rPr>
      <w:b/>
      <w:color w:val="auto"/>
      <w:sz w:val="48"/>
      <w:szCs w:val="48"/>
    </w:rPr>
  </w:style>
  <w:style w:type="paragraph" w:customStyle="1" w:styleId="af9">
    <w:name w:val="Имя Автора на Титуле"/>
    <w:basedOn w:val="21"/>
    <w:next w:val="af8"/>
    <w:autoRedefine/>
    <w:qFormat/>
    <w:rsid w:val="00BE29D4"/>
    <w:pPr>
      <w:jc w:val="left"/>
    </w:pPr>
  </w:style>
  <w:style w:type="paragraph" w:customStyle="1" w:styleId="afa">
    <w:name w:val="Аннотация"/>
    <w:basedOn w:val="af7"/>
    <w:autoRedefine/>
    <w:uiPriority w:val="1"/>
    <w:qFormat/>
    <w:rsid w:val="00031FAB"/>
    <w:rPr>
      <w:sz w:val="20"/>
    </w:rPr>
  </w:style>
  <w:style w:type="paragraph" w:customStyle="1" w:styleId="afb">
    <w:name w:val="Назв ГлаваРазделРассказ"/>
    <w:basedOn w:val="1"/>
    <w:autoRedefine/>
    <w:qFormat/>
    <w:rsid w:val="00031FAB"/>
  </w:style>
  <w:style w:type="character" w:customStyle="1" w:styleId="apple-converted-space">
    <w:name w:val="apple-converted-space"/>
    <w:basedOn w:val="a0"/>
    <w:rsid w:val="00F57967"/>
  </w:style>
  <w:style w:type="table" w:styleId="afc">
    <w:name w:val="Table Grid"/>
    <w:basedOn w:val="a1"/>
    <w:uiPriority w:val="59"/>
    <w:rsid w:val="00BD4B1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896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056393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223368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45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1348463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85996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737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477520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838064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62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076749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899164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0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092239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449996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7206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284675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64657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9828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505281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420656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077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32908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393794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2251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8367604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237851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84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118836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960490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9044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916328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463143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6709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203424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792881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959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6480242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0426748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520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2110875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504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533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7167659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8436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5312626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06562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472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802545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8197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3239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078683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930263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9542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8296219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998943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3211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3327485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404383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037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786465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35199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05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502982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246155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058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567077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818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5655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265245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393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06231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3681024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123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538781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758243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9979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84716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243432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558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193124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167198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228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6174146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900354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2965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080298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471125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713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888452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662828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817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328974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964777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936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356600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053816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7061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366154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491845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8495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385326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545370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8876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8352043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242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197172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149537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246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185582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05192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3290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763442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47223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530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2865288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093031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7075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748157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681930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719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114136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538701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000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6285171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039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5672518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311850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0549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6667688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129446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6394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5686946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288343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9838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4139813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961553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976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022221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040725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042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289040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424182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627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810067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402104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7600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715841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047278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6162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0710117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182201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5825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168024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736890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7551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636145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01522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3030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2246400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251436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6039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2579836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548174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7086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4205869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967448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209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397126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2058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3907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11301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792294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502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490420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40637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087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7941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500408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096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335768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538353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6646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885707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683774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3470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3061500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955323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644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9080140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795885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844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5618753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19359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3000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8709225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060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3124313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2002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970585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338881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1419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3410110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43887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049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9878811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1472226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580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6933066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840668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9525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635735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565053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1636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0638622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877978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7268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830910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456756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0053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21472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513471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554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6963465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617972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2041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7766213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070572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635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6027370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49716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4878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16714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06579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322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234291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210621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2791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273485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418853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018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41330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164722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6940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86410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952614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013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28401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875542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7149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0228036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749978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9196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405428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803042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9240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980457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924393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2058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6601735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692807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259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3310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719447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926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5492275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892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2504480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7324819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3217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0444792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48935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202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3486401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3728288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1901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444878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74949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621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3110497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365601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3505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9003921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844375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3987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6527298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683291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5419713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25586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7679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5337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358463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2914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9646667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560619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850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1846206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732011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9374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527286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605606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055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496243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5046679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5487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7542815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0802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9434408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684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913339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85919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597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1126637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070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90337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467378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373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1119971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443074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0656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867987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781469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30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1963995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817988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4241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165859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073774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2489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4277628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303113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518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687944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829955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273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023785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380806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671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2338714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950524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0574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9503896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804055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7148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365123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298277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9652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141540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897618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5667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369536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709969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2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7232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342599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7631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0830877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370837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326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7432329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792981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1517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8775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368400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4841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0332546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028080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7002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871680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791714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058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671931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860581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6679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8192088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9457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0206987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388873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9813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921010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439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076360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522395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789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701100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559020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277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3834706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151795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7550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9436480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87599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8078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347419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839710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4896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31214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6716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4034804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978647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519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2809698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499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240432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776641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8541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3899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8102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512772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708914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072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609536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850088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756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169536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858194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872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1171071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9432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9229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45306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410619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4761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3480072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525284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4666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11892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395077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1435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0717044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983071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9106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756779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754166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855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1729777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6381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720973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229326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1216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5034428">
          <w:marLeft w:val="30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476472">
          <w:marLeft w:val="750"/>
          <w:marRight w:val="750"/>
          <w:marTop w:val="6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2.xml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&#1051;&#1077;&#1086;&#1085;&#1080;&#1076;\&#1056;&#1072;&#1073;&#1086;&#1095;&#1080;&#1081;%20&#1089;&#1090;&#1086;&#1083;\&#1050;&#1054;&#1057;&#1052;&#1054;&#1057;\&#1051;&#1048;&#1058;&#1045;&#1056;&#1040;&#1058;&#1059;&#1056;&#1040;\&#1059;&#1058;&#1050;&#1048;&#1053;%20&#1048;&#1047;&#1044;&#1040;&#1053;&#1048;&#1045;%20&#1050;&#1053;&#1048;&#1043;&#1048;\&#1064;&#1072;&#1073;&#1083;.&#1040;%20&#1087;&#1103;&#1090;&#1100;140&#1093;200_Word2007_2010.dot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Шабл.А пять140х200_Word2007_2010</Template>
  <TotalTime>1048</TotalTime>
  <Pages>188</Pages>
  <Words>13157</Words>
  <Characters>74999</Characters>
  <Application>Microsoft Office Word</Application>
  <DocSecurity>0</DocSecurity>
  <Lines>624</Lines>
  <Paragraphs>175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87981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Леонид</dc:creator>
  <cp:keywords/>
  <dc:description/>
  <cp:lastModifiedBy>Леонид</cp:lastModifiedBy>
  <cp:revision>62</cp:revision>
  <cp:lastPrinted>2015-06-08T19:14:00Z</cp:lastPrinted>
  <dcterms:created xsi:type="dcterms:W3CDTF">2015-05-03T09:54:00Z</dcterms:created>
  <dcterms:modified xsi:type="dcterms:W3CDTF">2015-06-16T11:42:00Z</dcterms:modified>
</cp:coreProperties>
</file>